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50bd" w14:paraId="6af50bd" w:rsidRDefault="00ED7E97" w:rsidP="00ED7E97" w:rsidR="00ED7E97" w:rsidRPr="00ED7E97">
      <w:pPr>
        <w15:collapsed w:val="false"/>
      </w:pPr>
      <w:bookmarkStart w:name="_GoBack" w:id="0"/>
      <w:bookmarkEnd w:id="0"/>
      <w:r w:rsidRPr="00ED7E97">
        <w:t xml:space="preserve">                   </w:t>
      </w:r>
      <w:r w:rsidRPr="00ED7E9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E97">
        <w:t xml:space="preserve">                                                            </w:t>
      </w:r>
    </w:p>
    <w:p w:rsidRDefault="00ED7E97" w:rsidP="00ED7E97" w:rsidR="00ED7E97" w:rsidRPr="00ED7E97">
      <w:r w:rsidRPr="00ED7E97">
        <w:t xml:space="preserve">    REPUBLIKA HRVATSKA </w:t>
      </w:r>
      <w:r w:rsidRPr="00ED7E97">
        <w:tab/>
      </w:r>
      <w:r w:rsidRPr="00ED7E97">
        <w:tab/>
      </w:r>
      <w:r w:rsidRPr="00ED7E97">
        <w:tab/>
      </w:r>
      <w:r w:rsidRPr="00ED7E97">
        <w:tab/>
      </w:r>
      <w:r w:rsidRPr="00ED7E97">
        <w:tab/>
      </w:r>
    </w:p>
    <w:p w:rsidRDefault="00ED7E97" w:rsidP="00ED7E97" w:rsidR="00ED7E97" w:rsidRPr="00ED7E97">
      <w:r w:rsidRPr="00ED7E97">
        <w:t>TRGOVAČKI SUD U PAZINU</w:t>
      </w:r>
    </w:p>
    <w:p w:rsidRDefault="00ED7E97" w:rsidP="00ED7E97" w:rsidR="00ED7E97" w:rsidRPr="00ED7E97">
      <w:r w:rsidRPr="00ED7E97">
        <w:t xml:space="preserve">    52000 PAZIN, Dršćevka 1 </w:t>
      </w:r>
      <w:r w:rsidRPr="00ED7E97">
        <w:tab/>
      </w:r>
      <w:r w:rsidRPr="00ED7E97">
        <w:tab/>
      </w:r>
      <w:r w:rsidRPr="00ED7E97">
        <w:tab/>
      </w:r>
      <w:r w:rsidRPr="00ED7E97">
        <w:tab/>
      </w:r>
      <w:r w:rsidRPr="00ED7E97">
        <w:tab/>
        <w:t xml:space="preserve">      </w:t>
      </w:r>
      <w:r>
        <w:t xml:space="preserve">  </w:t>
      </w:r>
      <w:r w:rsidRPr="00ED7E97">
        <w:t>Posl.br.: 2 St-2/15-250</w:t>
      </w:r>
    </w:p>
    <w:p w:rsidRDefault="00ED7E97" w:rsidP="00ED7E97" w:rsidR="00ED7E97" w:rsidRPr="00ED7E97">
      <w:pPr>
        <w:jc w:val="both"/>
      </w:pPr>
      <w:r w:rsidRPr="00ED7E97">
        <w:tab/>
      </w:r>
    </w:p>
    <w:p w:rsidRDefault="00ED7E97" w:rsidP="00ED7E97" w:rsidR="00ED7E97" w:rsidRPr="00ED7E97">
      <w:pPr>
        <w:jc w:val="both"/>
      </w:pPr>
    </w:p>
    <w:p w:rsidRDefault="00ED7E97" w:rsidP="00ED7E97" w:rsidR="00ED7E97" w:rsidRPr="00ED7E97">
      <w:pPr>
        <w:jc w:val="center"/>
      </w:pPr>
      <w:r w:rsidRPr="00ED7E97">
        <w:t>R E P U B L I K A  H R V A T S K A</w:t>
      </w:r>
    </w:p>
    <w:p w:rsidRDefault="00ED7E97" w:rsidP="00ED7E97" w:rsidR="00ED7E97" w:rsidRPr="00ED7E97"/>
    <w:p w:rsidRDefault="00ED7E97" w:rsidP="00ED7E97" w:rsidR="00ED7E97" w:rsidRPr="00ED7E97">
      <w:pPr>
        <w:jc w:val="center"/>
      </w:pPr>
      <w:r w:rsidRPr="00ED7E97">
        <w:t>R J E Š E NJ E</w:t>
      </w:r>
    </w:p>
    <w:p w:rsidRDefault="00ED7E97" w:rsidP="00ED7E97" w:rsidR="00ED7E97" w:rsidRPr="00ED7E97"/>
    <w:p w:rsidRDefault="00ED7E97" w:rsidP="00ED7E97" w:rsidR="00ED7E97" w:rsidRPr="00ED7E97">
      <w:pPr>
        <w:jc w:val="both"/>
      </w:pPr>
      <w:r w:rsidRPr="00ED7E97">
        <w:tab/>
        <w:t xml:space="preserve">Trgovački sud u Pazinu, po sucu Adrijani Labinjan Skok, u stečajnom postupku nad Stečajnom masom iza KREDITNA UNIJA ONIO FINANC "u stečaju", Pula, Dobrilina 9, OIB: 51550572131, 1. rujna 2017. </w:t>
      </w:r>
    </w:p>
    <w:p w:rsidRDefault="00ED7E97" w:rsidP="00ED7E97" w:rsidR="00ED7E97" w:rsidRPr="00ED7E97">
      <w:pPr>
        <w:jc w:val="both"/>
      </w:pPr>
    </w:p>
    <w:p w:rsidRDefault="00ED7E97" w:rsidP="00ED7E97" w:rsidR="00ED7E97" w:rsidRPr="00ED7E97">
      <w:pPr>
        <w:jc w:val="center"/>
      </w:pPr>
      <w:r w:rsidRPr="00ED7E97">
        <w:t>r i j e š i o    j e</w:t>
      </w:r>
    </w:p>
    <w:p w:rsidRDefault="00ED7E97" w:rsidP="00ED7E97" w:rsidR="00ED7E97" w:rsidRPr="00ED7E97">
      <w:pPr>
        <w:jc w:val="both"/>
      </w:pPr>
    </w:p>
    <w:p w:rsidRDefault="00004919" w:rsidP="00004919" w:rsidR="00004919">
      <w:pPr>
        <w:ind w:firstLine="708"/>
        <w:jc w:val="both"/>
      </w:pPr>
      <w:r>
        <w:t>I.</w:t>
      </w:r>
      <w:r>
        <w:tab/>
      </w:r>
      <w:r w:rsidR="00ED7E97" w:rsidRPr="00004919">
        <w:t xml:space="preserve">Pozivaju se vjerovnici stečajnog dužnika i druge osobe koje imaju pravni interes da u roku od 15 dana od objave ovog rješenja sukladno čl. 12. st. 1. Stečajnog zakona (NN 71/15), uplate predujam u iznosu od </w:t>
      </w:r>
      <w:r w:rsidRPr="00004919">
        <w:t xml:space="preserve">30.000,00 </w:t>
      </w:r>
      <w:r w:rsidR="00ED7E97" w:rsidRPr="00004919">
        <w:t>kuna na depozit ovog suda broj: HR43 2390001 1300029763, poziv na broj 020-</w:t>
      </w:r>
      <w:r w:rsidRPr="00004919">
        <w:t>2</w:t>
      </w:r>
      <w:r w:rsidR="00ED7E97" w:rsidRPr="00004919">
        <w:t>-1</w:t>
      </w:r>
      <w:r w:rsidRPr="00004919">
        <w:t>5</w:t>
      </w:r>
      <w:r w:rsidR="00ED7E97" w:rsidRPr="00004919">
        <w:t xml:space="preserve">, radi </w:t>
      </w:r>
      <w:r w:rsidRPr="00004919">
        <w:t xml:space="preserve">pokrića troškova koji bi mogli nastati vođenjem postupka Hulaj Hakija iz Poreča, Garbina 2a, protiv </w:t>
      </w:r>
      <w:r w:rsidR="00ED7E97" w:rsidRPr="00004919">
        <w:t>stečajnog dužnika</w:t>
      </w:r>
      <w:r w:rsidRPr="00004919">
        <w:t xml:space="preserve"> u svezi s pravom vlasništva na nekretninama k.č.br. 228/2 zgr. i k.č.br. 450 zgr. upisanim u zk.ul. br. 1637 k.o. Kaštelir.</w:t>
      </w:r>
    </w:p>
    <w:p w:rsidRDefault="00004919" w:rsidP="00004919" w:rsidR="00004919">
      <w:pPr>
        <w:ind w:firstLine="708"/>
        <w:jc w:val="both"/>
      </w:pPr>
    </w:p>
    <w:p w:rsidRDefault="00004919" w:rsidP="00004919" w:rsidR="00004919" w:rsidRPr="008637ED">
      <w:pPr>
        <w:ind w:firstLine="708"/>
        <w:jc w:val="both"/>
      </w:pPr>
      <w:r>
        <w:t>II.</w:t>
      </w:r>
      <w:r>
        <w:tab/>
      </w:r>
      <w:r w:rsidRPr="00004919">
        <w:t xml:space="preserve">Pozivaju se vjerovnici stečajnog dužnika i druge osobe koje imaju pravni interes da u roku od 15 dana od objave ovog rješenja sukladno čl. 12. st. 1. Stečajnog zakona (NN 71/15), uplate predujam u iznosu od 30.000,00 kuna na depozit ovog suda broj: HR43 2390001 1300029763, poziv na broj 020-2-15, radi pokrića troškova koji bi mogli nastati vođenjem </w:t>
      </w:r>
      <w:r>
        <w:t xml:space="preserve">postupka Sonje Azuc iz Pule, Tomasinijeva 4, </w:t>
      </w:r>
      <w:r w:rsidRPr="00004919">
        <w:t>protiv stečajnog dužnika</w:t>
      </w:r>
      <w:r>
        <w:t xml:space="preserve"> u svezi sa upisom prava vlasništva na nekretnini k.č.br. 3575 zgr., upisane u zk.ul. 18923 k.o. Pula, 15. suvlasnički dio: 1/22 etažno vlasništvo (E-15), s kojim je povezano pravo vlasništva na stanu IV. katu koji se sastoji od dvije sobe, kuhinje, kupaonice, predsoblja, hodnika, lođe, terase, ukupne površine 49,18 m2.</w:t>
      </w:r>
    </w:p>
    <w:p w:rsidRDefault="00ED7E97" w:rsidP="00ED7E97" w:rsidR="00ED7E97" w:rsidRPr="00004919">
      <w:pPr>
        <w:jc w:val="both"/>
      </w:pPr>
    </w:p>
    <w:p w:rsidRDefault="00ED7E97" w:rsidP="00ED7E97" w:rsidR="00ED7E97" w:rsidRPr="00ED7E97">
      <w:pPr>
        <w:jc w:val="center"/>
        <w:rPr>
          <w:bCs w:val="false"/>
        </w:rPr>
      </w:pPr>
      <w:r w:rsidRPr="00ED7E97">
        <w:rPr>
          <w:bCs w:val="false"/>
        </w:rPr>
        <w:t>Obrazloženje</w:t>
      </w:r>
    </w:p>
    <w:p w:rsidRDefault="00ED7E97" w:rsidP="00ED7E97" w:rsidR="00ED7E97" w:rsidRPr="00ED7E97">
      <w:pPr>
        <w:jc w:val="both"/>
        <w:rPr>
          <w:lang w:val="pl-PL"/>
        </w:rPr>
      </w:pPr>
    </w:p>
    <w:p w:rsidRDefault="00ED7E97" w:rsidP="00004919" w:rsidR="00004919" w:rsidRPr="00004919">
      <w:pPr>
        <w:jc w:val="both"/>
        <w:rPr>
          <w:lang w:val="pl-PL"/>
        </w:rPr>
      </w:pPr>
      <w:r w:rsidRPr="00004919">
        <w:rPr>
          <w:lang w:val="pl-PL"/>
        </w:rPr>
        <w:tab/>
      </w:r>
      <w:r w:rsidR="00004919" w:rsidRPr="00004919">
        <w:rPr>
          <w:lang w:val="pl-PL"/>
        </w:rPr>
        <w:t>Na skupštinu vjerovnika 1. rujna 2017. sa dnevnim redom:</w:t>
      </w:r>
    </w:p>
    <w:p w:rsidRDefault="00004919" w:rsidP="00004919" w:rsidR="00004919" w:rsidRPr="00004919">
      <w:pPr>
        <w:ind w:firstLine="708"/>
        <w:jc w:val="both"/>
      </w:pPr>
      <w:r w:rsidRPr="00004919">
        <w:t>1. Donošenje odluke da li će se Hulaj Hakiju iz Poreča, Garbina 2a, izdati potvrda kojom će moći upisati pravo vlasništva na nekretninama stečajnog dužnika k.č.br. 228/2 zgr. i k.č.br. 450 zgr. upisanim u zk.ul. br. 1637 k.o. Kaštelir.</w:t>
      </w:r>
    </w:p>
    <w:p w:rsidRDefault="00004919" w:rsidP="00004919" w:rsidR="00004919">
      <w:pPr>
        <w:ind w:firstLine="708"/>
        <w:jc w:val="both"/>
      </w:pPr>
      <w:r w:rsidRPr="00004919">
        <w:t>2. Donošenje odluke da li će se Sonji Azuc iz Pule, Tomasinijeva 4, izdati potvrda kojom će moći upisati svoje vlasništvo na nekretnini k.č.br. 3575 zgr., upisane u zk.ul. 18923 k.o. Pula, 15. suvlasnički dio: 1/22 etažno vlasništvo (E-15), s kojim je povezano pravo vlasništva na stanu IV. katu koji se sastoji od dvije sobe, kuhinje, kupaonice, predsoblja, hodnika, lođe, t</w:t>
      </w:r>
      <w:r>
        <w:t>erase, ukupne površine 49,18 m2,</w:t>
      </w:r>
    </w:p>
    <w:p w:rsidRDefault="00004919" w:rsidP="00004919" w:rsidR="00004919">
      <w:pPr>
        <w:ind w:firstLine="708"/>
        <w:jc w:val="both"/>
      </w:pPr>
      <w:r>
        <w:t>nisu pristupili vjerovnici, pa odluke po dnevnom redu nisu donesene.</w:t>
      </w:r>
    </w:p>
    <w:p w:rsidRDefault="00004919" w:rsidP="00004919" w:rsidR="00004919" w:rsidRPr="00004919">
      <w:pPr>
        <w:ind w:firstLine="708"/>
        <w:jc w:val="both"/>
      </w:pPr>
      <w:r>
        <w:lastRenderedPageBreak/>
        <w:t>Stoga je stečajni upravitelj stečajnog dužnika predložio vjerovnike pozvati na uplatu predujmova</w:t>
      </w:r>
      <w:r w:rsidR="001E6BB1">
        <w:t xml:space="preserve"> od po 30.000,00 kn</w:t>
      </w:r>
      <w:r>
        <w:t xml:space="preserve"> radi podmirenja troškova koji bi mogli nastati vođenjem postupaka protiv stečajnog dužnika u svezi sa pravom vlasništva i upisom prava vlasništva na nekretninama koje su bile predmet dnevnog reda navedene skupštine.</w:t>
      </w:r>
    </w:p>
    <w:p w:rsidRDefault="00004919" w:rsidP="00004919" w:rsidR="00ED7E97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004919" w:rsidP="00004919" w:rsidR="00004919" w:rsidRPr="00ED7E97">
      <w:pPr>
        <w:jc w:val="both"/>
        <w:rPr>
          <w:lang w:val="pl-PL"/>
        </w:rPr>
      </w:pPr>
    </w:p>
    <w:p w:rsidRDefault="00ED7E97" w:rsidP="00ED7E97" w:rsidR="00ED7E97" w:rsidRPr="00ED7E97"/>
    <w:p w:rsidRDefault="00ED7E97" w:rsidP="00ED7E97" w:rsidR="00ED7E97" w:rsidRPr="00ED7E97">
      <w:pPr>
        <w:jc w:val="center"/>
      </w:pPr>
      <w:r w:rsidRPr="00ED7E97">
        <w:t xml:space="preserve">U Pazinu </w:t>
      </w:r>
      <w:r>
        <w:t>1. rujna</w:t>
      </w:r>
      <w:r w:rsidRPr="00ED7E97">
        <w:t xml:space="preserve"> 2017.</w:t>
      </w:r>
    </w:p>
    <w:p w:rsidRDefault="00ED7E97" w:rsidP="00ED7E97" w:rsidR="00ED7E97" w:rsidRPr="00ED7E97">
      <w:pPr>
        <w:ind w:firstLine="720" w:left="2880"/>
        <w:jc w:val="both"/>
      </w:pPr>
    </w:p>
    <w:p w:rsidRDefault="00ED7E97" w:rsidP="00ED7E97" w:rsidR="00ED7E97" w:rsidRPr="00ED7E97">
      <w:pPr>
        <w:ind w:firstLine="720" w:left="5652"/>
        <w:jc w:val="both"/>
      </w:pPr>
      <w:r w:rsidRPr="00ED7E97">
        <w:t xml:space="preserve">      </w:t>
      </w:r>
      <w:r w:rsidRPr="00ED7E97">
        <w:tab/>
        <w:t xml:space="preserve">Stečajni sudac </w:t>
      </w:r>
    </w:p>
    <w:p w:rsidRDefault="00ED7E97" w:rsidP="00ED7E97" w:rsidR="00ED7E97" w:rsidRPr="00ED7E97">
      <w:pPr>
        <w:ind w:left="5712"/>
        <w:jc w:val="both"/>
      </w:pPr>
      <w:r w:rsidRPr="00ED7E97">
        <w:t xml:space="preserve">         Adrijana Labinjan Skok, v.r.</w:t>
      </w:r>
    </w:p>
    <w:p w:rsidRDefault="00ED7E97" w:rsidP="00ED7E97" w:rsidR="00ED7E97">
      <w:pPr>
        <w:jc w:val="both"/>
      </w:pPr>
    </w:p>
    <w:p w:rsidRDefault="00004919" w:rsidP="00ED7E97" w:rsidR="00004919">
      <w:pPr>
        <w:jc w:val="both"/>
      </w:pPr>
    </w:p>
    <w:p w:rsidRDefault="00004919" w:rsidP="00ED7E97" w:rsidR="00004919" w:rsidRPr="00ED7E97">
      <w:pPr>
        <w:jc w:val="both"/>
      </w:pPr>
    </w:p>
    <w:p w:rsidRDefault="00ED7E97" w:rsidP="00ED7E97" w:rsidR="00ED7E97" w:rsidRPr="00ED7E97">
      <w:pPr>
        <w:jc w:val="both"/>
      </w:pPr>
    </w:p>
    <w:p w:rsidRDefault="00ED7E97" w:rsidP="00ED7E97" w:rsidR="00ED7E97" w:rsidRPr="00ED7E97">
      <w:pPr>
        <w:jc w:val="both"/>
      </w:pPr>
      <w:r w:rsidRPr="00ED7E97">
        <w:t>UPUTA O PRAVNOM LIJEKU:</w:t>
      </w:r>
    </w:p>
    <w:p w:rsidRDefault="00ED7E97" w:rsidP="00ED7E97" w:rsidR="00ED7E97" w:rsidRPr="00ED7E97">
      <w:pPr>
        <w:jc w:val="both"/>
      </w:pPr>
      <w:r w:rsidRPr="00ED7E97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D7E97" w:rsidP="00ED7E97" w:rsidR="00ED7E97" w:rsidRPr="00ED7E97"/>
    <w:p w:rsidRDefault="00ED7E97" w:rsidP="00ED7E97" w:rsidR="00ED7E97" w:rsidRPr="00ED7E97">
      <w:pPr>
        <w:jc w:val="both"/>
      </w:pPr>
      <w:r w:rsidRPr="00ED7E97">
        <w:t>DNA:</w:t>
      </w:r>
    </w:p>
    <w:p w:rsidRDefault="00ED7E97" w:rsidP="00ED7E97" w:rsidR="00ED7E97" w:rsidRPr="00ED7E97">
      <w:pPr>
        <w:jc w:val="both"/>
      </w:pPr>
      <w:r w:rsidRPr="00ED7E97">
        <w:t xml:space="preserve">- e-Oglasna ploča suda </w:t>
      </w:r>
      <w:r w:rsidR="00004919">
        <w:t>1. rujna</w:t>
      </w:r>
      <w:r w:rsidRPr="00ED7E97">
        <w:t xml:space="preserve"> 2017. (čl. 132. st. 3. SZ-a)</w:t>
      </w:r>
    </w:p>
    <w:p w:rsidRDefault="004B5364" w:rsidR="00500701" w:rsidRPr="00ED7E97"/>
    <w:sectPr w:rsidSect="00092984" w:rsidR="00500701" w:rsidRPr="00ED7E97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919" w:rsidP="00004919" w:rsidR="00004919">
      <w:r>
        <w:separator/>
      </w:r>
    </w:p>
  </w:endnote>
  <w:endnote w:id="0" w:type="continuationSeparator">
    <w:p w:rsidRDefault="00004919" w:rsidP="00004919" w:rsidR="00004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919" w:rsidP="00004919" w:rsidR="00004919">
      <w:r>
        <w:separator/>
      </w:r>
    </w:p>
  </w:footnote>
  <w:footnote w:id="0" w:type="continuationSeparator">
    <w:p w:rsidRDefault="00004919" w:rsidP="00004919" w:rsidR="00004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E6BB1" w:rsidP="007C43D0" w:rsidR="007C43D0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536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</w:t>
        </w:r>
        <w:r w:rsidR="00004919" w:rsidRPr="00ED7E97">
          <w:t>Posl.br.: 2 St-2/15-250</w:t>
        </w:r>
      </w:p>
      <w:p w:rsidRDefault="004B5364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BB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7E97"/>
    <w:rsid w:val="00004919"/>
    <w:rsid w:val="001E6BB1"/>
    <w:rsid w:val="004B5364"/>
    <w:rsid w:val="00554328"/>
    <w:rsid w:val="00985388"/>
    <w:rsid w:val="00ED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7E9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7E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7E9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7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7E9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9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91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7E9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7E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7E9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7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7E9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9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91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2015.</izvorni_sadrzaj>
    <derivirana_varijabla naziv="DomainObject.Predmet.DatumRjesavanja_1">29.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12.2.14. vraćeni spisi OS Poreč- Ovr-1340/10
                     OS Rovinj - Ovr-150/09, 2.4.15. DOSTAVLJEN SPIS OS ROVINJ OVR-51/15</izvorni_sadrzaj>
    <derivirana_varijabla naziv="DomainObject.Predmet.Opis_1">12.2.14. vraćeni spisi OS Poreč- Ovr-1340/10
                     OS Rovinj - Ovr-150/09, 2.4.15. DOSTAVLJEN SPIS OS ROVINJ OVR-51/15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08.02.2010.</izvorni_sadrzaj>
    <derivirana_varijabla naziv="DomainObject.Predmet.PrimjedbaSuca_1">08.02.2010.</derivirana_varijabla>
  </DomainObject.Predmet.PrimjedbaSuca>
  <DomainObject.Predmet.ProtustrankaFormated>
    <izvorni_sadrzaj>  Stečajna masa iza KREDITNA UNIJA ONIO FINANC "u stečaju"</izvorni_sadrzaj>
    <derivirana_varijabla naziv="DomainObject.Predmet.ProtustrankaFormated_1">  Stečajna masa iza KREDITNA UNIJA ONIO FINANC "u stečaju"</derivirana_varijabla>
  </DomainObject.Predmet.ProtustrankaFormated>
  <DomainObject.Predmet.ProtustrankaFormatedOIB>
    <izvorni_sadrzaj>  Stečajna masa iza KREDITNA UNIJA ONIO FINANC "u stečaju", OIB 51550572131</izvorni_sadrzaj>
    <derivirana_varijabla naziv="DomainObject.Predmet.ProtustrankaFormatedOIB_1">  Stečajna masa iza KREDITNA UNIJA ONIO FINANC "u stečaju", OIB 51550572131</derivirana_varijabla>
  </DomainObject.Predmet.ProtustrankaFormatedOIB>
  <DomainObject.Predmet.ProtustrankaFormatedWithAdress>
    <izvorni_sadrzaj> Stečajna masa iza KREDITNA UNIJA ONIO FINANC "u stečaju", Dobrilina 9, 52100 Pula</izvorni_sadrzaj>
    <derivirana_varijabla naziv="DomainObject.Predmet.ProtustrankaFormatedWithAdress_1"> Stečajna masa iza KREDITNA UNIJA ONIO FINANC "u stečaju", Dobrilina 9, 52100 Pula</derivirana_varijabla>
  </DomainObject.Predmet.ProtustrankaFormatedWithAdress>
  <DomainObject.Predmet.ProtustrankaFormatedWithAdressOIB>
    <izvorni_sadrzaj> Stečajna masa iza KREDITNA UNIJA ONIO FINANC "u stečaju", OIB 51550572131, Dobrilina 9, 52100 Pula</izvorni_sadrzaj>
    <derivirana_varijabla naziv="DomainObject.Predmet.ProtustrankaFormatedWithAdressOIB_1"> Stečajna masa iza KREDITNA UNIJA ONIO FINANC "u stečaju", OIB 51550572131, Dobrilina 9, 52100 Pula</derivirana_varijabla>
  </DomainObject.Predmet.ProtustrankaFormatedWithAdressOIB>
  <DomainObject.Predmet.ProtustrankaWithAdress>
    <izvorni_sadrzaj>Stečajna masa iza KREDITNA UNIJA ONIO FINANC "u stečaju" Dobrilina 9, 52100 Pula</izvorni_sadrzaj>
    <derivirana_varijabla naziv="DomainObject.Predmet.ProtustrankaWithAdress_1">Stečajna masa iza KREDITNA UNIJA ONIO FINANC "u stečaju" Dobrilina 9, 52100 Pula</derivirana_varijabla>
  </DomainObject.Predmet.ProtustrankaWithAdress>
  <DomainObject.Predmet.ProtustrankaWithAdressOIB>
    <izvorni_sadrzaj>Stečajna masa iza KREDITNA UNIJA ONIO FINANC "u stečaju", OIB 51550572131, Dobrilina 9, 52100 Pula</izvorni_sadrzaj>
    <derivirana_varijabla naziv="DomainObject.Predmet.ProtustrankaWithAdressOIB_1">Stečajna masa iza KREDITNA UNIJA ONIO FINANC "u stečaju", OIB 51550572131, Dobrilina 9, 52100 Pula</derivirana_varijabla>
  </DomainObject.Predmet.ProtustrankaWithAdressOIB>
  <DomainObject.Predmet.ProtustrankaNazivFormated>
    <izvorni_sadrzaj>Stečajna masa iza KREDITNA UNIJA ONIO FINANC "u stečaju"</izvorni_sadrzaj>
    <derivirana_varijabla naziv="DomainObject.Predmet.ProtustrankaNazivFormated_1">Stečajna masa iza KREDITNA UNIJA ONIO FINANC "u stečaju"</derivirana_varijabla>
  </DomainObject.Predmet.ProtustrankaNazivFormated>
  <DomainObject.Predmet.ProtustrankaNazivFormatedOIB>
    <izvorni_sadrzaj>Stečajna masa iza KREDITNA UNIJA ONIO FINANC "u stečaju", OIB 51550572131</izvorni_sadrzaj>
    <derivirana_varijabla naziv="DomainObject.Predmet.ProtustrankaNazivFormatedOIB_1">Stečajna masa iza KREDITNA UNIJA ONIO FINANC "u stečaju", OIB 51550572131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BANKA, Zagreb zastupanog po punomoćniku VUKIĆ, JELUŠIĆ, ŠULINA, STANKOVIĆ, JURCAN &amp; JABUKA odvjetničko društvo s ograničenom odgovornošću</izvorni_sadrzaj>
    <derivirana_varijabla naziv="DomainObject.Predmet.StrankaFormated_1">  HRVATSKA NARODNA BANKA, Zagreb zastupanog po punomoćniku VUKIĆ, JELUŠIĆ, ŠULINA, STANKOVIĆ, JURCAN &amp; JABUKA odvjetničko društvo s ograničenom odgovornošću</derivirana_varijabla>
  </DomainObject.Predmet.StrankaFormated>
  <DomainObject.Predmet.StrankaFormatedOIB>
    <izvorni_sadrzaj>  HRVATSKA NARODNA BANKA, Zagreb zastupanog po punomoćniku VUKIĆ, JELUŠIĆ, ŠULINA, STANKOVIĆ, JURCAN &amp; JABUKA odvjetničko društvo s ograničenom odgovornošću</izvorni_sadrzaj>
    <derivirana_varijabla naziv="DomainObject.Predmet.StrankaFormatedOIB_1">  HRVATSKA NARODNA BANKA, Zagreb zastupanog po punomoćniku VUKIĆ, JELUŠIĆ, ŠULINA, STANKOVIĆ, JURCAN &amp; JABUKA odvjetničko društvo s ograničenom odgovornošću</derivirana_varijabla>
  </DomainObject.Predmet.StrankaFormatedOIB>
  <DomainObject.Predmet.StrankaFormatedWithAdress>
    <izvorni_sadrzaj> HRVATSKA NARODNA BANKA, Zagreb zastupanog po punomoćniku VUKIĆ, JELUŠIĆ, ŠULINA, STANKOVIĆ, JURCAN &amp; JABUKA odvjetničko društvo s ograničenom odgovornošću</izvorni_sadrzaj>
    <derivirana_varijabla naziv="DomainObject.Predmet.StrankaFormatedWithAdress_1"> HRVATSKA NARODNA BANKA, Zagreb zastupanog po punomoćniku VUKIĆ, JELUŠIĆ, ŠULINA, STANKOVIĆ, JURCAN &amp; JABUKA odvjetničko društvo s ograničenom odgovornošću</derivirana_varijabla>
  </DomainObject.Predmet.StrankaFormatedWithAdress>
  <DomainObject.Predmet.StrankaFormatedWithAdressOIB>
    <izvorni_sadrzaj> HRVATSKA NARODNA BANKA, Zagreb zastupanog po punomoćniku VUKIĆ, JELUŠIĆ, ŠULINA, STANKOVIĆ, JURCAN &amp; JABUKA odvjetničko društvo s ograničenom odgovornošću</izvorni_sadrzaj>
    <derivirana_varijabla naziv="DomainObject.Predmet.StrankaFormatedWithAdressOIB_1"> HRVATSKA NARODNA BANKA, Zagreb zastupanog po punomoćniku VUKIĆ, JELUŠIĆ, ŠULINA, STANKOVIĆ, JURCAN &amp; JABUKA odvjetničko društvo s ograničenom odgovornošću</derivirana_varijabla>
  </DomainObject.Predmet.StrankaFormatedWithAdressOIB>
  <DomainObject.Predmet.StrankaWithAdress>
    <izvorni_sadrzaj>HRVATSKA NARODNA BANKA, Zagreb </izvorni_sadrzaj>
    <derivirana_varijabla naziv="DomainObject.Predmet.StrankaWithAdress_1">HRVATSKA NARODNA BANKA, Zagreb </derivirana_varijabla>
  </DomainObject.Predmet.StrankaWithAdress>
  <DomainObject.Predmet.StrankaWithAdressOIB>
    <izvorni_sadrzaj>HRVATSKA NARODNA BANKA, Zagreb</izvorni_sadrzaj>
    <derivirana_varijabla naziv="DomainObject.Predmet.StrankaWithAdressOIB_1">HRVATSKA NARODNA BANKA, Zagreb</derivirana_varijabla>
  </DomainObject.Predmet.StrankaWithAdressOIB>
  <DomainObject.Predmet.StrankaNazivFormated>
    <izvorni_sadrzaj>HRVATSKA NARODNA BANKA, Zagreb</izvorni_sadrzaj>
    <derivirana_varijabla naziv="DomainObject.Predmet.StrankaNazivFormated_1">HRVATSKA NARODNA BANKA, Zagreb</derivirana_varijabla>
  </DomainObject.Predmet.StrankaNazivFormated>
  <DomainObject.Predmet.StrankaNazivFormatedOIB>
    <izvorni_sadrzaj>HRVATSKA NARODNA BANKA, Zagreb</izvorni_sadrzaj>
    <derivirana_varijabla naziv="DomainObject.Predmet.StrankaNazivFormatedOIB_1">HRVATSKA NARODNA BANKA, Zagreb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_1">
      <item>HRVATSKA NARODNA BANKA, Zagreb zastupanog po punomoćniku VUKIĆ, JELUŠIĆ, ŠULINA, STANKOVIĆ, JURCAN &amp; JABUKA odvjetničko društvo s ograničenom odgovornošću</item>
    </derivirana_varijabla>
  </DomainObject.Predmet.StrankaListFormated>
  <DomainObject.Predmet.StrankaListFormatedOIB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OIB_1">
      <item>HRVATSKA NARODNA BANKA, Zagreb zastupanog po punomoćniku VUKIĆ, JELUŠIĆ, ŠULINA, STANKOVIĆ, JURCAN &amp; JABUKA odvjetničko društvo s ograničenom odgovornošću</item>
    </derivirana_varijabla>
  </DomainObject.Predmet.StrankaListFormatedOIB>
  <DomainObject.Predmet.StrankaListFormatedWithAdress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WithAdress_1">
      <item>HRVATSKA NARODNA BANKA, Zagreb zastupanog po punomoćniku VUKIĆ, JELUŠIĆ, ŠULINA, STANKOVIĆ, JURCAN &amp; JABUKA odvjetničko društvo s ograničenom odgovornošću</item>
    </derivirana_varijabla>
  </DomainObject.Predmet.StrankaListFormatedWithAdress>
  <DomainObject.Predmet.StrankaListFormatedWithAdressOIB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WithAdressOIB_1">
      <item>HRVATSKA NARODNA BANKA, Zagreb zastupanog po punomoćniku VUKIĆ, JELUŠIĆ, ŠULINA, STANKOVIĆ, JURCAN &amp; JABUKA odvjetničko društvo s ograničenom odgovornošću</item>
    </derivirana_varijabla>
  </DomainObject.Predmet.StrankaListFormatedWithAdressOIB>
  <DomainObject.Predmet.StrankaListNazivFormated>
    <izvorni_sadrzaj>
      <item>HRVATSKA NARODNA BANKA, Zagreb</item>
    </izvorni_sadrzaj>
    <derivirana_varijabla naziv="DomainObject.Predmet.StrankaListNazivFormated_1">
      <item>HRVATSKA NARODNA BANKA, Zagreb</item>
    </derivirana_varijabla>
  </DomainObject.Predmet.StrankaListNazivFormated>
  <DomainObject.Predmet.StrankaListNazivFormatedOIB>
    <izvorni_sadrzaj>
      <item>HRVATSKA NARODNA BANKA, Zagreb</item>
    </izvorni_sadrzaj>
    <derivirana_varijabla naziv="DomainObject.Predmet.StrankaListNazivFormatedOIB_1">
      <item>HRVATSKA NARODNA BANKA, Zagreb</item>
    </derivirana_varijabla>
  </DomainObject.Predmet.StrankaListNazivFormatedOIB>
  <DomainObject.Predmet.ProtuStrankaListFormated>
    <izvorni_sadrzaj>
      <item>Stečajna masa iza KREDITNA UNIJA ONIO FINANC "u stečaju"</item>
    </izvorni_sadrzaj>
    <derivirana_varijabla naziv="DomainObject.Predmet.ProtuStrankaListFormated_1">
      <item>Stečajna masa iza KREDITNA UNIJA ONIO FINANC "u stečaju"</item>
    </derivirana_varijabla>
  </DomainObject.Predmet.ProtuStrankaListFormated>
  <DomainObject.Predmet.ProtuStrankaListFormatedOIB>
    <izvorni_sadrzaj>
      <item>Stečajna masa iza KREDITNA UNIJA ONIO FINANC "u stečaju", OIB 51550572131</item>
    </izvorni_sadrzaj>
    <derivirana_varijabla naziv="DomainObject.Predmet.ProtuStrankaListFormatedOIB_1">
      <item>Stečajna masa iza KREDITNA UNIJA ONIO FINANC "u stečaju", OIB 51550572131</item>
    </derivirana_varijabla>
  </DomainObject.Predmet.ProtuStrankaListFormatedOIB>
  <DomainObject.Predmet.ProtuStrankaListFormatedWithAdress>
    <izvorni_sadrzaj>
      <item>Stečajna masa iza KREDITNA UNIJA ONIO FINANC "u stečaju", Dobrilina 9, 52100 Pula</item>
    </izvorni_sadrzaj>
    <derivirana_varijabla naziv="DomainObject.Predmet.ProtuStrankaListFormatedWithAdress_1">
      <item>Stečajna masa iza KREDITNA UNIJA ONIO FINANC "u stečaju", Dobrilina 9, 52100 Pula</item>
    </derivirana_varijabla>
  </DomainObject.Predmet.ProtuStrankaListFormatedWithAdress>
  <DomainObject.Predmet.ProtuStrankaListFormatedWithAdressOIB>
    <izvorni_sadrzaj>
      <item>Stečajna masa iza KREDITNA UNIJA ONIO FINANC "u stečaju", OIB 51550572131, Dobrilina 9, 52100 Pula</item>
    </izvorni_sadrzaj>
    <derivirana_varijabla naziv="DomainObject.Predmet.ProtuStrankaListFormatedWithAdressOIB_1">
      <item>Stečajna masa iza KREDITNA UNIJA ONIO FINANC "u stečaju", OIB 51550572131, Dobrilina 9, 52100 Pula</item>
    </derivirana_varijabla>
  </DomainObject.Predmet.ProtuStrankaListFormatedWithAdressOIB>
  <DomainObject.Predmet.ProtuStrankaListNazivFormated>
    <izvorni_sadrzaj>
      <item>Stečajna masa iza KREDITNA UNIJA ONIO FINANC "u stečaju"</item>
    </izvorni_sadrzaj>
    <derivirana_varijabla naziv="DomainObject.Predmet.ProtuStrankaListNazivFormated_1">
      <item>Stečajna masa iza KREDITNA UNIJA ONIO FINANC "u stečaju"</item>
    </derivirana_varijabla>
  </DomainObject.Predmet.ProtuStrankaListNazivFormated>
  <DomainObject.Predmet.ProtuStrankaListNazivFormatedOIB>
    <izvorni_sadrzaj>
      <item>Stečajna masa iza KREDITNA UNIJA ONIO FINANC "u stečaju", OIB 51550572131</item>
    </izvorni_sadrzaj>
    <derivirana_varijabla naziv="DomainObject.Predmet.ProtuStrankaListNazivFormatedOIB_1">
      <item>Stečajna masa iza KREDITNA UNIJA ONIO FINANC "u stečaju", OIB 51550572131</item>
    </derivirana_varijabla>
  </DomainObject.Predmet.ProtuStrankaListNazivFormatedOIB>
  <DomainObject.Predmet.OstaliListFormated>
    <izvorni_sadrzaj>
      <item>Milena Veljović</item>
      <item>VUKIĆ, JELUŠIĆ, ŠULINA, STANKOVIĆ, JURCAN &amp; JABUKA odvjetničko društvo s ograničenom odgovornošću punomoćnik sudionika u postupku HRVATSKA NARODNA BANKA, Zagreb</item>
      <item>ENZA I BORIVOJ ČUKAC, ROVINJ</item>
    </izvorni_sadrzaj>
    <derivirana_varijabla naziv="DomainObject.Predmet.OstaliListFormated_1">
      <item>Milena Veljović</item>
      <item>VUKIĆ, JELUŠIĆ, ŠULINA, STANKOVIĆ, JURCAN &amp; JABUKA odvjetničko društvo s ograničenom odgovornošću punomoćnik sudionika u postupku HRVATSKA NARODNA BANKA, Zagreb</item>
      <item>ENZA I BORIVOJ ČUKAC, ROVINJ</item>
    </derivirana_varijabla>
  </DomainObject.Predmet.OstaliListFormated>
  <DomainObject.Predmet.OstaliListFormatedOIB>
    <izvorni_sadrzaj>
      <item>Milena Veljović, OIB 90523902370</item>
      <item>VUKIĆ, JELUŠIĆ, ŠULINA, STANKOVIĆ, JURCAN &amp; JABUKA odvjetničko društvo s ograničenom odgovornošću, OIB 01394705384 punomoćnik sudionika u postupku HRVATSKA NARODNA BANKA, Zagreb</item>
      <item>ENZA I BORIVOJ ČUKAC, ROVINJ</item>
    </izvorni_sadrzaj>
    <derivirana_varijabla naziv="DomainObject.Predmet.OstaliListFormatedOIB_1">
      <item>Milena Veljović, OIB 90523902370</item>
      <item>VUKIĆ, JELUŠIĆ, ŠULINA, STANKOVIĆ, JURCAN &amp; JABUKA odvjetničko društvo s ograničenom odgovornošću, OIB 01394705384 punomoćnik sudionika u postupku HRVATSKA NARODNA BANKA, Zagreb</item>
      <item>ENZA I BORIVOJ ČUKAC, ROVINJ</item>
    </derivirana_varijabla>
  </DomainObject.Predmet.OstaliListFormatedOIB>
  <DomainObject.Predmet.OstaliListFormatedWithAdress>
    <izvorni_sadrzaj>
      <item>Milena Veljović, Dobrilina 9, 52100 Pula</item>
      <item>VUKIĆ, JELUŠIĆ, ŠULINA, STANKOVIĆ, JURCAN &amp; JABUKA odvjetničko društvo s ograničenom odgovornošću, Nikole Tesle 9, Rijeka punomoćnik sudionika u postupku HRVATSKA NARODNA BANKA, Zagreb</item>
      <item>ENZA I BORIVOJ ČUKAC, ROVINJ, De Amicis 22, 52210 Rovinj</item>
    </izvorni_sadrzaj>
    <derivirana_varijabla naziv="DomainObject.Predmet.OstaliListFormatedWithAdress_1">
      <item>Milena Veljović, Dobrilina 9, 52100 Pula</item>
      <item>VUKIĆ, JELUŠIĆ, ŠULINA, STANKOVIĆ, JURCAN &amp; JABUKA odvjetničko društvo s ograničenom odgovornošću, Nikole Tesle 9, Rijeka punomoćnik sudionika u postupku HRVATSKA NARODNA BANKA, Zagreb</item>
      <item>ENZA I BORIVOJ ČUKAC, ROVINJ, De Amicis 22, 52210 Rovinj</item>
    </derivirana_varijabla>
  </DomainObject.Predmet.OstaliListFormatedWithAdress>
  <DomainObject.Predmet.OstaliListFormatedWithAdressOIB>
    <izvorni_sadrzaj>
      <item>Milena Veljović, OIB 90523902370, Dobrilina 9, 52100 Pula</item>
      <item>VUKIĆ, JELUŠIĆ, ŠULINA, STANKOVIĆ, JURCAN &amp; JABUKA odvjetničko društvo s ograničenom odgovornošću, OIB 01394705384, Nikole Tesle 9, Rijeka punomoćnik sudionika u postupku HRVATSKA NARODNA BANKA, Zagreb</item>
      <item>ENZA I BORIVOJ ČUKAC, ROVINJ, De Amicis 22, 52210 Rovinj</item>
    </izvorni_sadrzaj>
    <derivirana_varijabla naziv="DomainObject.Predmet.OstaliListFormatedWithAdressOIB_1">
      <item>Milena Veljović, OIB 90523902370, Dobrilina 9, 52100 Pula</item>
      <item>VUKIĆ, JELUŠIĆ, ŠULINA, STANKOVIĆ, JURCAN &amp; JABUKA odvjetničko društvo s ograničenom odgovornošću, OIB 01394705384, Nikole Tesle 9, Rijeka punomoćnik sudionika u postupku HRVATSKA NARODNA BANKA, Zagreb</item>
      <item>ENZA I BORIVOJ ČUKAC, ROVINJ, De Amicis 22, 52210 Rovinj</item>
    </derivirana_varijabla>
  </DomainObject.Predmet.OstaliListFormatedWithAdressOIB>
  <DomainObject.Predmet.OstaliListNazivFormated>
    <izvorni_sadrzaj>
      <item>Milena Veljović</item>
      <item>VUKIĆ, JELUŠIĆ, ŠULINA, STANKOVIĆ, JURCAN &amp; JABUKA odvjetničko društvo s ograničenom odgovornošću</item>
      <item>ENZA I BORIVOJ ČUKAC, ROVINJ</item>
    </izvorni_sadrzaj>
    <derivirana_varijabla naziv="DomainObject.Predmet.OstaliListNazivFormated_1">
      <item>Milena Veljović</item>
      <item>VUKIĆ, JELUŠIĆ, ŠULINA, STANKOVIĆ, JURCAN &amp; JABUKA odvjetničko društvo s ograničenom odgovornošću</item>
      <item>ENZA I BORIVOJ ČUKAC, ROVINJ</item>
    </derivirana_varijabla>
  </DomainObject.Predmet.OstaliListNazivFormated>
  <DomainObject.Predmet.OstaliListNazivFormatedOIB>
    <izvorni_sadrzaj>
      <item>Milena Veljović, OIB 90523902370</item>
      <item>VUKIĆ, JELUŠIĆ, ŠULINA, STANKOVIĆ, JURCAN &amp; JABUKA odvjetničko društvo s ograničenom odgovornošću, OIB 01394705384</item>
      <item>ENZA I BORIVOJ ČUKAC, ROVINJ</item>
    </izvorni_sadrzaj>
    <derivirana_varijabla naziv="DomainObject.Predmet.OstaliListNazivFormatedOIB_1">
      <item>Milena Veljović, OIB 90523902370</item>
      <item>VUKIĆ, JELUŠIĆ, ŠULINA, STANKOVIĆ, JURCAN &amp; JABUKA odvjetničko društvo s ograničenom odgovornošću, OIB 01394705384</item>
      <item>ENZA I BORIVOJ ČUKAC, ROVINJ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BANKA, Zagreb</izvorni_sadrzaj>
    <derivirana_varijabla naziv="DomainObject.Predmet.StrankaIDrugi_1">HRVATSKA NARODNA BANKA, Zagreb</derivirana_varijabla>
  </DomainObject.Predmet.StrankaIDrugi>
  <DomainObject.Predmet.ProtustrankaIDrugi>
    <izvorni_sadrzaj>Stečajna masa iza KREDITNA UNIJA ONIO FINANC "u stečaju"</izvorni_sadrzaj>
    <derivirana_varijabla naziv="DomainObject.Predmet.ProtustrankaIDrugi_1">Stečajna masa iza KREDITNA UNIJA ONIO FINANC "u stečaju"</derivirana_varijabla>
  </DomainObject.Predmet.ProtustrankaIDrugi>
  <DomainObject.Predmet.StrankaIDrugiAdressOIB>
    <izvorni_sadrzaj>HRVATSKA NARODNA BANKA, Zagreb</izvorni_sadrzaj>
    <derivirana_varijabla naziv="DomainObject.Predmet.StrankaIDrugiAdressOIB_1">HRVATSKA NARODNA BANKA, Zagreb</derivirana_varijabla>
  </DomainObject.Predmet.StrankaIDrugiAdressOIB>
  <DomainObject.Predmet.ProtustrankaIDrugiAdressOIB>
    <izvorni_sadrzaj>Stečajna masa iza KREDITNA UNIJA ONIO FINANC "u stečaju", OIB 51550572131, Dobrilina 9, 52100 Pula</izvorni_sadrzaj>
    <derivirana_varijabla naziv="DomainObject.Predmet.ProtustrankaIDrugiAdressOIB_1">Stečajna masa iza KREDITNA UNIJA ONIO FINANC "u stečaju", OIB 51550572131,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2015.</izvorni_sadrzaj>
    <derivirana_varijabla naziv="DomainObject.Predmet.OdlukaRjesenje.DatumDonosenjaOdluke_1">29. rujna 2015.</derivirana_varijabla>
  </DomainObject.Predmet.OdlukaRjesenje.DatumDonosenjaOdluke>
  <DomainObject.Predmet.OdlukaRjesenje.DatumPravomocnosti>
    <izvorni_sadrzaj>9. studenog 2015.</izvorni_sadrzaj>
    <derivirana_varijabla naziv="DomainObject.Predmet.OdlukaRjesenje.DatumPravomocnosti_1">9. studenog 2015.</derivirana_varijabla>
  </DomainObject.Predmet.OdlukaRjesenje.DatumPravomocnosti>
  <DomainObject.Predmet.OdlukaRjesenje.Oznaka>
    <izvorni_sadrzaj>St-2/2015-220</izvorni_sadrzaj>
    <derivirana_varijabla naziv="DomainObject.Predmet.OdlukaRjesenje.Oznaka_1">St-2/2015-220</derivirana_varijabla>
  </DomainObject.Predmet.OdlukaRjesenje.Oznaka>
  <DomainObject.Predmet.SudioniciListNaziv>
    <izvorni_sadrzaj>
      <item>HRVATSKA NARODNA BANKA, Zagreb</item>
      <item>Milena Veljović</item>
      <item>Stečajna masa iza KREDITNA UNIJA ONIO FINANC "u stečaju"</item>
      <item>VUKIĆ, JELUŠIĆ, ŠULINA, STANKOVIĆ, JURCAN &amp; JABUKA odvjetničko društvo s ograničenom odgovornošću</item>
      <item>ENZA I BORIVOJ ČUKAC, ROVINJ</item>
    </izvorni_sadrzaj>
    <derivirana_varijabla naziv="DomainObject.Predmet.SudioniciListNaziv_1">
      <item>HRVATSKA NARODNA BANKA, Zagreb</item>
      <item>Milena Veljović</item>
      <item>Stečajna masa iza KREDITNA UNIJA ONIO FINANC "u stečaju"</item>
      <item>VUKIĆ, JELUŠIĆ, ŠULINA, STANKOVIĆ, JURCAN &amp; JABUKA odvjetničko društvo s ograničenom odgovornošću</item>
      <item>ENZA I BORIVOJ ČUKAC, ROVINJ</item>
    </derivirana_varijabla>
  </DomainObject.Predmet.SudioniciListNaziv>
  <DomainObject.Predmet.SudioniciListAdressOIB>
    <izvorni_sadrzaj>
      <item>HRVATSKA NARODNA BANKA, Zagreb</item>
      <item>Milena Veljović, OIB 90523902370, Dobrilina 9,52100 Pula</item>
      <item>Stečajna masa iza KREDITNA UNIJA ONIO FINANC "u stečaju", OIB 51550572131, Dobrilina 9,52100 Pula</item>
      <item>VUKIĆ, JELUŠIĆ, ŠULINA, STANKOVIĆ, JURCAN &amp; JABUKA odvjetničko društvo s ograničenom odgovornošću, OIB 01394705384, Nikole Tesle 9,Rijeka</item>
      <item>ENZA I BORIVOJ ČUKAC, ROVINJ, De Amicis 22,52210 Rovinj</item>
    </izvorni_sadrzaj>
    <derivirana_varijabla naziv="DomainObject.Predmet.SudioniciListAdressOIB_1">
      <item>HRVATSKA NARODNA BANKA, Zagreb</item>
      <item>Milena Veljović, OIB 90523902370, Dobrilina 9,52100 Pula</item>
      <item>Stečajna masa iza KREDITNA UNIJA ONIO FINANC "u stečaju", OIB 51550572131, Dobrilina 9,52100 Pula</item>
      <item>VUKIĆ, JELUŠIĆ, ŠULINA, STANKOVIĆ, JURCAN &amp; JABUKA odvjetničko društvo s ograničenom odgovornošću, OIB 01394705384, Nikole Tesle 9,Rijeka</item>
      <item>ENZA I BORIVOJ ČUKAC, ROVINJ, De Amicis 22,52210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90523902370</item>
      <item>, OIB 51550572131</item>
      <item>, OIB 01394705384</item>
      <item>, OIB null</item>
    </izvorni_sadrzaj>
    <derivirana_varijabla naziv="DomainObject.Predmet.SudioniciListNazivOIB_1">
      <item>, OIB null</item>
      <item>, OIB 90523902370</item>
      <item>, OIB 51550572131</item>
      <item>, OIB 01394705384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2642</properties:Characters>
  <properties:Lines>68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2017-09-01T12:20:00Z</dcterms:created>
  <dc:creator>Jasmina Matika</dc:creator>
  <cp:lastModifiedBy>Jasmina Matika</cp:lastModifiedBy>
  <dcterms:modified xmlns:xsi="http://www.w3.org/2001/XMLSchema-instance" xsi:type="dcterms:W3CDTF">2017-09-01T12:36:00Z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