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bdbd" w14:paraId="19dbdbd" w:rsidRDefault="00A109E6" w:rsidP="00A109E6" w:rsidR="00A109E6">
      <w:pPr>
        <w15:collapsed w:val="false"/>
      </w:pPr>
      <w:bookmarkStart w:name="_GoBack" w:id="0"/>
      <w:bookmarkEnd w:id="0"/>
    </w:p>
    <w:p w:rsidRDefault="00A109E6" w:rsidP="00A109E6" w:rsidR="00A109E6">
      <w:r>
        <w:t xml:space="preserve">  </w:t>
      </w:r>
    </w:p>
    <w:p w:rsidRDefault="00A109E6" w:rsidP="00A109E6" w:rsidR="00A109E6"/>
    <w:p w:rsidRDefault="00987E68" w:rsidP="00A109E6" w:rsidR="00987E68"/>
    <w:p w:rsidRDefault="00A109E6" w:rsidP="00A109E6" w:rsidR="00A109E6"/>
    <w:p w:rsidRDefault="00B84555" w:rsidR="00B84555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9E6" w:rsidP="00A109E6" w:rsidR="00A109E6"/>
    <w:p w:rsidRDefault="00A109E6" w:rsidP="00A109E6" w:rsidR="00A109E6">
      <w:r>
        <w:t>REPUBLIKA HRVATSKA</w:t>
      </w:r>
    </w:p>
    <w:p w:rsidRDefault="00A109E6" w:rsidP="00A109E6" w:rsidR="00A109E6">
      <w:r>
        <w:t xml:space="preserve">TRGOVAČKI SUD U ZAGREBU                                                   </w:t>
      </w:r>
    </w:p>
    <w:p w:rsidRDefault="00A109E6" w:rsidP="00A109E6" w:rsidR="00A109E6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D73F62">
        <w:tab/>
      </w:r>
      <w:r w:rsidR="00D73F62">
        <w:tab/>
      </w:r>
      <w:r w:rsidR="00D73F62">
        <w:tab/>
      </w:r>
      <w:r w:rsidR="00D73F62">
        <w:tab/>
      </w:r>
      <w:r w:rsidR="00D73F62">
        <w:tab/>
      </w:r>
      <w:r w:rsidR="00D73F62">
        <w:tab/>
        <w:t>72</w:t>
      </w:r>
      <w:r>
        <w:t>. St-</w:t>
      </w:r>
      <w:r w:rsidR="00CC7A47">
        <w:t>1843</w:t>
      </w:r>
      <w:r w:rsidR="00691F72">
        <w:t>/201</w:t>
      </w:r>
      <w:r w:rsidR="00EF780A">
        <w:t>6</w:t>
      </w:r>
      <w:r w:rsidR="006C131F">
        <w:t>-8</w:t>
      </w:r>
    </w:p>
    <w:p w:rsidRDefault="00A109E6" w:rsidP="00A109E6" w:rsidR="00A109E6"/>
    <w:p w:rsidRDefault="00A109E6" w:rsidP="00D73F62" w:rsidR="00A109E6">
      <w:pPr>
        <w:jc w:val="both"/>
      </w:pPr>
    </w:p>
    <w:p w:rsidRDefault="00A109E6" w:rsidP="00113B50" w:rsidR="00A109E6">
      <w:pPr>
        <w:jc w:val="both"/>
      </w:pPr>
      <w:r>
        <w:t xml:space="preserve">Trgovački sud u Zagrebu u postupku </w:t>
      </w:r>
      <w:proofErr w:type="spellStart"/>
      <w:r>
        <w:t>predstečajne</w:t>
      </w:r>
      <w:proofErr w:type="spellEnd"/>
      <w:r>
        <w:t xml:space="preserve"> nagodbe nad dužnikom </w:t>
      </w:r>
    </w:p>
    <w:p w:rsidRDefault="00CC7A47" w:rsidP="00113B50" w:rsidR="00A109E6">
      <w:pPr>
        <w:jc w:val="both"/>
      </w:pPr>
      <w:r w:rsidRPr="00B06C1B">
        <w:t xml:space="preserve">VICISSITUDO d.o.o. </w:t>
      </w:r>
      <w:r>
        <w:t xml:space="preserve">, Zagreb (Grad Zagreb), </w:t>
      </w:r>
      <w:proofErr w:type="spellStart"/>
      <w:r>
        <w:t>Čikoševa</w:t>
      </w:r>
      <w:proofErr w:type="spellEnd"/>
      <w:r>
        <w:t xml:space="preserve"> 5, OIB:  </w:t>
      </w:r>
      <w:r w:rsidRPr="00B06C1B">
        <w:t>46285466782</w:t>
      </w:r>
      <w:r w:rsidR="00A109E6">
        <w:t xml:space="preserve">, objavio je slijedeći: </w:t>
      </w:r>
    </w:p>
    <w:p w:rsidRDefault="00A109E6" w:rsidP="00113B50" w:rsidR="00A109E6">
      <w:pPr>
        <w:jc w:val="both"/>
      </w:pPr>
    </w:p>
    <w:p w:rsidRDefault="00A109E6" w:rsidP="00D73F62" w:rsidR="00A109E6">
      <w:pPr>
        <w:jc w:val="both"/>
      </w:pPr>
    </w:p>
    <w:p w:rsidRDefault="00A109E6" w:rsidP="00D73F62" w:rsidR="00A109E6">
      <w:pPr>
        <w:jc w:val="center"/>
      </w:pPr>
      <w:r>
        <w:t>O G L A S</w:t>
      </w:r>
    </w:p>
    <w:p w:rsidRDefault="00A109E6" w:rsidP="00A109E6" w:rsidR="00A109E6"/>
    <w:p w:rsidRDefault="00CC7A47" w:rsidP="00CC7A47" w:rsidR="00CC7A47" w:rsidRPr="001E5B92">
      <w:r w:rsidRPr="001E5B92">
        <w:t>I</w:t>
      </w:r>
      <w:r w:rsidRPr="001E5B92">
        <w:tab/>
        <w:t xml:space="preserve">Ročište radi sklapanja </w:t>
      </w:r>
      <w:proofErr w:type="spellStart"/>
      <w:r w:rsidRPr="001E5B92">
        <w:t>predstečajne</w:t>
      </w:r>
      <w:proofErr w:type="spellEnd"/>
      <w:r w:rsidRPr="001E5B92">
        <w:t xml:space="preserve"> nagodbe u postupk</w:t>
      </w:r>
      <w:r>
        <w:t>u</w:t>
      </w:r>
      <w:r w:rsidRPr="001E5B92">
        <w:t xml:space="preserve"> nad dužnikom:</w:t>
      </w:r>
    </w:p>
    <w:p w:rsidRDefault="00CC7A47" w:rsidP="00CC7A47" w:rsidR="00CC7A47" w:rsidRPr="001E5B92"/>
    <w:p w:rsidRDefault="00CC7A47" w:rsidP="00CC7A47" w:rsidR="00CC7A47" w:rsidRPr="001E5B92">
      <w:r w:rsidRPr="00B06C1B">
        <w:t xml:space="preserve">VICISSITUDO d.o.o. </w:t>
      </w:r>
      <w:r>
        <w:t xml:space="preserve">, Zagreb (Grad Zagreb), </w:t>
      </w:r>
      <w:proofErr w:type="spellStart"/>
      <w:r>
        <w:t>Čikoševa</w:t>
      </w:r>
      <w:proofErr w:type="spellEnd"/>
      <w:r>
        <w:t xml:space="preserve"> 5, OIB:  </w:t>
      </w:r>
      <w:r w:rsidRPr="00B06C1B">
        <w:t>46285466782</w:t>
      </w:r>
      <w:r>
        <w:t>,</w:t>
      </w:r>
      <w:r w:rsidRPr="001E5B92">
        <w:t xml:space="preserve"> određuje se  za dan:</w:t>
      </w:r>
    </w:p>
    <w:p w:rsidRDefault="00CC7A47" w:rsidP="00CC7A47" w:rsidR="00CC7A47" w:rsidRPr="001E5B92"/>
    <w:p w:rsidRDefault="00CC7A47" w:rsidP="00CC7A47" w:rsidR="00CC7A47" w:rsidRPr="001E5B92">
      <w:pPr>
        <w:rPr>
          <w:b/>
        </w:rPr>
      </w:pPr>
      <w:r>
        <w:rPr>
          <w:b/>
        </w:rPr>
        <w:t>27</w:t>
      </w:r>
      <w:r w:rsidRPr="001E5B92">
        <w:rPr>
          <w:b/>
        </w:rPr>
        <w:t>.</w:t>
      </w:r>
      <w:r>
        <w:rPr>
          <w:b/>
        </w:rPr>
        <w:t xml:space="preserve"> travnja</w:t>
      </w:r>
      <w:r w:rsidRPr="001E5B92">
        <w:rPr>
          <w:b/>
        </w:rPr>
        <w:t xml:space="preserve"> 201</w:t>
      </w:r>
      <w:r>
        <w:rPr>
          <w:b/>
        </w:rPr>
        <w:t>6</w:t>
      </w:r>
      <w:r w:rsidRPr="001E5B92">
        <w:rPr>
          <w:b/>
        </w:rPr>
        <w:t>. u</w:t>
      </w:r>
      <w:r>
        <w:rPr>
          <w:b/>
        </w:rPr>
        <w:t xml:space="preserve">  11,00 </w:t>
      </w:r>
      <w:r w:rsidRPr="001E5B92">
        <w:rPr>
          <w:b/>
        </w:rPr>
        <w:t xml:space="preserve">sati u zgradi Trgovačkog suda Zagreb, Petrinjska  8, </w:t>
      </w:r>
      <w:r>
        <w:rPr>
          <w:b/>
        </w:rPr>
        <w:t>dvorana 96</w:t>
      </w:r>
      <w:r w:rsidRPr="001E5B92">
        <w:rPr>
          <w:b/>
        </w:rPr>
        <w:t xml:space="preserve"> (II kat ulične zgrade)</w:t>
      </w:r>
    </w:p>
    <w:p w:rsidRDefault="00CC7A47" w:rsidP="00CC7A47" w:rsidR="00CC7A47" w:rsidRPr="001E5B92"/>
    <w:p w:rsidRDefault="00CC7A47" w:rsidP="00CC7A47" w:rsidR="00CC7A47">
      <w:pPr>
        <w:jc w:val="both"/>
      </w:pPr>
      <w:r w:rsidRPr="001E5B92">
        <w:t>na koje se pozivaju du</w:t>
      </w:r>
      <w:r>
        <w:t>žnik i svi vjerovnici.</w:t>
      </w:r>
    </w:p>
    <w:p w:rsidRDefault="00CC7A47" w:rsidP="00CC7A47" w:rsidR="00CC7A47">
      <w:pPr>
        <w:jc w:val="both"/>
      </w:pPr>
    </w:p>
    <w:p w:rsidRDefault="00CC7A47" w:rsidP="00CC7A47" w:rsidR="00CC7A47"/>
    <w:p w:rsidRDefault="00CC7A47" w:rsidP="00CC7A47" w:rsidR="00CC7A47">
      <w:pPr>
        <w:jc w:val="both"/>
      </w:pPr>
      <w:r>
        <w:t>II</w:t>
      </w:r>
      <w:r>
        <w:tab/>
        <w:t xml:space="preserve">Uvid u tekst </w:t>
      </w:r>
      <w:proofErr w:type="spellStart"/>
      <w:r>
        <w:t>predstečajne</w:t>
      </w:r>
      <w:proofErr w:type="spellEnd"/>
      <w:r>
        <w:t xml:space="preserve"> nagodbe može se izvršiti u izvanparničnoj pisarnici Trgovačkog suda u Zagrebu, Zagreb, </w:t>
      </w:r>
      <w:proofErr w:type="spellStart"/>
      <w:r>
        <w:t>Amruševa</w:t>
      </w:r>
      <w:proofErr w:type="spellEnd"/>
      <w:r>
        <w:t xml:space="preserve"> 2, osam dana prije održavanja ročišta.</w:t>
      </w:r>
    </w:p>
    <w:p w:rsidRDefault="00CC7A47" w:rsidP="00CC7A47" w:rsidR="00CC7A47" w:rsidRPr="001E5B92">
      <w:pPr>
        <w:jc w:val="both"/>
      </w:pPr>
    </w:p>
    <w:p w:rsidRDefault="00F85994" w:rsidP="00F85994" w:rsidR="00F85994"/>
    <w:p w:rsidRDefault="00F85994" w:rsidP="00691F72" w:rsidR="00F85994">
      <w:pPr>
        <w:jc w:val="both"/>
      </w:pPr>
    </w:p>
    <w:p w:rsidRDefault="003D4031" w:rsidP="003D4031" w:rsidR="003D4031" w:rsidRPr="001E5B92"/>
    <w:p w:rsidRDefault="003D4031" w:rsidP="003D4031" w:rsidR="003D4031" w:rsidRPr="001E5B92">
      <w:pPr>
        <w:jc w:val="center"/>
      </w:pPr>
      <w:r w:rsidRPr="001E5B92">
        <w:t xml:space="preserve">U Zagrebu </w:t>
      </w:r>
      <w:r w:rsidR="00CC7A47">
        <w:t>21</w:t>
      </w:r>
      <w:r w:rsidRPr="001E5B92">
        <w:t>.</w:t>
      </w:r>
      <w:r w:rsidR="00CC7A47">
        <w:t xml:space="preserve"> ožujka</w:t>
      </w:r>
      <w:r w:rsidRPr="001E5B92">
        <w:t xml:space="preserve"> 201</w:t>
      </w:r>
      <w:r w:rsidR="00F16182">
        <w:t>6</w:t>
      </w:r>
      <w:r w:rsidRPr="001E5B92">
        <w:t>.</w:t>
      </w:r>
    </w:p>
    <w:p w:rsidRDefault="003D4031" w:rsidP="003D4031" w:rsidR="003D4031" w:rsidRPr="001E5B92"/>
    <w:p w:rsidRDefault="00A109E6" w:rsidP="00D73F62" w:rsidR="00A109E6">
      <w:pPr>
        <w:jc w:val="both"/>
      </w:pPr>
    </w:p>
    <w:p w:rsidRDefault="00C434EC" w:rsidP="00E91121" w:rsidR="006C131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</w:t>
      </w:r>
      <w:r w:rsidR="006C131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C131F" w:rsidP="00E91121" w:rsidR="006C131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C131F" w:rsidP="00E91121" w:rsidR="006C131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C131F" w:rsidP="00E91121" w:rsidR="006C131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C131F" w:rsidP="00E91121" w:rsidR="006C131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84555" w:rsidP="006C131F" w:rsidR="00B8455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7E68" w:rsidR="00987E68"/>
    <w:p w:rsidRDefault="00A109E6" w:rsidP="00D73F62" w:rsidR="00A109E6">
      <w:pPr>
        <w:jc w:val="both"/>
      </w:pPr>
    </w:p>
    <w:p w:rsidRDefault="00D73F62" w:rsidP="00D73F62" w:rsidR="00C434EC">
      <w:pPr>
        <w:jc w:val="both"/>
      </w:pPr>
      <w:r>
        <w:lastRenderedPageBreak/>
        <w:tab/>
      </w:r>
    </w:p>
    <w:p w:rsidRDefault="00B84555" w:rsidP="00D73F62" w:rsidR="00B84555">
      <w:pPr>
        <w:jc w:val="both"/>
      </w:pPr>
    </w:p>
    <w:sectPr w:rsidR="00B845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9E6"/>
    <w:rsid w:val="000F5B29"/>
    <w:rsid w:val="00113B50"/>
    <w:rsid w:val="001F4AC2"/>
    <w:rsid w:val="00243551"/>
    <w:rsid w:val="003354A8"/>
    <w:rsid w:val="003D4031"/>
    <w:rsid w:val="00652225"/>
    <w:rsid w:val="00691F72"/>
    <w:rsid w:val="006C0767"/>
    <w:rsid w:val="006C131F"/>
    <w:rsid w:val="00761BBA"/>
    <w:rsid w:val="007B619D"/>
    <w:rsid w:val="00835A33"/>
    <w:rsid w:val="00987E68"/>
    <w:rsid w:val="00A109E6"/>
    <w:rsid w:val="00A862A4"/>
    <w:rsid w:val="00B84555"/>
    <w:rsid w:val="00C434EC"/>
    <w:rsid w:val="00CC7A47"/>
    <w:rsid w:val="00D358DD"/>
    <w:rsid w:val="00D73F62"/>
    <w:rsid w:val="00D76F65"/>
    <w:rsid w:val="00E63BC7"/>
    <w:rsid w:val="00EF780A"/>
    <w:rsid w:val="00F16182"/>
    <w:rsid w:val="00F8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87E6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987E68"/>
    <w:pPr>
      <w:jc w:val="both"/>
    </w:pPr>
  </w:style>
  <w:style w:styleId="Podnaslov" w:type="paragraph">
    <w:name w:val="Subtitle"/>
    <w:basedOn w:val="Normal"/>
    <w:link w:val="PodnaslovChar"/>
    <w:qFormat/>
    <w:rsid w:val="00B8455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455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76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F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F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F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F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87E6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987E68"/>
    <w:pPr>
      <w:jc w:val="both"/>
    </w:pPr>
  </w:style>
  <w:style w:styleId="Podnaslov" w:type="paragraph">
    <w:name w:val="Subtitle"/>
    <w:basedOn w:val="Normal"/>
    <w:link w:val="PodnaslovChar"/>
    <w:qFormat/>
    <w:rsid w:val="00B8455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455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76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F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F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F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F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112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1843</izvorni_sadrzaj>
    <derivirana_varijabla naziv="DomainObject.Predmet.Broj_1">1843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St-1843/2016</izvorni_sadrzaj>
    <derivirana_varijabla naziv="DomainObject.Predmet.OznakaBroj_1">St-1843/2016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VICISSITUDO d.o.o.</izvorni_sadrzaj>
    <derivirana_varijabla naziv="DomainObject.Predmet.ProtustrankaFormated_1">  VICISSITUDO d.o.o.</derivirana_varijabla>
  </DomainObject.Predmet.ProtustrankaFormated>
  <DomainObject.Predmet.ProtustrankaFormatedOIB>
    <izvorni_sadrzaj>  VICISSITUDO d.o.o., OIB 46285466782</izvorni_sadrzaj>
    <derivirana_varijabla naziv="DomainObject.Predmet.ProtustrankaFormatedOIB_1">  VICISSITUDO d.o.o., OIB 46285466782</derivirana_varijabla>
  </DomainObject.Predmet.ProtustrankaFormatedOIB>
  <DomainObject.Predmet.ProtustrankaFormatedWithAdress>
    <izvorni_sadrzaj> VICISSITUDO d.o.o., Čikoševa 5, 10000 Zagreb</izvorni_sadrzaj>
    <derivirana_varijabla naziv="DomainObject.Predmet.ProtustrankaFormatedWithAdress_1"> VICISSITUDO d.o.o., Čikoševa 5, 10000 Zagreb</derivirana_varijabla>
  </DomainObject.Predmet.ProtustrankaFormatedWithAdress>
  <DomainObject.Predmet.ProtustrankaFormatedWithAdressOIB>
    <izvorni_sadrzaj> VICISSITUDO d.o.o., OIB 46285466782, Čikoševa 5, 10000 Zagreb</izvorni_sadrzaj>
    <derivirana_varijabla naziv="DomainObject.Predmet.ProtustrankaFormatedWithAdressOIB_1"> VICISSITUDO d.o.o., OIB 46285466782, Čikoševa 5, 10000 Zagreb</derivirana_varijabla>
  </DomainObject.Predmet.ProtustrankaFormatedWithAdressOIB>
  <DomainObject.Predmet.ProtustrankaWithAdress>
    <izvorni_sadrzaj>VICISSITUDO d.o.o. Čikoševa 5, 10000 Zagreb</izvorni_sadrzaj>
    <derivirana_varijabla naziv="DomainObject.Predmet.ProtustrankaWithAdress_1">VICISSITUDO d.o.o. Čikoševa 5, 10000 Zagreb</derivirana_varijabla>
  </DomainObject.Predmet.ProtustrankaWithAdress>
  <DomainObject.Predmet.ProtustrankaWithAdressOIB>
    <izvorni_sadrzaj>VICISSITUDO d.o.o., OIB 46285466782, Čikoševa 5, 10000 Zagreb</izvorni_sadrzaj>
    <derivirana_varijabla naziv="DomainObject.Predmet.ProtustrankaWithAdressOIB_1">VICISSITUDO d.o.o., OIB 46285466782, Čikoševa 5, 10000 Zagreb</derivirana_varijabla>
  </DomainObject.Predmet.ProtustrankaWithAdressOIB>
  <DomainObject.Predmet.ProtustrankaNazivFormated>
    <izvorni_sadrzaj>VICISSITUDO d.o.o.</izvorni_sadrzaj>
    <derivirana_varijabla naziv="DomainObject.Predmet.ProtustrankaNazivFormated_1">VICISSITUDO d.o.o.</derivirana_varijabla>
  </DomainObject.Predmet.ProtustrankaNazivFormated>
  <DomainObject.Predmet.ProtustrankaNazivFormatedOIB>
    <izvorni_sadrzaj>VICISSITUDO d.o.o., OIB 46285466782</izvorni_sadrzaj>
    <derivirana_varijabla naziv="DomainObject.Predmet.ProtustrankaNazivFormatedOIB_1">VICISSITUDO d.o.o., OIB 46285466782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VICISSITUDO d.o.o.</izvorni_sadrzaj>
    <derivirana_varijabla naziv="DomainObject.Predmet.StrankaFormated_1">  VICISSITUDO d.o.o.</derivirana_varijabla>
  </DomainObject.Predmet.StrankaFormated>
  <DomainObject.Predmet.StrankaFormatedOIB>
    <izvorni_sadrzaj>  VICISSITUDO d.o.o., OIB 46285466782</izvorni_sadrzaj>
    <derivirana_varijabla naziv="DomainObject.Predmet.StrankaFormatedOIB_1">  VICISSITUDO d.o.o., OIB 46285466782</derivirana_varijabla>
  </DomainObject.Predmet.StrankaFormatedOIB>
  <DomainObject.Predmet.StrankaFormatedWithAdress>
    <izvorni_sadrzaj> VICISSITUDO d.o.o., Čikoševa 5, 10000 Zagreb</izvorni_sadrzaj>
    <derivirana_varijabla naziv="DomainObject.Predmet.StrankaFormatedWithAdress_1"> VICISSITUDO d.o.o., Čikoševa 5, 10000 Zagreb</derivirana_varijabla>
  </DomainObject.Predmet.StrankaFormatedWithAdress>
  <DomainObject.Predmet.StrankaFormatedWithAdressOIB>
    <izvorni_sadrzaj> VICISSITUDO d.o.o., OIB 46285466782, Čikoševa 5, 10000 Zagreb</izvorni_sadrzaj>
    <derivirana_varijabla naziv="DomainObject.Predmet.StrankaFormatedWithAdressOIB_1"> VICISSITUDO d.o.o., OIB 46285466782, Čikoševa 5, 10000 Zagreb</derivirana_varijabla>
  </DomainObject.Predmet.StrankaFormatedWithAdressOIB>
  <DomainObject.Predmet.StrankaWithAdress>
    <izvorni_sadrzaj>VICISSITUDO d.o.o. Čikoševa 5,10000 Zagreb</izvorni_sadrzaj>
    <derivirana_varijabla naziv="DomainObject.Predmet.StrankaWithAdress_1">VICISSITUDO d.o.o. Čikoševa 5,10000 Zagreb</derivirana_varijabla>
  </DomainObject.Predmet.StrankaWithAdress>
  <DomainObject.Predmet.StrankaWithAdressOIB>
    <izvorni_sadrzaj>VICISSITUDO d.o.o., OIB 46285466782, Čikoševa 5,10000 Zagreb</izvorni_sadrzaj>
    <derivirana_varijabla naziv="DomainObject.Predmet.StrankaWithAdressOIB_1">VICISSITUDO d.o.o., OIB 46285466782, Čikoševa 5,10000 Zagreb</derivirana_varijabla>
  </DomainObject.Predmet.StrankaWithAdressOIB>
  <DomainObject.Predmet.StrankaNazivFormated>
    <izvorni_sadrzaj>VICISSITUDO d.o.o.</izvorni_sadrzaj>
    <derivirana_varijabla naziv="DomainObject.Predmet.StrankaNazivFormated_1">VICISSITUDO d.o.o.</derivirana_varijabla>
  </DomainObject.Predmet.StrankaNazivFormated>
  <DomainObject.Predmet.StrankaNazivFormatedOIB>
    <izvorni_sadrzaj>VICISSITUDO d.o.o., OIB 46285466782</izvorni_sadrzaj>
    <derivirana_varijabla naziv="DomainObject.Predmet.StrankaNazivFormatedOIB_1">VICISSITUDO d.o.o., OIB 46285466782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VICISSITUDO d.o.o.</item>
    </izvorni_sadrzaj>
    <derivirana_varijabla naziv="DomainObject.Predmet.StrankaListFormated_1">
      <item>VICISSITUDO d.o.o.</item>
    </derivirana_varijabla>
  </DomainObject.Predmet.StrankaListFormated>
  <DomainObject.Predmet.StrankaListFormatedOIB>
    <izvorni_sadrzaj>
      <item>VICISSITUDO d.o.o., OIB 46285466782</item>
    </izvorni_sadrzaj>
    <derivirana_varijabla naziv="DomainObject.Predmet.StrankaListFormatedOIB_1">
      <item>VICISSITUDO d.o.o., OIB 46285466782</item>
    </derivirana_varijabla>
  </DomainObject.Predmet.StrankaListFormatedOIB>
  <DomainObject.Predmet.StrankaListFormatedWithAdress>
    <izvorni_sadrzaj>
      <item>VICISSITUDO d.o.o., Čikoševa 5, 10000 Zagreb</item>
    </izvorni_sadrzaj>
    <derivirana_varijabla naziv="DomainObject.Predmet.StrankaListFormatedWithAdress_1">
      <item>VICISSITUDO d.o.o., Čikoševa 5, 10000 Zagreb</item>
    </derivirana_varijabla>
  </DomainObject.Predmet.StrankaListFormatedWithAdress>
  <DomainObject.Predmet.StrankaListFormatedWithAdressOIB>
    <izvorni_sadrzaj>
      <item>VICISSITUDO d.o.o., OIB 46285466782, Čikoševa 5, 10000 Zagreb</item>
    </izvorni_sadrzaj>
    <derivirana_varijabla naziv="DomainObject.Predmet.StrankaListFormatedWithAdressOIB_1">
      <item>VICISSITUDO d.o.o., OIB 46285466782, Čikoševa 5, 10000 Zagreb</item>
    </derivirana_varijabla>
  </DomainObject.Predmet.StrankaListFormatedWithAdressOIB>
  <DomainObject.Predmet.StrankaListNazivFormated>
    <izvorni_sadrzaj>
      <item>VICISSITUDO d.o.o.</item>
    </izvorni_sadrzaj>
    <derivirana_varijabla naziv="DomainObject.Predmet.StrankaListNazivFormated_1">
      <item>VICISSITUDO d.o.o.</item>
    </derivirana_varijabla>
  </DomainObject.Predmet.StrankaListNazivFormated>
  <DomainObject.Predmet.StrankaListNazivFormatedOIB>
    <izvorni_sadrzaj>
      <item>VICISSITUDO d.o.o., OIB 46285466782</item>
    </izvorni_sadrzaj>
    <derivirana_varijabla naziv="DomainObject.Predmet.StrankaListNazivFormatedOIB_1">
      <item>VICISSITUDO d.o.o., OIB 46285466782</item>
    </derivirana_varijabla>
  </DomainObject.Predmet.StrankaListNazivFormatedOIB>
  <DomainObject.Predmet.ProtuStrankaListFormated>
    <izvorni_sadrzaj>
      <item>VICISSITUDO d.o.o.</item>
    </izvorni_sadrzaj>
    <derivirana_varijabla naziv="DomainObject.Predmet.ProtuStrankaListFormated_1">
      <item>VICISSITUDO d.o.o.</item>
    </derivirana_varijabla>
  </DomainObject.Predmet.ProtuStrankaListFormated>
  <DomainObject.Predmet.ProtuStrankaListFormatedOIB>
    <izvorni_sadrzaj>
      <item>VICISSITUDO d.o.o., OIB 46285466782</item>
    </izvorni_sadrzaj>
    <derivirana_varijabla naziv="DomainObject.Predmet.ProtuStrankaListFormatedOIB_1">
      <item>VICISSITUDO d.o.o., OIB 46285466782</item>
    </derivirana_varijabla>
  </DomainObject.Predmet.ProtuStrankaListFormatedOIB>
  <DomainObject.Predmet.ProtuStrankaListFormatedWithAdress>
    <izvorni_sadrzaj>
      <item>VICISSITUDO d.o.o., Čikoševa 5, 10000 Zagreb</item>
    </izvorni_sadrzaj>
    <derivirana_varijabla naziv="DomainObject.Predmet.ProtuStrankaListFormatedWithAdress_1">
      <item>VICISSITUDO d.o.o., Čikoševa 5, 10000 Zagreb</item>
    </derivirana_varijabla>
  </DomainObject.Predmet.ProtuStrankaListFormatedWithAdress>
  <DomainObject.Predmet.ProtuStrankaListFormatedWithAdressOIB>
    <izvorni_sadrzaj>
      <item>VICISSITUDO d.o.o., OIB 46285466782, Čikoševa 5, 10000 Zagreb</item>
    </izvorni_sadrzaj>
    <derivirana_varijabla naziv="DomainObject.Predmet.ProtuStrankaListFormatedWithAdressOIB_1">
      <item>VICISSITUDO d.o.o., OIB 46285466782, Čikoševa 5, 10000 Zagreb</item>
    </derivirana_varijabla>
  </DomainObject.Predmet.ProtuStrankaListFormatedWithAdressOIB>
  <DomainObject.Predmet.ProtuStrankaListNazivFormated>
    <izvorni_sadrzaj>
      <item>VICISSITUDO d.o.o.</item>
    </izvorni_sadrzaj>
    <derivirana_varijabla naziv="DomainObject.Predmet.ProtuStrankaListNazivFormated_1">
      <item>VICISSITUDO d.o.o.</item>
    </derivirana_varijabla>
  </DomainObject.Predmet.ProtuStrankaListNazivFormated>
  <DomainObject.Predmet.ProtuStrankaListNazivFormatedOIB>
    <izvorni_sadrzaj>
      <item>VICISSITUDO d.o.o., OIB 46285466782</item>
    </izvorni_sadrzaj>
    <derivirana_varijabla naziv="DomainObject.Predmet.ProtuStrankaListNazivFormatedOIB_1">
      <item>VICISSITUDO d.o.o., OIB 46285466782</item>
    </derivirana_varijabla>
  </DomainObject.Predmet.ProtuStrankaListNazivFormatedOIB>
  <DomainObject.Predmet.OstaliListFormated>
    <izvorni_sadrzaj>
      <item>Financijska agencija</item>
      <item>REPUBLIKA HRVATSKA MINISTARSTVO FINANCIJA</item>
      <item>ŽUPANIJSKO DRŽAVNO ODVJETNIŠTVO U ZAGREBU</item>
    </izvorni_sadrzaj>
    <derivirana_varijabla naziv="DomainObject.Predmet.OstaliListFormated_1"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Financijska agencija, Ulica grada Vukovara 70,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Financijska agencija, Ulica grada Vukovara 70,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VICISSITUDO d.o.o.</izvorni_sadrzaj>
    <derivirana_varijabla naziv="DomainObject.Predmet.StrankaIDrugi_1">VICISSITUDO d.o.o.</derivirana_varijabla>
  </DomainObject.Predmet.StrankaIDrugi>
  <DomainObject.Predmet.ProtustrankaIDrugi>
    <izvorni_sadrzaj>VICISSITUDO d.o.o.</izvorni_sadrzaj>
    <derivirana_varijabla naziv="DomainObject.Predmet.ProtustrankaIDrugi_1">VICISSITUDO d.o.o.</derivirana_varijabla>
  </DomainObject.Predmet.ProtustrankaIDrugi>
  <DomainObject.Predmet.StrankaIDrugiAdressOIB>
    <izvorni_sadrzaj>VICISSITUDO d.o.o., OIB 46285466782, Čikoševa 5, 10000 Zagreb</izvorni_sadrzaj>
    <derivirana_varijabla naziv="DomainObject.Predmet.StrankaIDrugiAdressOIB_1">VICISSITUDO d.o.o., OIB 46285466782, Čikoševa 5, 10000 Zagreb</derivirana_varijabla>
  </DomainObject.Predmet.StrankaIDrugiAdressOIB>
  <DomainObject.Predmet.ProtustrankaIDrugiAdressOIB>
    <izvorni_sadrzaj>VICISSITUDO d.o.o., OIB 46285466782, Čikoševa 5, 10000 Zagreb</izvorni_sadrzaj>
    <derivirana_varijabla naziv="DomainObject.Predmet.ProtustrankaIDrugiAdressOIB_1">VICISSITUDO d.o.o., OIB 46285466782, Čikoševa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VICISSITUDO d.o.o.</item>
      <item>VICISSITUDO d.o.o.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VICISSITUDO d.o.o.</item>
      <item>VICISSITUDO d.o.o.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VICISSITUDO d.o.o., OIB 46285466782, Čikoševa 5,10000 Zagreb</item>
      <item>VICISSITUDO d.o.o., OIB 46285466782, Čikoševa 5,10000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VICISSITUDO d.o.o., OIB 46285466782, Čikoševa 5,10000 Zagreb</item>
      <item>VICISSITUDO d.o.o., OIB 46285466782, Čikoševa 5,10000 Zagreb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46285466782</item>
      <item>, OIB 46285466782</item>
      <item>, OIB 85821130368</item>
      <item>, OIB 18683136487</item>
      <item>, OIB 16488001145</item>
    </izvorni_sadrzaj>
    <derivirana_varijabla naziv="DomainObject.Predmet.SudioniciListNazivOIB_1">
      <item>, OIB 46285466782</item>
      <item>, OIB 46285466782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131</properties:Words>
  <properties:Characters>732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2016-03-21T13:13:00Z</dcterms:created>
  <dc:creator>nribaric</dc:creator>
  <cp:lastModifiedBy>Jadranka Zelić</cp:lastModifiedBy>
  <cp:lastPrinted>2016-03-21T13:45:00Z</cp:lastPrinted>
  <dcterms:modified xmlns:xsi="http://www.w3.org/2001/XMLSchema-instance" xsi:type="dcterms:W3CDTF">2016-03-21T13:48:00Z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