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7597" w14:paraId="f6d7597" w:rsidRDefault="00B83963" w:rsidP="00E7694F" w:rsidR="00B83963" w:rsidRPr="00835879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="002B7950" w:rsidRPr="00835879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</w:t>
      </w:r>
      <w:r w:rsidR="00CD6178">
        <w:rPr>
          <w:lang w:val="hr-HR"/>
        </w:rPr>
        <w:t xml:space="preserve">         Poslovni broj: 40 Sp-50</w:t>
      </w:r>
      <w:r w:rsidRPr="00835879">
        <w:rPr>
          <w:lang w:val="hr-HR"/>
        </w:rPr>
        <w:t>/2016</w:t>
      </w:r>
      <w:r w:rsidR="00CD6178">
        <w:rPr>
          <w:lang w:val="hr-HR"/>
        </w:rPr>
        <w:t>-19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r w:rsidR="00CD6178">
        <w:rPr>
          <w:lang w:val="hr-HR"/>
        </w:rPr>
        <w:t>Jadranke Mazinjanin</w:t>
      </w:r>
      <w:r w:rsidRPr="00835879">
        <w:rPr>
          <w:lang w:val="hr-HR"/>
        </w:rPr>
        <w:t xml:space="preserve"> iz </w:t>
      </w:r>
      <w:r w:rsidR="00CD6178">
        <w:rPr>
          <w:lang w:val="hr-HR"/>
        </w:rPr>
        <w:t>Zagreba</w:t>
      </w:r>
      <w:r w:rsidRPr="00835879">
        <w:rPr>
          <w:lang w:val="hr-HR"/>
        </w:rPr>
        <w:t xml:space="preserve">, </w:t>
      </w:r>
      <w:r w:rsidR="00CD6178">
        <w:rPr>
          <w:lang w:val="hr-HR"/>
        </w:rPr>
        <w:t>Nova Ves 44</w:t>
      </w:r>
      <w:r w:rsidRPr="00835879">
        <w:rPr>
          <w:lang w:val="hr-HR"/>
        </w:rPr>
        <w:t xml:space="preserve">, OIB: </w:t>
      </w:r>
      <w:r w:rsidR="00CD6178" w:rsidRPr="00CD6178">
        <w:rPr>
          <w:lang w:val="hr-HR"/>
        </w:rPr>
        <w:t>58520114584</w:t>
      </w:r>
      <w:r w:rsidRPr="00835879">
        <w:rPr>
          <w:lang w:val="hr-HR"/>
        </w:rPr>
        <w:t xml:space="preserve">, </w:t>
      </w:r>
      <w:r w:rsidR="00CD6178">
        <w:rPr>
          <w:lang w:val="hr-HR"/>
        </w:rPr>
        <w:t>14. svibnja</w:t>
      </w:r>
      <w:r w:rsidRPr="00835879">
        <w:rPr>
          <w:lang w:val="hr-HR"/>
        </w:rPr>
        <w:t xml:space="preserve"> 2019.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="00835879" w:rsidRP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="00971199" w:rsidRPr="00835879">
        <w:rPr>
          <w:lang w:val="hr-HR"/>
        </w:rPr>
        <w:t xml:space="preserve"> b r a z l o ž e nj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="00971199" w:rsidRPr="00835879">
        <w:rPr>
          <w:lang w:val="hr-HR"/>
        </w:rPr>
        <w:t>na mrežnoj stranici e-Oglasna ploča sudova.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CD6178">
        <w:rPr>
          <w:lang w:val="hr-HR"/>
        </w:rPr>
        <w:t>14. svibnja</w:t>
      </w:r>
      <w:r w:rsidR="00835879">
        <w:rPr>
          <w:lang w:val="hr-HR"/>
        </w:rPr>
        <w:t xml:space="preserve">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 xml:space="preserve">Marija Šipek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  <w:r w:rsidR="00CD6178">
        <w:rPr>
          <w:lang w:val="hr-HR"/>
        </w:rPr>
        <w:t>Božo Guvo, Split, smiljanićeva 2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  <w:r w:rsidRPr="00835879">
        <w:rPr>
          <w:lang w:val="hr-HR"/>
        </w:rPr>
        <w:tab/>
      </w:r>
    </w:p>
    <w:sectPr w:rsidSect="00DC1DB9" w:rsidR="00971199" w:rsidRPr="00835879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FEA" w:rsidR="00CC7FEA">
      <w:r>
        <w:separator/>
      </w:r>
    </w:p>
  </w:endnote>
  <w:endnote w:id="0" w:type="continuationSeparator">
    <w:p w:rsidRDefault="00CC7FEA" w:rsidR="00CC7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FEA" w:rsidR="00CC7FEA">
      <w:r>
        <w:separator/>
      </w:r>
    </w:p>
  </w:footnote>
  <w:footnote w:id="0" w:type="continuationSeparator">
    <w:p w:rsidRDefault="00CC7FEA" w:rsidR="00CC7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>
      <w:rPr>
        <w:rStyle w:val="Brojstranice"/>
      </w:rPr>
      <w:t>Ovr-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C6BF6"/>
    <w:rsid w:val="00140526"/>
    <w:rsid w:val="00197B94"/>
    <w:rsid w:val="001B5AC5"/>
    <w:rsid w:val="002B7950"/>
    <w:rsid w:val="002E485F"/>
    <w:rsid w:val="00306849"/>
    <w:rsid w:val="00337D0A"/>
    <w:rsid w:val="003435CE"/>
    <w:rsid w:val="003B7D3D"/>
    <w:rsid w:val="00414068"/>
    <w:rsid w:val="004177EC"/>
    <w:rsid w:val="00420372"/>
    <w:rsid w:val="004246B4"/>
    <w:rsid w:val="00426965"/>
    <w:rsid w:val="004553CE"/>
    <w:rsid w:val="00481408"/>
    <w:rsid w:val="004E12F4"/>
    <w:rsid w:val="00593C95"/>
    <w:rsid w:val="005D1BF6"/>
    <w:rsid w:val="005E6D18"/>
    <w:rsid w:val="005F0A52"/>
    <w:rsid w:val="00610AB5"/>
    <w:rsid w:val="00617E6D"/>
    <w:rsid w:val="0066506F"/>
    <w:rsid w:val="006724BD"/>
    <w:rsid w:val="00691035"/>
    <w:rsid w:val="00696B18"/>
    <w:rsid w:val="006A1805"/>
    <w:rsid w:val="006C66A9"/>
    <w:rsid w:val="00700F59"/>
    <w:rsid w:val="0074061C"/>
    <w:rsid w:val="007D0065"/>
    <w:rsid w:val="00835879"/>
    <w:rsid w:val="008456A1"/>
    <w:rsid w:val="008A507D"/>
    <w:rsid w:val="00971199"/>
    <w:rsid w:val="00997F21"/>
    <w:rsid w:val="009B1113"/>
    <w:rsid w:val="009B22EC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C12CD9"/>
    <w:rsid w:val="00C3332A"/>
    <w:rsid w:val="00C6737F"/>
    <w:rsid w:val="00CA6EF5"/>
    <w:rsid w:val="00CC7FEA"/>
    <w:rsid w:val="00CD6178"/>
    <w:rsid w:val="00CF3D91"/>
    <w:rsid w:val="00D52670"/>
    <w:rsid w:val="00DC1DB9"/>
    <w:rsid w:val="00E65ACB"/>
    <w:rsid w:val="00E75773"/>
    <w:rsid w:val="00E7694F"/>
    <w:rsid w:val="00EA5DDE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B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B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B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B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2017.</izvorni_sadrzaj>
    <derivirana_varijabla naziv="DomainObject.Predmet.DatumRjesavanja_1">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Sp-50/2016</izvorni_sadrzaj>
    <derivirana_varijabla naziv="DomainObject.Predmet.OznakaBroj_1">Sp-50/2016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Mazinjanin</izvorni_sadrzaj>
    <derivirana_varijabla naziv="DomainObject.Predmet.StrankaFormated_1">  Jadranka Mazinjanin</derivirana_varijabla>
  </DomainObject.Predmet.StrankaFormated>
  <DomainObject.Predmet.StrankaFormatedOIB>
    <izvorni_sadrzaj>  Jadranka Mazinjanin, OIB 58520114584</izvorni_sadrzaj>
    <derivirana_varijabla naziv="DomainObject.Predmet.StrankaFormatedOIB_1">  Jadranka Mazinjanin, OIB 58520114584</derivirana_varijabla>
  </DomainObject.Predmet.StrankaFormatedOIB>
  <DomainObject.Predmet.StrankaFormatedWithAdress>
    <izvorni_sadrzaj> Jadranka Mazinjanin, Nova Ves 44, 10000 Zagreb</izvorni_sadrzaj>
    <derivirana_varijabla naziv="DomainObject.Predmet.StrankaFormatedWithAdress_1"> Jadranka Mazinjanin, Nova Ves 44, 10000 Zagreb</derivirana_varijabla>
  </DomainObject.Predmet.StrankaFormatedWithAdress>
  <DomainObject.Predmet.StrankaFormatedWithAdressOIB>
    <izvorni_sadrzaj> Jadranka Mazinjanin, OIB 58520114584, Nova Ves 44, 10000 Zagreb</izvorni_sadrzaj>
    <derivirana_varijabla naziv="DomainObject.Predmet.StrankaFormatedWithAdressOIB_1"> Jadranka Mazinjanin, OIB 58520114584, Nova Ves 44, 10000 Zagreb</derivirana_varijabla>
  </DomainObject.Predmet.StrankaFormatedWithAdressOIB>
  <DomainObject.Predmet.StrankaWithAdress>
    <izvorni_sadrzaj>Jadranka Mazinjanin Nova Ves 44,10000 Zagreb</izvorni_sadrzaj>
    <derivirana_varijabla naziv="DomainObject.Predmet.StrankaWithAdress_1">Jadranka Mazinjanin Nova Ves 44,10000 Zagreb</derivirana_varijabla>
  </DomainObject.Predmet.StrankaWithAdress>
  <DomainObject.Predmet.StrankaWithAdressOIB>
    <izvorni_sadrzaj>Jadranka Mazinjanin, OIB 58520114584, Nova Ves 44,10000 Zagreb</izvorni_sadrzaj>
    <derivirana_varijabla naziv="DomainObject.Predmet.StrankaWithAdressOIB_1">Jadranka Mazinjanin, OIB 58520114584, Nova Ves 44,10000 Zagreb</derivirana_varijabla>
  </DomainObject.Predmet.StrankaWithAdressOIB>
  <DomainObject.Predmet.StrankaNazivFormated>
    <izvorni_sadrzaj>Jadranka Mazinjanin</izvorni_sadrzaj>
    <derivirana_varijabla naziv="DomainObject.Predmet.StrankaNazivFormated_1">Jadranka Mazinjanin</derivirana_varijabla>
  </DomainObject.Predmet.StrankaNazivFormated>
  <DomainObject.Predmet.StrankaNazivFormatedOIB>
    <izvorni_sadrzaj>Jadranka Mazinjanin, OIB 58520114584</izvorni_sadrzaj>
    <derivirana_varijabla naziv="DomainObject.Predmet.StrankaNazivFormatedOIB_1">Jadranka Mazinjanin, OIB 58520114584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Jadranka Mazinjanin</item>
    </izvorni_sadrzaj>
    <derivirana_varijabla naziv="DomainObject.Predmet.StrankaListFormated_1">
      <item>Jadranka Mazinjanin</item>
    </derivirana_varijabla>
  </DomainObject.Predmet.StrankaListFormated>
  <DomainObject.Predmet.StrankaListFormatedOIB>
    <izvorni_sadrzaj>
      <item>Jadranka Mazinjanin, OIB 58520114584</item>
    </izvorni_sadrzaj>
    <derivirana_varijabla naziv="DomainObject.Predmet.StrankaListFormatedOIB_1">
      <item>Jadranka Mazinjanin, OIB 58520114584</item>
    </derivirana_varijabla>
  </DomainObject.Predmet.StrankaListFormatedOIB>
  <DomainObject.Predmet.StrankaListFormatedWithAdress>
    <izvorni_sadrzaj>
      <item>Jadranka Mazinjanin, Nova Ves 44, 10000 Zagreb</item>
    </izvorni_sadrzaj>
    <derivirana_varijabla naziv="DomainObject.Predmet.StrankaListFormatedWithAdress_1">
      <item>Jadranka Mazinjanin, Nova Ves 44, 10000 Zagreb</item>
    </derivirana_varijabla>
  </DomainObject.Predmet.StrankaListFormatedWithAdress>
  <DomainObject.Predmet.StrankaListFormatedWithAdressOIB>
    <izvorni_sadrzaj>
      <item>Jadranka Mazinjanin, OIB 58520114584, Nova Ves 44, 10000 Zagreb</item>
    </izvorni_sadrzaj>
    <derivirana_varijabla naziv="DomainObject.Predmet.StrankaListFormatedWithAdressOIB_1">
      <item>Jadranka Mazinjanin, OIB 58520114584, Nova Ves 44, 10000 Zagreb</item>
    </derivirana_varijabla>
  </DomainObject.Predmet.StrankaListFormatedWithAdressOIB>
  <DomainObject.Predmet.StrankaListNazivFormated>
    <izvorni_sadrzaj>
      <item>Jadranka Mazinjanin</item>
    </izvorni_sadrzaj>
    <derivirana_varijabla naziv="DomainObject.Predmet.StrankaListNazivFormated_1">
      <item>Jadranka Mazinjanin</item>
    </derivirana_varijabla>
  </DomainObject.Predmet.StrankaListNazivFormated>
  <DomainObject.Predmet.StrankaListNazivFormatedOIB>
    <izvorni_sadrzaj>
      <item>Jadranka Mazinjanin, OIB 58520114584</item>
    </izvorni_sadrzaj>
    <derivirana_varijabla naziv="DomainObject.Predmet.StrankaListNazivFormatedOIB_1">
      <item>Jadranka Mazinjanin, OIB 58520114584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</izvorni_sadrzaj>
    <derivirana_varijabla naziv="DomainObject.Predmet.OstaliListFormated_1"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</derivirana_varijabla>
  </DomainObject.Predmet.OstaliListFormated>
  <DomainObject.Predmet.OstaliListFormatedOIB>
    <izvorni_sadrzaj>
      <item>Alen Pešušić</item>
      <item>Hrvatski Telekom d.d., OIB 81793146560</item>
      <item>Republika Hrvatska</item>
      <item>ODO, Građansko upravni odjel, OIB 52634238587</item>
      <item>Raiffeisenbank Austria d.d., OIB 53056966535</item>
      <item>APS Delta S.A.</item>
      <item>Odvjetničko društvo Ostermann i Partneri</item>
      <item>ERSTE&amp;STEIERMÄRKISCHE BANKA dioničko društvo, OIB 23057039320</item>
      <item>Odvjetničko društvo Župić&amp;Partneri</item>
    </izvorni_sadrzaj>
    <derivirana_varijabla naziv="DomainObject.Predmet.OstaliListFormatedOIB_1">
      <item>Alen Pešušić</item>
      <item>Hrvatski Telekom d.d., OIB 81793146560</item>
      <item>Republika Hrvatska</item>
      <item>ODO, Građansko upravni odjel, OIB 52634238587</item>
      <item>Raiffeisenbank Austria d.d., OIB 53056966535</item>
      <item>APS Delta S.A.</item>
      <item>Odvjetničko društvo Ostermann i Partneri</item>
      <item>ERSTE&amp;STEIERMÄRKISCHE BANKA dioničko društvo, OIB 23057039320</item>
      <item>Odvjetničko društvo Župić&amp;Partneri</item>
    </derivirana_varijabla>
  </DomainObject.Predmet.OstaliListFormatedOIB>
  <DomainObject.Predmet.OstaliListFormatedWithAdress>
    <izvorni_sadrzaj>
      <item>Alen Pešušić</item>
      <item>Hrvatski Telekom d.d., Roberta Frangeša Mihanovića 9, 10000 Zagreb</item>
      <item>Republika Hrvatska</item>
      <item>ODO, Građansko upravni odjel</item>
      <item>Raiffeisenbank Austria d.d., Magazinska cesta 69, 10000 Zagreb</item>
      <item>APS Delta S.A.</item>
      <item>Odvjetničko društvo Ostermann i Partneri, Gajeva ulica 7, 10000 Zagreb</item>
      <item>ERSTE&amp;STEIERMÄRKISCHE BANKA dioničko društvo, Jadranski Trg 3/a, 51000 Rijeka</item>
      <item>Odvjetničko društvo Župić&amp;Partneri, Ulica grada Vukovara 269 F, 10000 Zagreb</item>
    </izvorni_sadrzaj>
    <derivirana_varijabla naziv="DomainObject.Predmet.OstaliListFormatedWithAdress_1">
      <item>Alen Pešušić</item>
      <item>Hrvatski Telekom d.d., Roberta Frangeša Mihanovića 9, 10000 Zagreb</item>
      <item>Republika Hrvatska</item>
      <item>ODO, Građansko upravni odjel</item>
      <item>Raiffeisenbank Austria d.d., Magazinska cesta 69, 10000 Zagreb</item>
      <item>APS Delta S.A.</item>
      <item>Odvjetničko društvo Ostermann i Partneri, Gajeva ulica 7, 10000 Zagreb</item>
      <item>ERSTE&amp;STEIERMÄRKISCHE BANKA dioničko društvo, Jadranski Trg 3/a, 51000 Rijeka</item>
      <item>Odvjetničko društvo Župić&amp;Partneri, Ulica grada Vukovara 269 F, 10000 Zagreb</item>
    </derivirana_varijabla>
  </DomainObject.Predmet.OstaliListFormatedWithAdress>
  <DomainObject.Predmet.OstaliListFormatedWithAdressOIB>
    <izvorni_sadrzaj>
      <item>Alen Pešušić</item>
      <item>Hrvatski Telekom d.d., OIB 81793146560, Roberta Frangeša Mihanovića 9, 10000 Zagreb</item>
      <item>Republika Hrvatska</item>
      <item>ODO, Građansko upravni odjel, OIB 52634238587</item>
      <item>Raiffeisenbank Austria d.d., OIB 53056966535, Magazinska cesta 69, 10000 Zagreb</item>
      <item>APS Delta S.A.</item>
      <item>Odvjetničko društvo Ostermann i Partneri, Gajeva ulica 7, 10000 Zagreb</item>
      <item>ERSTE&amp;STEIERMÄRKISCHE BANKA dioničko društvo, OIB 23057039320, Jadranski Trg 3/a, 51000 Rijeka</item>
      <item>Odvjetničko društvo Župić&amp;Partneri, Ulica grada Vukovara 269 F, 10000 Zagreb</item>
    </izvorni_sadrzaj>
    <derivirana_varijabla naziv="DomainObject.Predmet.OstaliListFormatedWithAdressOIB_1">
      <item>Alen Pešušić</item>
      <item>Hrvatski Telekom d.d., OIB 81793146560, Roberta Frangeša Mihanovića 9, 10000 Zagreb</item>
      <item>Republika Hrvatska</item>
      <item>ODO, Građansko upravni odjel, OIB 52634238587</item>
      <item>Raiffeisenbank Austria d.d., OIB 53056966535, Magazinska cesta 69, 10000 Zagreb</item>
      <item>APS Delta S.A.</item>
      <item>Odvjetničko društvo Ostermann i Partneri, Gajeva ulica 7, 10000 Zagreb</item>
      <item>ERSTE&amp;STEIERMÄRKISCHE BANKA dioničko društvo, OIB 23057039320, Jadranski Trg 3/a, 51000 Rijeka</item>
      <item>Odvjetničko društvo Župić&amp;Partneri, Ulica grada Vukovara 269 F, 10000 Zagreb</item>
    </derivirana_varijabla>
  </DomainObject.Predmet.OstaliListFormatedWithAdressOIB>
  <DomainObject.Predmet.OstaliListNazivFormated>
    <izvorni_sadrzaj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</izvorni_sadrzaj>
    <derivirana_varijabla naziv="DomainObject.Predmet.OstaliListNazivFormated_1"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</derivirana_varijabla>
  </DomainObject.Predmet.OstaliListNazivFormated>
  <DomainObject.Predmet.OstaliListNazivFormatedOIB>
    <izvorni_sadrzaj>
      <item>Alen Pešušić</item>
      <item>Hrvatski Telekom d.d., OIB 81793146560</item>
      <item>Republika Hrvatska</item>
      <item>ODO, Građansko upravni odjel, OIB 52634238587</item>
      <item>Raiffeisenbank Austria d.d., OIB 53056966535</item>
      <item>APS Delta S.A.</item>
      <item>Odvjetničko društvo Ostermann i Partneri</item>
      <item>ERSTE&amp;STEIERMÄRKISCHE BANKA dioničko društvo, OIB 23057039320</item>
      <item>Odvjetničko društvo Župić&amp;Partneri</item>
    </izvorni_sadrzaj>
    <derivirana_varijabla naziv="DomainObject.Predmet.OstaliListNazivFormatedOIB_1">
      <item>Alen Pešušić</item>
      <item>Hrvatski Telekom d.d., OIB 81793146560</item>
      <item>Republika Hrvatska</item>
      <item>ODO, Građansko upravni odjel, OIB 52634238587</item>
      <item>Raiffeisenbank Austria d.d., OIB 53056966535</item>
      <item>APS Delta S.A.</item>
      <item>Odvjetničko društvo Ostermann i Partneri</item>
      <item>ERSTE&amp;STEIERMÄRKISCHE BANKA dioničko društvo, OIB 23057039320</item>
      <item>Odvjetničko društvo Župić&amp;Partneri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Mazinjanin</izvorni_sadrzaj>
    <derivirana_varijabla naziv="DomainObject.Predmet.StrankaIDrugi_1">Jadranka Mazinjanin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Mazinjanin, OIB 58520114584, Nova Ves 44, 10000 Zagreb</izvorni_sadrzaj>
    <derivirana_varijabla naziv="DomainObject.Predmet.StrankaIDrugiAdressOIB_1">Jadranka Mazinjanin, OIB 58520114584, Nova Ves 44,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>22. lipnja 2017.</izvorni_sadrzaj>
    <derivirana_varijabla naziv="DomainObject.Predmet.OdlukaRjesenje.DatumPravomocnosti_1">22. lipnja 2017.</derivirana_varijabla>
  </DomainObject.Predmet.OdlukaRjesenje.DatumPravomocnosti>
  <DomainObject.Predmet.OdlukaRjesenje.Oznaka>
    <izvorni_sadrzaj>Sp-50/2016-14</izvorni_sadrzaj>
    <derivirana_varijabla naziv="DomainObject.Predmet.OdlukaRjesenje.Oznaka_1">Sp-50/2016-14</derivirana_varijabla>
  </DomainObject.Predmet.OdlukaRjesenje.Oznaka>
  <DomainObject.Predmet.SudioniciListNaziv>
    <izvorni_sadrzaj>
      <item>Jadranka Mazinjanin</item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</izvorni_sadrzaj>
    <derivirana_varijabla naziv="DomainObject.Predmet.SudioniciListNaziv_1">
      <item>Jadranka Mazinjanin</item>
      <item>Alen Pešušić</item>
      <item>Hrvatski Telekom d.d.</item>
      <item>Republika Hrvatska</item>
      <item>ODO, Građansko upravni odjel</item>
      <item>Raiffeisenbank Austria d.d.</item>
      <item>APS Delta S.A.</item>
      <item>Odvjetničko društvo Ostermann i Partneri</item>
      <item>ERSTE&amp;STEIERMÄRKISCHE BANKA dioničko društvo</item>
      <item>Odvjetničko društvo Župić&amp;Partneri</item>
    </derivirana_varijabla>
  </DomainObject.Predmet.SudioniciListNaziv>
  <DomainObject.Predmet.SudioniciListAdressOIB>
    <izvorni_sadrzaj>
      <item>Jadranka Mazinjanin, OIB 58520114584, Nova Ves 44,10000 Zagreb</item>
      <item>Alen Pešušić</item>
      <item>Hrvatski Telekom d.d., OIB 81793146560, Roberta Frangeša Mihanovića 9,10000 Zagreb</item>
      <item>Republika Hrvatska</item>
      <item>ODO, Građansko upravni odjel, OIB 52634238587</item>
      <item>Raiffeisenbank Austria d.d., OIB 53056966535, Magazinska cesta 69,10000 Zagreb</item>
      <item>APS Delta S.A.</item>
      <item>Odvjetničko društvo Ostermann i Partneri, Gajeva ulica 7,10000 Zagreb</item>
      <item>ERSTE&amp;STEIERMÄRKISCHE BANKA dioničko društvo, OIB 23057039320, Jadranski Trg 3/a,51000 Rijeka</item>
      <item>Odvjetničko društvo Župić&amp;Partneri, Ulica grada Vukovara 269 F,10000 Zagreb</item>
    </izvorni_sadrzaj>
    <derivirana_varijabla naziv="DomainObject.Predmet.SudioniciListAdressOIB_1">
      <item>Jadranka Mazinjanin, OIB 58520114584, Nova Ves 44,10000 Zagreb</item>
      <item>Alen Pešušić</item>
      <item>Hrvatski Telekom d.d., OIB 81793146560, Roberta Frangeša Mihanovića 9,10000 Zagreb</item>
      <item>Republika Hrvatska</item>
      <item>ODO, Građansko upravni odjel, OIB 52634238587</item>
      <item>Raiffeisenbank Austria d.d., OIB 53056966535, Magazinska cesta 69,10000 Zagreb</item>
      <item>APS Delta S.A.</item>
      <item>Odvjetničko društvo Ostermann i Partneri, Gajeva ulica 7,10000 Zagreb</item>
      <item>ERSTE&amp;STEIERMÄRKISCHE BANKA dioničko društvo, OIB 23057039320, Jadranski Trg 3/a,51000 Rijeka</item>
      <item>Odvjetničko društvo Župić&amp;Partneri,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58520114584</item>
      <item>, OIB null</item>
      <item>, OIB 81793146560</item>
      <item>, OIB null</item>
      <item>, OIB 52634238587</item>
      <item>, OIB 53056966535</item>
      <item>, OIB null</item>
      <item>, OIB null</item>
      <item>, OIB 23057039320</item>
      <item>, OIB null</item>
    </izvorni_sadrzaj>
    <derivirana_varijabla naziv="DomainObject.Predmet.SudioniciListNazivOIB_1">
      <item>, OIB 58520114584</item>
      <item>, OIB null</item>
      <item>, OIB 81793146560</item>
      <item>, OIB null</item>
      <item>, OIB 52634238587</item>
      <item>, OIB 53056966535</item>
      <item>, OIB null</item>
      <item>, OIB null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FB274-2ED0-40F0-BC5A-2AEA901A7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209</properties:Words>
  <properties:Characters>1036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2019-05-14T10:51:00Z</dcterms:created>
  <dc:creator>Ana Lovrinov</dc:creator>
  <cp:lastModifiedBy>Marija Mikulić</cp:lastModifiedBy>
  <cp:lastPrinted>2019-05-14T10:50:00Z</cp:lastPrinted>
  <dcterms:modified xmlns:xsi="http://www.w3.org/2001/XMLSchema-instance" xsi:type="dcterms:W3CDTF">2019-05-15T06:57:00Z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povjereniku da podnese izvješće (Sp-50-16 POZIV NA DOSTAVU IZVJEŠĆA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