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c508c1b" w14:paraId="c508c1b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FE281E">
        <w:t>364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FE281E" w:rsidRPr="00FE281E">
        <w:rPr>
          <w:lang w:val="hr-HR"/>
        </w:rPr>
        <w:t>PULJAK i ČUMAK d.o.o.</w:t>
      </w:r>
      <w:r w:rsidR="00FE281E">
        <w:rPr>
          <w:lang w:val="hr-HR"/>
        </w:rPr>
        <w:t xml:space="preserve">, </w:t>
      </w:r>
      <w:r w:rsidR="00FE281E" w:rsidRPr="00FE281E">
        <w:rPr>
          <w:lang w:val="hr-HR"/>
        </w:rPr>
        <w:t>Zrinsko Frankopanska 2</w:t>
      </w:r>
      <w:r w:rsidR="00FE281E">
        <w:rPr>
          <w:lang w:val="hr-HR"/>
        </w:rPr>
        <w:t xml:space="preserve">, Baška Voda, OIB: </w:t>
      </w:r>
      <w:r w:rsidR="00FE281E" w:rsidRPr="00FE281E">
        <w:rPr>
          <w:lang w:val="hr-HR"/>
        </w:rPr>
        <w:t>08702002980</w:t>
      </w:r>
      <w:r>
        <w:rPr>
          <w:lang w:val="hr-HR"/>
        </w:rPr>
        <w:t xml:space="preserve">, </w:t>
      </w:r>
      <w:r w:rsidR="00945E02">
        <w:rPr>
          <w:lang w:val="hr-HR"/>
        </w:rPr>
        <w:t>25. svibnja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945E02">
        <w:rPr>
          <w:lang w:val="hr-HR"/>
        </w:rPr>
        <w:t xml:space="preserve"> i 104/17, dalje SZ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E281E" w:rsidRPr="00FE281E">
        <w:rPr>
          <w:lang w:val="hr-HR"/>
        </w:rPr>
        <w:t>PULJAK i ČUMAK d.o.o.</w:t>
      </w:r>
      <w:r w:rsidR="00FE281E">
        <w:rPr>
          <w:lang w:val="hr-HR"/>
        </w:rPr>
        <w:t xml:space="preserve">, </w:t>
      </w:r>
      <w:r w:rsidR="00FE281E" w:rsidRPr="00FE281E">
        <w:rPr>
          <w:lang w:val="hr-HR"/>
        </w:rPr>
        <w:t>Zrinsko Frankopanska 2</w:t>
      </w:r>
      <w:r w:rsidR="00FE281E">
        <w:rPr>
          <w:lang w:val="hr-HR"/>
        </w:rPr>
        <w:t xml:space="preserve">, Baška Voda, OIB: </w:t>
      </w:r>
      <w:r w:rsidR="00FE281E" w:rsidRPr="00FE281E">
        <w:rPr>
          <w:lang w:val="hr-HR"/>
        </w:rPr>
        <w:t>08702002980</w:t>
      </w:r>
      <w:r w:rsidR="00FE281E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FE281E">
        <w:rPr>
          <w:lang w:val="hr-HR"/>
        </w:rPr>
        <w:t>8</w:t>
      </w:r>
      <w:r w:rsidR="00945E02">
        <w:rPr>
          <w:lang w:val="hr-HR"/>
        </w:rPr>
        <w:t>. svibnja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E281E">
        <w:rPr>
          <w:lang w:val="hr-HR"/>
        </w:rPr>
        <w:t>6.519,06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945E02">
        <w:t>25. svibnja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C35BC" w:rsidR="00473132">
    <w:pPr>
      <w:pStyle w:val="Zaglavlje"/>
      <w:jc w:val="center"/>
    </w:pPr>
  </w:p>
  <w:p w:rsidRDefault="006C35B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6194A"/>
    <w:rsid w:val="005A61D0"/>
    <w:rsid w:val="005F05A6"/>
    <w:rsid w:val="00684A08"/>
    <w:rsid w:val="00693AB7"/>
    <w:rsid w:val="006B386A"/>
    <w:rsid w:val="006C35BC"/>
    <w:rsid w:val="00705DD8"/>
    <w:rsid w:val="0071519E"/>
    <w:rsid w:val="007F7A84"/>
    <w:rsid w:val="00814EDB"/>
    <w:rsid w:val="00815142"/>
    <w:rsid w:val="00853B3E"/>
    <w:rsid w:val="00875A40"/>
    <w:rsid w:val="008D2D97"/>
    <w:rsid w:val="00945E02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E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C3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5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5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5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5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C3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5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5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5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5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PULJAK i ČUMAK društvo s ograničenom odgovornošću za usluge, turistička agencija</izvorni_sadrzaj>
    <derivirana_varijabla naziv="DomainObject.Predmet.ProtustrankaFormated_1">  PULJAK i ČUMAK društvo s ograničenom odgovornošću za usluge, turistička agencija</derivirana_varijabla>
  </DomainObject.Predmet.ProtustrankaFormated>
  <DomainObject.Predmet.ProtustrankaFormatedOIB>
    <izvorni_sadrzaj>  PULJAK i ČUMAK društvo s ograničenom odgovornošću za usluge, turistička agencija, OIB 08702002980</izvorni_sadrzaj>
    <derivirana_varijabla naziv="DomainObject.Predmet.ProtustrankaFormatedOIB_1">  PULJAK i ČUMAK društvo s ograničenom odgovornošću za usluge, turistička agencija, OIB 08702002980</derivirana_varijabla>
  </DomainObject.Predmet.ProtustrankaFormatedOIB>
  <DomainObject.Predmet.ProtustrankaFormatedWithAdress>
    <izvorni_sadrzaj> PULJAK i ČUMAK društvo s ograničenom odgovornošću za usluge, turistička agencija, Zrinsko Frankopanska 2, 21320 Baška Voda</izvorni_sadrzaj>
    <derivirana_varijabla naziv="DomainObject.Predmet.ProtustrankaFormatedWithAdress_1"> PULJAK i ČUMAK društvo s ograničenom odgovornošću za usluge, turistička agencija, Zrinsko Frankopanska 2, 21320 Baška Voda</derivirana_varijabla>
  </DomainObject.Predmet.ProtustrankaFormatedWithAdress>
  <DomainObject.Predmet.ProtustrankaFormatedWithAdressOIB>
    <izvorni_sadrzaj> PULJAK i ČUMAK društvo s ograničenom odgovornošću za usluge, turistička agencija, OIB 08702002980, Zrinsko Frankopanska 2, 21320 Baška Voda</izvorni_sadrzaj>
    <derivirana_varijabla naziv="DomainObject.Predmet.ProtustrankaFormatedWithAdressOIB_1"> PULJAK i ČUMAK društvo s ograničenom odgovornošću za usluge, turistička agencija, OIB 08702002980, Zrinsko Frankopanska 2, 21320 Baška Voda</derivirana_varijabla>
  </DomainObject.Predmet.ProtustrankaFormatedWithAdressOIB>
  <DomainObject.Predmet.ProtustrankaWithAdress>
    <izvorni_sadrzaj>PULJAK i ČUMAK društvo s ograničenom odgovornošću za usluge, turistička agencija Zrinsko Frankopanska 2, 21320 Baška Voda</izvorni_sadrzaj>
    <derivirana_varijabla naziv="DomainObject.Predmet.ProtustrankaWithAdress_1">PULJAK i ČUMAK društvo s ograničenom odgovornošću za usluge, turistička agencija Zrinsko Frankopanska 2, 21320 Baška Voda</derivirana_varijabla>
  </DomainObject.Predmet.ProtustrankaWithAdress>
  <DomainObject.Predmet.ProtustrankaWithAdressOIB>
    <izvorni_sadrzaj>PULJAK i ČUMAK društvo s ograničenom odgovornošću za usluge, turistička agencija, OIB 08702002980, Zrinsko Frankopanska 2, 21320 Baška Voda</izvorni_sadrzaj>
    <derivirana_varijabla naziv="DomainObject.Predmet.ProtustrankaWithAdressOIB_1">PULJAK i ČUMAK društvo s ograničenom odgovornošću za usluge, turistička agencija, OIB 08702002980, Zrinsko Frankopanska 2, 21320 Baška Voda</derivirana_varijabla>
  </DomainObject.Predmet.ProtustrankaWithAdressOIB>
  <DomainObject.Predmet.ProtustrankaNazivFormated>
    <izvorni_sadrzaj>PULJAK i ČUMAK društvo s ograničenom odgovornošću za usluge, turistička agencija</izvorni_sadrzaj>
    <derivirana_varijabla naziv="DomainObject.Predmet.ProtustrankaNazivFormated_1">PULJAK i ČUMAK društvo s ograničenom odgovornošću za usluge, turistička agencija</derivirana_varijabla>
  </DomainObject.Predmet.ProtustrankaNazivFormated>
  <DomainObject.Predmet.ProtustrankaNazivFormatedOIB>
    <izvorni_sadrzaj>PULJAK i ČUMAK društvo s ograničenom odgovornošću za usluge, turistička agencija, OIB 08702002980</izvorni_sadrzaj>
    <derivirana_varijabla naziv="DomainObject.Predmet.ProtustrankaNazivFormatedOIB_1">PULJAK i ČUMAK društvo s ograničenom odgovornošću za usluge, turistička agencija, OIB 08702002980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6519.06</izvorni_sadrzaj>
    <derivirana_varijabla naziv="DomainObject.Predmet.TrenutnaVrijednost_1">6519.06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PULJAK i ČUMAK društvo s ograničenom odgovornošću za usluge, turistička agencija</item>
    </izvorni_sadrzaj>
    <derivirana_varijabla naziv="DomainObject.Predmet.ProtuStrankaListFormated_1">
      <item>PULJAK i ČUMAK društvo s ograničenom odgovornošću za usluge, turistička agencija</item>
    </derivirana_varijabla>
  </DomainObject.Predmet.ProtuStrankaListFormated>
  <DomainObject.Predmet.ProtuStrankaListFormatedOIB>
    <izvorni_sadrzaj>
      <item>PULJAK i ČUMAK društvo s ograničenom odgovornošću za usluge, turistička agencija, OIB 08702002980</item>
    </izvorni_sadrzaj>
    <derivirana_varijabla naziv="DomainObject.Predmet.ProtuStrankaListFormatedOIB_1">
      <item>PULJAK i ČUMAK društvo s ograničenom odgovornošću za usluge, turistička agencija, OIB 08702002980</item>
    </derivirana_varijabla>
  </DomainObject.Predmet.ProtuStrankaListFormatedOIB>
  <DomainObject.Predmet.ProtuStrankaListFormatedWithAdress>
    <izvorni_sadrzaj>
      <item>PULJAK i ČUMAK društvo s ograničenom odgovornošću za usluge, turistička agencija, Zrinsko Frankopanska 2, 21320 Baška Voda</item>
    </izvorni_sadrzaj>
    <derivirana_varijabla naziv="DomainObject.Predmet.ProtuStrankaListFormatedWithAdress_1">
      <item>PULJAK i ČUMAK društvo s ograničenom odgovornošću za usluge, turistička agencija, Zrinsko Frankopanska 2, 21320 Baška Voda</item>
    </derivirana_varijabla>
  </DomainObject.Predmet.ProtuStrankaListFormatedWithAdress>
  <DomainObject.Predmet.ProtuStrankaListFormatedWithAdressOIB>
    <izvorni_sadrzaj>
      <item>PULJAK i ČUMAK društvo s ograničenom odgovornošću za usluge, turistička agencija, OIB 08702002980, Zrinsko Frankopanska 2, 21320 Baška Voda</item>
    </izvorni_sadrzaj>
    <derivirana_varijabla naziv="DomainObject.Predmet.ProtuStrankaListFormatedWithAdressOIB_1">
      <item>PULJAK i ČUMAK društvo s ograničenom odgovornošću za usluge, turistička agencija, OIB 08702002980, Zrinsko Frankopanska 2, 21320 Baška Voda</item>
    </derivirana_varijabla>
  </DomainObject.Predmet.ProtuStrankaListFormatedWithAdressOIB>
  <DomainObject.Predmet.ProtuStrankaListNazivFormated>
    <izvorni_sadrzaj>
      <item>PULJAK i ČUMAK društvo s ograničenom odgovornošću za usluge, turistička agencija</item>
    </izvorni_sadrzaj>
    <derivirana_varijabla naziv="DomainObject.Predmet.ProtuStrankaListNazivFormated_1">
      <item>PULJAK i ČUMAK društvo s ograničenom odgovornošću za usluge, turistička agencija</item>
    </derivirana_varijabla>
  </DomainObject.Predmet.ProtuStrankaListNazivFormated>
  <DomainObject.Predmet.ProtuStrankaListNazivFormatedOIB>
    <izvorni_sadrzaj>
      <item>PULJAK i ČUMAK društvo s ograničenom odgovornošću za usluge, turistička agencija, OIB 08702002980</item>
    </izvorni_sadrzaj>
    <derivirana_varijabla naziv="DomainObject.Predmet.ProtuStrankaListNazivFormatedOIB_1">
      <item>PULJAK i ČUMAK društvo s ograničenom odgovornošću za usluge, turistička agencija, OIB 08702002980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PULJAK i ČUMAK društvo s ograničenom odgovornošću za usluge, turistička agencija</izvorni_sadrzaj>
    <derivirana_varijabla naziv="DomainObject.Predmet.ProtustrankaIDrugi_1">PULJAK i ČUMAK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PULJAK i ČUMAK društvo s ograničenom odgovornošću za usluge, turistička agencija, OIB 08702002980, Zrinsko Frankopanska 2, 21320 Baška Voda</izvorni_sadrzaj>
    <derivirana_varijabla naziv="DomainObject.Predmet.ProtustrankaIDrugiAdressOIB_1">PULJAK i ČUMAK društvo s ograničenom odgovornošću za usluge, turistička agencija, OIB 08702002980, Zrinsko Frankopanska 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PULJAK i ČUMAK društvo s ograničenom odgovornošću za usluge, turistička agencija</item>
      <item>FINANCIJSKA AGENCIJA, RC SPLIT</item>
    </izvorni_sadrzaj>
    <derivirana_varijabla naziv="DomainObject.Predmet.SudioniciListNaziv_1">
      <item>PULJAK i ČUMAK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PULJAK i ČUMAK društvo s ograničenom odgovornošću za usluge, turistička agencija, OIB 08702002980, Zrinsko Frankopanska 2,21320 Baška Voda</item>
      <item>FINANCIJSKA AGENCIJA, RC SPLIT, OIB 85821130368, Mažuranićevo šetalište 24 b,21000 Split</item>
    </izvorni_sadrzaj>
    <derivirana_varijabla naziv="DomainObject.Predmet.SudioniciListAdressOIB_1">
      <item>PULJAK i ČUMAK društvo s ograničenom odgovornošću za usluge, turistička agencija, OIB 08702002980, Zrinsko Frankopanska 2,21320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08702002980</item>
      <item>, OIB 85821130368</item>
    </izvorni_sadrzaj>
    <derivirana_varijabla naziv="DomainObject.Predmet.SudioniciListNazivOIB_1">
      <item>, OIB 08702002980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1791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2018-05-24T11:28:00Z</cp:lastPrinted>
  <dcterms:modified xmlns:xsi="http://www.w3.org/2001/XMLSchema-instance" xsi:type="dcterms:W3CDTF">2018-05-25T07:41:00Z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