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07f4" w14:paraId="60907f4" w:rsidRDefault="00CE573C" w:rsidP="00CE573C" w:rsidR="00CE573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73C" w:rsidP="00CE573C" w:rsidR="00CE573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573C" w:rsidP="00CE573C" w:rsidR="00CE5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573C" w:rsidP="00CE573C" w:rsidR="00CE573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573C" w:rsidP="00CE573C" w:rsidR="00CE573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573C" w:rsidP="00CE573C" w:rsidR="00CE573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573C" w:rsidP="00CE573C" w:rsidR="00CE573C" w:rsidRPr="005D578C">
      <w:pPr>
        <w:jc w:val="center"/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8867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M. Vlašića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78526639426, MBS 130017356, 10. veljače 2016.</w:t>
      </w: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M. Vlašića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78526639426, MBS 130017356,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10.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474F8B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CE573C" w:rsidP="00CE573C" w:rsidR="00CE573C">
      <w:pPr>
        <w:ind w:firstLine="708"/>
        <w:rPr>
          <w:rFonts w:cs="Times New Roman" w:eastAsia="Times New Roman"/>
          <w:szCs w:val="20"/>
        </w:rPr>
      </w:pPr>
    </w:p>
    <w:p w:rsidRDefault="00CE573C" w:rsidP="00CE573C" w:rsidR="00CE5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M. Vlašića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78526639426, MBS 130017356.</w:t>
      </w:r>
    </w:p>
    <w:p w:rsidRDefault="00CE573C" w:rsidP="00CE573C" w:rsidR="00CE573C">
      <w:pPr>
        <w:rPr>
          <w:rFonts w:cs="Times New Roman" w:eastAsia="Times New Roman"/>
          <w:szCs w:val="24"/>
        </w:rPr>
      </w:pPr>
    </w:p>
    <w:p w:rsidRDefault="00CE573C" w:rsidP="00CE573C" w:rsidR="00CE573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M. Vlašića bb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78526639426, MBS 130017356.</w:t>
      </w:r>
    </w:p>
    <w:p w:rsidRDefault="00CE573C" w:rsidP="00CE573C" w:rsidR="00CE573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573C" w:rsidP="00CE573C" w:rsidR="00CE573C">
      <w:pPr>
        <w:ind w:firstLine="708"/>
        <w:rPr>
          <w:rFonts w:cs="Times New Roman" w:eastAsia="Times New Roman"/>
          <w:szCs w:val="24"/>
        </w:rPr>
      </w:pPr>
    </w:p>
    <w:p w:rsidRDefault="00CE573C" w:rsidP="00CE573C" w:rsidR="00CE573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rješenjem posl. br. 11 St-467/2015-3 od 2. prosinca 2015. pokrenuo skraćeni stečajni postupak nad dužnikom te je 15.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St-467/2015-4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</w:t>
      </w:r>
      <w:r w:rsidRPr="00F10AAD">
        <w:rPr>
          <w:rFonts w:cs="Times New Roman" w:eastAsia="Times New Roman"/>
          <w:szCs w:val="24"/>
        </w:rPr>
        <w:lastRenderedPageBreak/>
        <w:t>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573C" w:rsidP="00CE573C" w:rsidR="00CE573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10.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573C" w:rsidP="00CE573C" w:rsidR="00CE573C" w:rsidRPr="005D578C">
      <w:pPr>
        <w:jc w:val="center"/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E573C" w:rsidP="00CE573C" w:rsidR="00CE573C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74F8B">
        <w:rPr>
          <w:rFonts w:cs="Times New Roman" w:eastAsia="Times New Roman"/>
          <w:szCs w:val="24"/>
        </w:rPr>
        <w:t>, v. r.</w:t>
      </w:r>
      <w:r>
        <w:rPr>
          <w:rFonts w:cs="Times New Roman" w:eastAsia="Times New Roman"/>
          <w:szCs w:val="24"/>
        </w:rPr>
        <w:t xml:space="preserve"> </w:t>
      </w:r>
    </w:p>
    <w:p w:rsidRDefault="00CE573C" w:rsidP="00CE573C" w:rsidR="00CE573C">
      <w:pPr>
        <w:jc w:val="left"/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left"/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E573C" w:rsidP="00CE573C" w:rsidR="00CE573C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E573C" w:rsidP="00CE573C" w:rsidR="00CE573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rPr>
          <w:rFonts w:cs="Times New Roman" w:eastAsia="Times New Roman"/>
          <w:szCs w:val="24"/>
        </w:rPr>
      </w:pPr>
    </w:p>
    <w:p w:rsidRDefault="00CE573C" w:rsidP="00CE573C" w:rsidR="00CE573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AMBULANTA VETERINARSKE PRAKSE NOVIGRAD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 xml:space="preserve">Poreč, M. Vlašića bb, 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Janez Cepuder, Slovenija, Kranj, Kajuhova ulica 023 i Branko Jurić, Poreč, Lošinjska 16, </w:t>
      </w:r>
    </w:p>
    <w:p w:rsidRDefault="00CE573C" w:rsidP="00CE573C" w:rsidR="00CE573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Poreč – Parenzo, Poreč, M. Vlašića 20, 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E573C" w:rsidP="00CE573C" w:rsidR="00CE573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Damir Debeljuh, Pula, Laginjina 6,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E573C" w:rsidP="00CE573C" w:rsidR="00CE573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E573C" w:rsidP="00CE573C" w:rsidR="00CE573C"/>
    <w:p w:rsidRDefault="00CE573C" w:rsidP="00CE573C" w:rsidR="00CE573C"/>
    <w:p w:rsidRDefault="00F04616" w:rsidR="00387208"/>
    <w:sectPr w:rsidSect="00570BCC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73C" w:rsidP="00CE573C" w:rsidR="00CE573C">
      <w:r>
        <w:separator/>
      </w:r>
    </w:p>
  </w:endnote>
  <w:endnote w:id="0" w:type="continuationSeparator">
    <w:p w:rsidRDefault="00CE573C" w:rsidP="00CE573C" w:rsidR="00CE5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73C" w:rsidP="00CE573C" w:rsidR="00CE573C">
      <w:r>
        <w:separator/>
      </w:r>
    </w:p>
  </w:footnote>
  <w:footnote w:id="0" w:type="continuationSeparator">
    <w:p w:rsidRDefault="00CE573C" w:rsidP="00CE573C" w:rsidR="00CE57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73C" w:rsidP="00570BCC" w:rsidR="00570BC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0461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St-467/2015-5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73C" w:rsidP="00570BCC" w:rsidR="00570BCC" w:rsidRPr="00A074C3">
    <w:pPr>
      <w:pStyle w:val="Zaglavlje"/>
      <w:jc w:val="right"/>
      <w:rPr>
        <w:szCs w:val="24"/>
      </w:rPr>
    </w:pPr>
    <w:r>
      <w:rPr>
        <w:szCs w:val="24"/>
      </w:rPr>
      <w:t>11 St-467/2015-5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7308"/>
    <w:rsid w:val="00474F8B"/>
    <w:rsid w:val="0075528E"/>
    <w:rsid w:val="0079403F"/>
    <w:rsid w:val="00B47308"/>
    <w:rsid w:val="00CE573C"/>
    <w:rsid w:val="00F0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573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5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573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57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573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57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573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6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046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046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046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573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573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573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57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573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57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573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4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6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46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46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46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AMBULANTA VETERINARSKE PRAKSE NOVIGRAD d.o.o. POREČ</izvorni_sadrzaj>
    <derivirana_varijabla naziv="DomainObject.Predmet.ProtustrankaFormated_1">  AMBULANTA VETERINARSKE PRAKSE NOVIGRAD d.o.o. POREČ</derivirana_varijabla>
  </DomainObject.Predmet.ProtustrankaFormated>
  <DomainObject.Predmet.ProtustrankaFormatedOIB>
    <izvorni_sadrzaj>  AMBULANTA VETERINARSKE PRAKSE NOVIGRAD d.o.o. POREČ, OIB 78526639426</izvorni_sadrzaj>
    <derivirana_varijabla naziv="DomainObject.Predmet.ProtustrankaFormatedOIB_1">  AMBULANTA VETERINARSKE PRAKSE NOVIGRAD d.o.o. POREČ, OIB 78526639426</derivirana_varijabla>
  </DomainObject.Predmet.ProtustrankaFormatedOIB>
  <DomainObject.Predmet.ProtustrankaFormatedWithAdress>
    <izvorni_sadrzaj> AMBULANTA VETERINARSKE PRAKSE NOVIGRAD d.o.o. POREČ, M. Vlašića/bb, 52440 Poreč</izvorni_sadrzaj>
    <derivirana_varijabla naziv="DomainObject.Predmet.ProtustrankaFormatedWithAdress_1"> AMBULANTA VETERINARSKE PRAKSE NOVIGRAD d.o.o. POREČ, M. Vlašića/bb, 52440 Poreč</derivirana_varijabla>
  </DomainObject.Predmet.ProtustrankaFormatedWithAdress>
  <DomainObject.Predmet.ProtustrankaFormatedWithAdressOIB>
    <izvorni_sadrzaj> AMBULANTA VETERINARSKE PRAKSE NOVIGRAD d.o.o. POREČ, OIB 78526639426, M. Vlašića/bb, 52440 Poreč</izvorni_sadrzaj>
    <derivirana_varijabla naziv="DomainObject.Predmet.ProtustrankaFormatedWithAdressOIB_1"> AMBULANTA VETERINARSKE PRAKSE NOVIGRAD d.o.o. POREČ, OIB 78526639426, M. Vlašića/bb, 52440 Poreč</derivirana_varijabla>
  </DomainObject.Predmet.ProtustrankaFormatedWithAdressOIB>
  <DomainObject.Predmet.ProtustrankaWithAdress>
    <izvorni_sadrzaj>AMBULANTA VETERINARSKE PRAKSE NOVIGRAD d.o.o. POREČ M. Vlašića/bb, 52440 Poreč</izvorni_sadrzaj>
    <derivirana_varijabla naziv="DomainObject.Predmet.ProtustrankaWithAdress_1">AMBULANTA VETERINARSKE PRAKSE NOVIGRAD d.o.o. POREČ M. Vlašića/bb, 52440 Poreč</derivirana_varijabla>
  </DomainObject.Predmet.ProtustrankaWithAdress>
  <DomainObject.Predmet.ProtustrankaWithAdressOIB>
    <izvorni_sadrzaj>AMBULANTA VETERINARSKE PRAKSE NOVIGRAD d.o.o. POREČ, OIB 78526639426, M. Vlašića/bb, 52440 Poreč</izvorni_sadrzaj>
    <derivirana_varijabla naziv="DomainObject.Predmet.ProtustrankaWithAdressOIB_1">AMBULANTA VETERINARSKE PRAKSE NOVIGRAD d.o.o. POREČ, OIB 78526639426, M. Vlašića/bb, 52440 Poreč</derivirana_varijabla>
  </DomainObject.Predmet.ProtustrankaWithAdressOIB>
  <DomainObject.Predmet.ProtustrankaNazivFormated>
    <izvorni_sadrzaj>AMBULANTA VETERINARSKE PRAKSE NOVIGRAD d.o.o. POREČ</izvorni_sadrzaj>
    <derivirana_varijabla naziv="DomainObject.Predmet.ProtustrankaNazivFormated_1">AMBULANTA VETERINARSKE PRAKSE NOVIGRAD d.o.o. POREČ</derivirana_varijabla>
  </DomainObject.Predmet.ProtustrankaNazivFormated>
  <DomainObject.Predmet.ProtustrankaNazivFormatedOIB>
    <izvorni_sadrzaj>AMBULANTA VETERINARSKE PRAKSE NOVIGRAD d.o.o. POREČ, OIB 78526639426</izvorni_sadrzaj>
    <derivirana_varijabla naziv="DomainObject.Predmet.ProtustrankaNazivFormatedOIB_1">AMBULANTA VETERINARSKE PRAKSE NOVIGRAD d.o.o. POREČ, OIB 78526639426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470444.73</izvorni_sadrzaj>
    <derivirana_varijabla naziv="DomainObject.Predmet.TrenutnaVrijednost_1">470444.73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AMBULANTA VETERINARSKE PRAKSE NOVIGRAD d.o.o. POREČ</item>
    </izvorni_sadrzaj>
    <derivirana_varijabla naziv="DomainObject.Predmet.ProtuStrankaListFormated_1">
      <item>AMBULANTA VETERINARSKE PRAKSE NOVIGRAD d.o.o. POREČ</item>
    </derivirana_varijabla>
  </DomainObject.Predmet.ProtuStrankaListFormated>
  <DomainObject.Predmet.ProtuStrankaListFormatedOIB>
    <izvorni_sadrzaj>
      <item>AMBULANTA VETERINARSKE PRAKSE NOVIGRAD d.o.o. POREČ, OIB 78526639426</item>
    </izvorni_sadrzaj>
    <derivirana_varijabla naziv="DomainObject.Predmet.ProtuStrankaListFormatedOIB_1">
      <item>AMBULANTA VETERINARSKE PRAKSE NOVIGRAD d.o.o. POREČ, OIB 78526639426</item>
    </derivirana_varijabla>
  </DomainObject.Predmet.ProtuStrankaListFormatedOIB>
  <DomainObject.Predmet.ProtuStrankaListFormatedWithAdress>
    <izvorni_sadrzaj>
      <item>AMBULANTA VETERINARSKE PRAKSE NOVIGRAD d.o.o. POREČ, M. Vlašića/bb, 52440 Poreč</item>
    </izvorni_sadrzaj>
    <derivirana_varijabla naziv="DomainObject.Predmet.ProtuStrankaListFormatedWithAdress_1">
      <item>AMBULANTA VETERINARSKE PRAKSE NOVIGRAD d.o.o. POREČ, M. Vlašića/bb, 52440 Poreč</item>
    </derivirana_varijabla>
  </DomainObject.Predmet.ProtuStrankaListFormatedWithAdress>
  <DomainObject.Predmet.ProtuStrankaListFormatedWithAdressOIB>
    <izvorni_sadrzaj>
      <item>AMBULANTA VETERINARSKE PRAKSE NOVIGRAD d.o.o. POREČ, OIB 78526639426, M. Vlašića/bb, 52440 Poreč</item>
    </izvorni_sadrzaj>
    <derivirana_varijabla naziv="DomainObject.Predmet.ProtuStrankaListFormatedWithAdressOIB_1">
      <item>AMBULANTA VETERINARSKE PRAKSE NOVIGRAD d.o.o. POREČ, OIB 78526639426, M. Vlašića/bb, 52440 Poreč</item>
    </derivirana_varijabla>
  </DomainObject.Predmet.ProtuStrankaListFormatedWithAdressOIB>
  <DomainObject.Predmet.ProtuStrankaListNazivFormated>
    <izvorni_sadrzaj>
      <item>AMBULANTA VETERINARSKE PRAKSE NOVIGRAD d.o.o. POREČ</item>
    </izvorni_sadrzaj>
    <derivirana_varijabla naziv="DomainObject.Predmet.ProtuStrankaListNazivFormated_1">
      <item>AMBULANTA VETERINARSKE PRAKSE NOVIGRAD d.o.o. POREČ</item>
    </derivirana_varijabla>
  </DomainObject.Predmet.ProtuStrankaListNazivFormated>
  <DomainObject.Predmet.ProtuStrankaListNazivFormatedOIB>
    <izvorni_sadrzaj>
      <item>AMBULANTA VETERINARSKE PRAKSE NOVIGRAD d.o.o. POREČ, OIB 78526639426</item>
    </izvorni_sadrzaj>
    <derivirana_varijabla naziv="DomainObject.Predmet.ProtuStrankaListNazivFormatedOIB_1">
      <item>AMBULANTA VETERINARSKE PRAKSE NOVIGRAD d.o.o. POREČ, OIB 78526639426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AMBULANTA VETERINARSKE PRAKSE NOVIGRAD d.o.o. POREČ</izvorni_sadrzaj>
    <derivirana_varijabla naziv="DomainObject.Predmet.ProtustrankaIDrugi_1">AMBULANTA VETERINARSKE PRAKSE NOVIGRAD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AMBULANTA VETERINARSKE PRAKSE NOVIGRAD d.o.o. POREČ, OIB 78526639426, M. Vlašića/bb, 52440 Poreč</izvorni_sadrzaj>
    <derivirana_varijabla naziv="DomainObject.Predmet.ProtustrankaIDrugiAdressOIB_1">AMBULANTA VETERINARSKE PRAKSE NOVIGRAD d.o.o. POREČ, OIB 78526639426, M.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AMBULANTA VETERINARSKE PRAKSE NOVIGRAD d.o.o. POREČ</item>
    </izvorni_sadrzaj>
    <derivirana_varijabla naziv="DomainObject.Predmet.SudioniciListNaziv_1">
      <item>FINANCIJSKA AGENCIJA, RC RIJEKA, PODRUŽNICA PULA, PULA</item>
      <item>AMBULANTA VETERINARSKE PRAKSE NOVIGRAD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AMBULANTA VETERINARSKE PRAKSE NOVIGRAD d.o.o. POREČ, OIB 78526639426, M. Vlašića/bb,52440 Poreč</item>
    </izvorni_sadrzaj>
    <derivirana_varijabla naziv="DomainObject.Predmet.SudioniciListAdressOIB_1">
      <item>FINANCIJSKA AGENCIJA, RC RIJEKA, PODRUŽNICA PULA, PULA, OIB 85821130368, Ulica grada Vukovara 70,Zagreb</item>
      <item>AMBULANTA VETERINARSKE PRAKSE NOVIGRAD d.o.o. POREČ, OIB 78526639426, M.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78526639426</item>
    </izvorni_sadrzaj>
    <derivirana_varijabla naziv="DomainObject.Predmet.SudioniciListNazivOIB_1">
      <item>, OIB 85821130368</item>
      <item>, OIB 78526639426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3404</properties:Characters>
  <properties:Lines>85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2016-02-05T13:08:00Z</dcterms:created>
  <dc:creator>Mihaela Kaligari</dc:creator>
  <dc:description/>
  <cp:keywords/>
  <cp:lastModifiedBy>Mihaela Kaligari</cp:lastModifiedBy>
  <cp:lastPrinted>2016-02-08T13:50:00Z</cp:lastPrinted>
  <dcterms:modified xmlns:xsi="http://www.w3.org/2001/XMLSchema-instance" xsi:type="dcterms:W3CDTF">2016-02-10T09:09:00Z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