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4c92" w14:paraId="0604c9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0D94" w:rsidP="00D50D94" w:rsidR="00D50D9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St-164/2016-33.</w:t>
      </w:r>
    </w:p>
    <w:p w:rsidRDefault="00D50D94" w:rsidP="00D50D94" w:rsidR="00D50D94">
      <w:pPr>
        <w:jc w:val="center"/>
        <w:rPr>
          <w:rFonts w:hAnsi="Arial" w:ascii="Arial"/>
          <w:b/>
        </w:rPr>
      </w:pPr>
    </w:p>
    <w:p w:rsidRDefault="00D50D94" w:rsidP="00D50D94" w:rsidR="00D50D9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PRERADA-PROMET d.o.o. za proizvodnju, trgovinu i usluge u stečaju iz Bjelovara, Mihanovićeva 10, OIB 50713145554, dana 19. rujna 2017. godine, donio je slijedeći</w:t>
      </w:r>
    </w:p>
    <w:p w:rsidRDefault="00D50D94" w:rsidP="00D50D94" w:rsidR="00D50D94">
      <w:pPr>
        <w:jc w:val="both"/>
        <w:rPr>
          <w:rFonts w:hAnsi="Arial" w:ascii="Arial"/>
        </w:rPr>
      </w:pPr>
    </w:p>
    <w:p w:rsidRDefault="00D50D94" w:rsidP="00D50D94" w:rsidR="00D50D9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četvrte prodaje je imovina u vlasništvu stečajnog dužnika </w:t>
      </w:r>
      <w:r>
        <w:rPr>
          <w:rFonts w:hAnsi="Arial" w:ascii="Arial"/>
        </w:rPr>
        <w:t xml:space="preserve">PRERADA-PROMET d.o.o. za proizvodnju, trgovinu i usluge u stečaju iz Bjelovara, Mihanovićeva 10, OIB 50713145554, </w:t>
      </w:r>
      <w:r>
        <w:rPr>
          <w:rFonts w:cs="Arial" w:hAnsi="Arial" w:ascii="Arial"/>
        </w:rPr>
        <w:t>a koju imovinu čine nekretnina upisana u: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-zk.ul.broj 4764 k.o.Grad Bjelovar i to čkbr.423/8, oznake zemljišta U Osječkoj ulici prizemna stambena zgrada dvorište, površine 867m2, kao vlasništvo PRERADA-PROMET d.o.o. iz Bjelovara, Antuna Mihanovića 10, a sada u stečaju, po početnoj prodajnoj cijeni u iznosu od 161.280,00 kuna (</w:t>
      </w:r>
      <w:proofErr w:type="spellStart"/>
      <w:r>
        <w:rPr>
          <w:rFonts w:cs="Arial" w:hAnsi="Arial" w:ascii="Arial"/>
        </w:rPr>
        <w:t>stošezdesetjednatisućadvjestoosamdeset</w:t>
      </w:r>
      <w:proofErr w:type="spellEnd"/>
      <w:r>
        <w:rPr>
          <w:rFonts w:cs="Arial" w:hAnsi="Arial" w:ascii="Arial"/>
        </w:rPr>
        <w:t xml:space="preserve"> kuna),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REPUBLIKA HRVATSKA.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Nekretnina</w:t>
      </w:r>
      <w:proofErr w:type="spellEnd"/>
      <w:r>
        <w:rPr>
          <w:rFonts w:cs="Arial" w:hAnsi="Arial" w:ascii="Arial"/>
        </w:rPr>
        <w:t xml:space="preserve"> iz ovog zaključka prodavat će se na četvrtoj usmenoj javnoj dražbi a ročište za četvrtu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11. listopada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2017. godine u 12,00 sati</w:t>
      </w:r>
      <w:r>
        <w:rPr>
          <w:rFonts w:cs="Arial" w:hAnsi="Arial" w:ascii="Arial"/>
        </w:rPr>
        <w:t xml:space="preserve">. 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1.Nekretnina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može prodati ispod početne prodajne cijene određene u točki I. ovog zaključka.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nekretnine iz ovog zaključka dužan je platiti kupac.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3.Nekretnina navedena u točki I. ovog zaključka prodaju se po načelu "viđeno-kupljeno" te se neće priznati nikakve naknadne pritužbe na pravne ili materijalne nedostatke istih. 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lastRenderedPageBreak/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četvrtoj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06.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listopada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05-540-164-2016.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Nekretnina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D50D94" w:rsidP="00D50D94" w:rsidR="00D50D94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D50D94" w:rsidP="00D50D94" w:rsidR="00D50D94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0989625891. </w:t>
      </w:r>
      <w:r>
        <w:rPr>
          <w:rFonts w:cs="Arial" w:hAnsi="Arial" w:ascii="Arial"/>
          <w:b/>
        </w:rPr>
        <w:t xml:space="preserve">                                     </w:t>
      </w:r>
    </w:p>
    <w:p w:rsidRDefault="00D50D94" w:rsidP="00D50D94" w:rsidR="00D50D94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D50D94" w:rsidP="00D50D94" w:rsidR="00D50D94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19. rujna 2017. godine</w:t>
      </w:r>
    </w:p>
    <w:p w:rsidRDefault="00D50D94" w:rsidP="00D50D94" w:rsidR="00D50D94">
      <w:pPr>
        <w:rPr>
          <w:rFonts w:cs="Arial" w:hAnsi="Arial" w:ascii="Arial"/>
        </w:rPr>
      </w:pPr>
    </w:p>
    <w:p w:rsidRDefault="00D50D94" w:rsidP="00D50D94" w:rsidR="00D50D9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SUDAC                                                                                                                </w:t>
      </w:r>
    </w:p>
    <w:p w:rsidRDefault="00D50D94" w:rsidP="00D50D94" w:rsidR="00D50D9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</w:t>
      </w:r>
    </w:p>
    <w:p w:rsidRDefault="00D50D94" w:rsidP="00D50D94" w:rsidR="00D50D94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</w:t>
      </w:r>
    </w:p>
    <w:p w:rsidRDefault="00D50D94" w:rsidP="00D50D94" w:rsidR="00D50D9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D50D94" w:rsidP="00D50D94" w:rsidR="00D50D94">
      <w:pPr>
        <w:jc w:val="both"/>
        <w:rPr>
          <w:rFonts w:cs="Arial" w:hAnsi="Arial" w:ascii="Arial"/>
        </w:rPr>
      </w:pPr>
    </w:p>
    <w:p w:rsidRDefault="00D50D94" w:rsidP="00D50D94" w:rsidR="00D50D94">
      <w:pPr>
        <w:jc w:val="both"/>
        <w:rPr>
          <w:rFonts w:cs="Arial" w:hAnsi="Arial" w:ascii="Arial"/>
        </w:rPr>
      </w:pPr>
    </w:p>
    <w:p w:rsidRDefault="00D50D94" w:rsidP="00D50D94" w:rsidR="00D50D94">
      <w:pPr>
        <w:jc w:val="both"/>
        <w:rPr>
          <w:rFonts w:cs="Arial" w:hAnsi="Arial" w:ascii="Arial"/>
        </w:rPr>
      </w:pPr>
    </w:p>
    <w:p w:rsidRDefault="00D50D94" w:rsidP="00D50D94" w:rsidR="00D50D94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D50D94" w:rsidP="00D50D94" w:rsidR="00D50D94">
      <w:pPr>
        <w:jc w:val="both"/>
        <w:rPr>
          <w:rFonts w:cs="Arial" w:hAnsi="Arial" w:ascii="Arial"/>
        </w:rPr>
      </w:pPr>
    </w:p>
    <w:p w:rsidRDefault="00D50D94" w:rsidP="00D50D94" w:rsidR="00D50D9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lastRenderedPageBreak/>
        <w:t>Rj</w:t>
      </w:r>
      <w:proofErr w:type="spellEnd"/>
      <w:r>
        <w:rPr>
          <w:rFonts w:cs="Arial" w:hAnsi="Arial" w:ascii="Arial"/>
        </w:rPr>
        <w:t>.</w:t>
      </w:r>
    </w:p>
    <w:p w:rsidRDefault="00D50D94" w:rsidP="00D50D94" w:rsidR="00D50D9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D50D94" w:rsidP="00D50D94" w:rsidR="00D50D9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D50D94" w:rsidP="00D50D94" w:rsidR="00D50D94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D50D94" w:rsidP="00D50D94" w:rsidR="00D50D94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D50D94" w:rsidP="00D50D94" w:rsidR="00D50D94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Bj.19.09.2017.g.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5AC" w:rsidP="00537B78" w:rsidR="00C115AC">
      <w:r>
        <w:separator/>
      </w:r>
    </w:p>
  </w:endnote>
  <w:endnote w:id="0" w:type="continuationSeparator">
    <w:p w:rsidRDefault="00C115AC" w:rsidP="00537B78" w:rsidR="00C11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5AC" w:rsidP="00537B78" w:rsidR="00C115AC">
      <w:r>
        <w:separator/>
      </w:r>
    </w:p>
  </w:footnote>
  <w:footnote w:id="0" w:type="continuationSeparator">
    <w:p w:rsidRDefault="00C115AC" w:rsidP="00537B78" w:rsidR="00C11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5A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D94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36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St-164/2016-33</izvorni_sadrzaj>
    <derivirana_varijabla naziv="DomainObject.Oznaka_1">St-164/2016-33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</item>
    </izvorni_sadrzaj>
    <derivirana_varijabla naziv="DomainObject.Predmet.OstaliListNazivFormatedOIB_1"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St-164/2016-33</izvorni_sadrzaj>
    <derivirana_varijabla naziv="DomainObject.PoslovniBrojDokumenta_1">St-164/2016-33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0FE3F-BFD3-4E3A-81D3-715B6D12E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3035</properties:Characters>
  <properties:Lines>75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2017-09-19T11:55:00Z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St-164/2016-33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