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3c7b" w14:paraId="c8d3c7b" w:rsidRDefault="00AE649C" w:rsidP="00FA5B5E" w:rsidR="00AE649C" w:rsidRPr="00B76F3C">
      <w:pPr>
        <w:pStyle w:val="Naslov3"/>
        <w15:collapsed w:val="false"/>
      </w:pPr>
    </w:p>
    <w:p w:rsidRDefault="00E64A92" w:rsidP="00E64A92" w:rsidR="00E64A9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St-1116/2016-2.</w:t>
      </w:r>
    </w:p>
    <w:p w:rsidRDefault="00E64A92" w:rsidP="00E64A92" w:rsidR="00E64A92">
      <w:pPr>
        <w:jc w:val="center"/>
        <w:rPr>
          <w:rFonts w:cs="Arial" w:hAnsi="Arial" w:ascii="Arial"/>
          <w:b/>
          <w:noProof/>
        </w:rPr>
      </w:pPr>
    </w:p>
    <w:p w:rsidRDefault="00E64A92" w:rsidP="00E64A92" w:rsidR="00E64A92">
      <w:pPr>
        <w:jc w:val="center"/>
        <w:rPr>
          <w:rFonts w:cs="Arial" w:hAnsi="Arial" w:ascii="Arial"/>
          <w:b/>
          <w:noProof/>
        </w:rPr>
      </w:pPr>
    </w:p>
    <w:p w:rsidRDefault="00E64A92" w:rsidP="00E64A92" w:rsidR="00E64A9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64A92" w:rsidP="00E64A92" w:rsidR="00E64A9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64A92" w:rsidP="00E64A92" w:rsidR="00E64A92">
      <w:pPr>
        <w:outlineLvl w:val="0"/>
        <w:rPr>
          <w:rFonts w:cs="Arial" w:hAnsi="Arial" w:ascii="Arial"/>
          <w:noProof/>
        </w:rPr>
      </w:pPr>
    </w:p>
    <w:p w:rsidRDefault="00E64A92" w:rsidP="00E64A92" w:rsidR="00E64A9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LARSEN d.o.o. za prijevoz, trgovinu i usluge iz Karlovca, </w:t>
      </w:r>
      <w:proofErr w:type="spellStart"/>
      <w:r>
        <w:rPr>
          <w:rFonts w:cs="Arial" w:hAnsi="Arial" w:ascii="Arial"/>
        </w:rPr>
        <w:t>Marmontova</w:t>
      </w:r>
      <w:proofErr w:type="spellEnd"/>
      <w:r>
        <w:rPr>
          <w:rFonts w:cs="Arial" w:hAnsi="Arial" w:ascii="Arial"/>
        </w:rPr>
        <w:t xml:space="preserve"> aleja 1, MBS 020010042, OIB 35129792440, d</w:t>
      </w:r>
      <w:r>
        <w:rPr>
          <w:rFonts w:cs="Arial" w:hAnsi="Arial" w:ascii="Arial"/>
          <w:noProof/>
        </w:rPr>
        <w:t>ana 13. prosinca 2016. godine</w:t>
      </w:r>
    </w:p>
    <w:p w:rsidRDefault="00E64A92" w:rsidP="00E64A92" w:rsidR="00E64A92">
      <w:pPr>
        <w:ind w:firstLine="851"/>
        <w:jc w:val="both"/>
        <w:rPr>
          <w:rFonts w:cs="Arial" w:hAnsi="Arial" w:ascii="Arial"/>
          <w:noProof/>
        </w:rPr>
      </w:pPr>
    </w:p>
    <w:p w:rsidRDefault="00E64A92" w:rsidP="00E64A92" w:rsidR="00E64A9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64A92" w:rsidP="00E64A92" w:rsidR="00E64A9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LARSEN d.o.o. za prijevoz, trgovinu i usluge iz Karlovca, </w:t>
      </w:r>
      <w:proofErr w:type="spellStart"/>
      <w:r>
        <w:rPr>
          <w:rFonts w:cs="Arial" w:hAnsi="Arial" w:ascii="Arial"/>
        </w:rPr>
        <w:t>Marmontova</w:t>
      </w:r>
      <w:proofErr w:type="spellEnd"/>
      <w:r>
        <w:rPr>
          <w:rFonts w:cs="Arial" w:hAnsi="Arial" w:ascii="Arial"/>
        </w:rPr>
        <w:t xml:space="preserve"> aleja 1, MBS 020010042, OIB 35129792440.</w:t>
      </w:r>
    </w:p>
    <w:p w:rsidRDefault="00E64A92" w:rsidP="00E64A92" w:rsidR="00E64A9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64A92" w:rsidP="00E64A92" w:rsidR="00E64A9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64A92" w:rsidP="00E64A92" w:rsidR="00E64A92">
      <w:pPr>
        <w:ind w:firstLine="851"/>
        <w:jc w:val="both"/>
        <w:rPr>
          <w:rFonts w:cs="Arial" w:hAnsi="Arial" w:ascii="Arial"/>
          <w:noProof/>
        </w:rPr>
      </w:pPr>
    </w:p>
    <w:p w:rsidRDefault="00E64A92" w:rsidP="00E64A92" w:rsidR="00E64A9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E64A92" w:rsidP="00E64A92" w:rsidR="00E64A9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Robert Žrvnar</w:t>
      </w:r>
    </w:p>
    <w:p w:rsidRDefault="00E64A92" w:rsidP="00E64A92" w:rsidR="00E64A92">
      <w:pPr>
        <w:ind w:left="851"/>
        <w:jc w:val="both"/>
        <w:rPr>
          <w:rFonts w:cs="Arial" w:hAnsi="Arial" w:ascii="Arial"/>
          <w:noProof/>
        </w:rPr>
      </w:pPr>
    </w:p>
    <w:p w:rsidRDefault="00E64A92" w:rsidP="00E64A92" w:rsidR="00E64A92">
      <w:pPr>
        <w:ind w:firstLine="72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cs="Arial" w:eastAsia="Times New Roman" w:hAnsi="Arial" w:ascii="Arial"/>
          <w:lang w:eastAsia="hr-HR"/>
        </w:rPr>
        <w:t xml:space="preserve"> </w:t>
      </w:r>
    </w:p>
    <w:p w:rsidRDefault="00E64A92" w:rsidP="00E64A92" w:rsidR="00E64A92">
      <w:pPr>
        <w:jc w:val="center"/>
        <w:outlineLvl w:val="0"/>
        <w:rPr>
          <w:rFonts w:cs="Arial" w:hAnsi="Arial" w:ascii="Arial"/>
          <w:b/>
          <w:noProof/>
        </w:rPr>
      </w:pPr>
    </w:p>
    <w:p w:rsidRDefault="00E64A92" w:rsidP="00E64A92" w:rsidR="00E64A9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E64A92" w:rsidP="00E64A92" w:rsidR="00E64A9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776 dana, u ukupnom iznosu od 104.770,89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E64A92" w:rsidP="00E64A92" w:rsidR="00E64A92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64A92" w:rsidP="00E64A92" w:rsidR="00E64A9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64A92" w:rsidP="00E64A92" w:rsidR="00E64A9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64A92" w:rsidP="00E64A92" w:rsidR="00E64A9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E64A92" w:rsidP="00E64A92" w:rsidR="00E64A92">
      <w:pPr>
        <w:jc w:val="both"/>
        <w:rPr>
          <w:rFonts w:cs="Arial" w:hAnsi="Arial" w:ascii="Arial"/>
          <w:noProof/>
        </w:rPr>
      </w:pPr>
    </w:p>
    <w:p w:rsidRDefault="00E64A92" w:rsidP="00E64A92" w:rsidR="00E64A9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64A92" w:rsidP="00E64A92" w:rsidR="00E64A9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64A92" w:rsidP="00E64A92" w:rsidR="00E64A92">
      <w:pPr>
        <w:jc w:val="both"/>
        <w:rPr>
          <w:rFonts w:cs="Arial" w:hAnsi="Arial" w:ascii="Arial"/>
          <w:noProof/>
        </w:rPr>
      </w:pPr>
    </w:p>
    <w:p w:rsidRDefault="00E64A92" w:rsidP="00E64A92" w:rsidR="00E64A9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  <w:bookmarkStart w:name="_GoBack" w:id="0"/>
      <w:bookmarkEnd w:id="0"/>
    </w:p>
    <w:p w:rsidRDefault="00E64A92" w:rsidP="00E64A92" w:rsidR="00E64A92">
      <w:pPr>
        <w:jc w:val="both"/>
        <w:rPr>
          <w:rFonts w:cs="Arial" w:hAnsi="Arial" w:ascii="Arial"/>
          <w:noProof/>
        </w:rPr>
      </w:pPr>
    </w:p>
    <w:p w:rsidRDefault="00E64A92" w:rsidP="00E64A92" w:rsidR="00E64A9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64A92" w:rsidP="00E64A92" w:rsidR="00E64A9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E64A92" w:rsidP="00E64A92" w:rsidR="00E64A9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64A92" w:rsidP="00E64A92" w:rsidR="00E64A9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E64A92" w:rsidP="00E64A92" w:rsidR="00E64A9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64A92" w:rsidP="00E64A92" w:rsidR="00E64A9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Bj.13.12.2016.g.</w:t>
      </w:r>
    </w:p>
    <w:p w:rsidRDefault="00E64A92" w:rsidP="00E64A92" w:rsidR="00E64A92">
      <w:pPr>
        <w:rPr>
          <w:rFonts w:cs="Arial" w:hAnsi="Arial" w:ascii="Arial"/>
        </w:rPr>
      </w:pPr>
    </w:p>
    <w:p w:rsidRDefault="00E64A92" w:rsidP="00E64A92" w:rsidR="00E64A92">
      <w:pPr>
        <w:jc w:val="both"/>
        <w:rPr>
          <w:rFonts w:cs="Arial" w:hAnsi="Arial" w:ascii="Arial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1114425</wp:posOffset>
            </wp:positionH>
            <wp:positionV relativeFrom="page">
              <wp:posOffset>440690</wp:posOffset>
            </wp:positionV>
            <wp:extent cy="960755" cx="719455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A92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0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St-1116/2016-2</izvorni_sadrzaj>
    <derivirana_varijabla naziv="DomainObject.Oznaka_1">St-1116/2016-2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LARSEN d.o.o. zastupanog po punomoćniku Robert Žrvnar</izvorni_sadrzaj>
    <derivirana_varijabla naziv="DomainObject.Predmet.ProtustrankaFormated_1">  LARSEN d.o.o. zastupanog po punomoćniku Robert Žrvnar</derivirana_varijabla>
  </DomainObject.Predmet.ProtustrankaFormated>
  <DomainObject.Predmet.ProtustrankaFormatedOIB>
    <izvorni_sadrzaj>  LARSEN d.o.o., OIB 35129792440 zastupanog po punomoćniku Robert Žrvnar</izvorni_sadrzaj>
    <derivirana_varijabla naziv="DomainObject.Predmet.ProtustrankaFormatedOIB_1">  LARSEN d.o.o., OIB 35129792440 zastupanog po punomoćniku Robert Žrvnar</derivirana_varijabla>
  </DomainObject.Predmet.ProtustrankaFormatedOIB>
  <DomainObject.Predmet.ProtustrankaFormatedWithAdress>
    <izvorni_sadrzaj> LARSEN d.o.o., Marmontova aleja 1, 47000 Karlovac zastupanog po punomoćniku Robert Žrvnar</izvorni_sadrzaj>
    <derivirana_varijabla naziv="DomainObject.Predmet.ProtustrankaFormatedWithAdress_1"> LARSEN d.o.o., Marmontova aleja 1, 47000 Karlovac zastupanog po punomoćniku Robert Žrvnar</derivirana_varijabla>
  </DomainObject.Predmet.ProtustrankaFormatedWithAdress>
  <DomainObject.Predmet.ProtustrankaFormatedWithAdressOIB>
    <izvorni_sadrzaj> LARSEN d.o.o., OIB 35129792440, Marmontova aleja 1, 47000 Karlovac zastupanog po punomoćniku Robert Žrvnar</izvorni_sadrzaj>
    <derivirana_varijabla naziv="DomainObject.Predmet.ProtustrankaFormatedWithAdressOIB_1"> LARSEN d.o.o., OIB 35129792440, Marmontova aleja 1, 47000 Karlovac zastupanog po punomoćniku Robert Žrvnar</derivirana_varijabla>
  </DomainObject.Predmet.ProtustrankaFormatedWithAdressOIB>
  <DomainObject.Predmet.ProtustrankaWithAdress>
    <izvorni_sadrzaj>LARSEN d.o.o. Marmontova aleja 1, 47000 Karlovac</izvorni_sadrzaj>
    <derivirana_varijabla naziv="DomainObject.Predmet.ProtustrankaWithAdress_1">LARSEN d.o.o. Marmontova aleja 1, 47000 Karlovac</derivirana_varijabla>
  </DomainObject.Predmet.ProtustrankaWithAdress>
  <DomainObject.Predmet.ProtustrankaWithAdressOIB>
    <izvorni_sadrzaj>LARSEN d.o.o., OIB 35129792440, Marmontova aleja 1, 47000 Karlovac</izvorni_sadrzaj>
    <derivirana_varijabla naziv="DomainObject.Predmet.ProtustrankaWithAdressOIB_1">LARSEN d.o.o., OIB 35129792440, Marmontova aleja 1, 47000 Karlovac</derivirana_varijabla>
  </DomainObject.Predmet.ProtustrankaWithAdressOIB>
  <DomainObject.Predmet.ProtustrankaNazivFormated>
    <izvorni_sadrzaj>LARSEN d.o.o.</izvorni_sadrzaj>
    <derivirana_varijabla naziv="DomainObject.Predmet.ProtustrankaNazivFormated_1">LARSEN d.o.o.</derivirana_varijabla>
  </DomainObject.Predmet.ProtustrankaNazivFormated>
  <DomainObject.Predmet.ProtustrankaNazivFormatedOIB>
    <izvorni_sadrzaj>LARSEN d.o.o., OIB 35129792440</izvorni_sadrzaj>
    <derivirana_varijabla naziv="DomainObject.Predmet.ProtustrankaNazivFormatedOIB_1">LARSEN d.o.o., OIB 35129792440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LARSEN d.o.o. zastupanog po punomoćniku Robert Žrvnar</item>
    </izvorni_sadrzaj>
    <derivirana_varijabla naziv="DomainObject.Predmet.ProtuStrankaListFormated_1">
      <item>LARSEN d.o.o. zastupanog po punomoćniku Robert Žrvnar</item>
    </derivirana_varijabla>
  </DomainObject.Predmet.ProtuStrankaListFormated>
  <DomainObject.Predmet.ProtuStrankaListFormatedOIB>
    <izvorni_sadrzaj>
      <item>LARSEN d.o.o., OIB 35129792440 zastupanog po punomoćniku Robert Žrvnar</item>
    </izvorni_sadrzaj>
    <derivirana_varijabla naziv="DomainObject.Predmet.ProtuStrankaListFormatedOIB_1">
      <item>LARSEN d.o.o., OIB 35129792440 zastupanog po punomoćniku Robert Žrvnar</item>
    </derivirana_varijabla>
  </DomainObject.Predmet.ProtuStrankaListFormatedOIB>
  <DomainObject.Predmet.ProtuStrankaListFormatedWithAdress>
    <izvorni_sadrzaj>
      <item>LARSEN d.o.o., Marmontova aleja 1, 47000 Karlovac zastupanog po punomoćniku Robert Žrvnar</item>
    </izvorni_sadrzaj>
    <derivirana_varijabla naziv="DomainObject.Predmet.ProtuStrankaListFormatedWithAdress_1">
      <item>LARSEN d.o.o., Marmontova aleja 1, 47000 Karlovac zastupanog po punomoćniku Robert Žrvnar</item>
    </derivirana_varijabla>
  </DomainObject.Predmet.ProtuStrankaListFormatedWithAdress>
  <DomainObject.Predmet.ProtuStrankaListFormatedWithAdressOIB>
    <izvorni_sadrzaj>
      <item>LARSEN d.o.o., OIB 35129792440, Marmontova aleja 1, 47000 Karlovac zastupanog po punomoćniku Robert Žrvnar</item>
    </izvorni_sadrzaj>
    <derivirana_varijabla naziv="DomainObject.Predmet.ProtuStrankaListFormatedWithAdressOIB_1">
      <item>LARSEN d.o.o., OIB 35129792440, Marmontova aleja 1, 47000 Karlovac zastupanog po punomoćniku Robert Žrvnar</item>
    </derivirana_varijabla>
  </DomainObject.Predmet.ProtuStrankaListFormatedWithAdressOIB>
  <DomainObject.Predmet.ProtuStrankaListNazivFormated>
    <izvorni_sadrzaj>
      <item>LARSEN d.o.o.</item>
    </izvorni_sadrzaj>
    <derivirana_varijabla naziv="DomainObject.Predmet.ProtuStrankaListNazivFormated_1">
      <item>LARSEN d.o.o.</item>
    </derivirana_varijabla>
  </DomainObject.Predmet.ProtuStrankaListNazivFormated>
  <DomainObject.Predmet.ProtuStrankaListNazivFormatedOIB>
    <izvorni_sadrzaj>
      <item>LARSEN d.o.o., OIB 35129792440</item>
    </izvorni_sadrzaj>
    <derivirana_varijabla naziv="DomainObject.Predmet.ProtuStrankaListNazivFormatedOIB_1">
      <item>LARSEN d.o.o., OIB 35129792440</item>
    </derivirana_varijabla>
  </DomainObject.Predmet.ProtuStrankaListNazivFormatedOIB>
  <DomainObject.Predmet.OstaliListFormated>
    <izvorni_sadrzaj>
      <item>Robert Žrvnar punomoćnik sudionika u postupku LARSEN d.o.o.</item>
    </izvorni_sadrzaj>
    <derivirana_varijabla naziv="DomainObject.Predmet.OstaliListFormated_1">
      <item>Robert Žrvnar punomoćnik sudionika u postupku LARSEN d.o.o.</item>
    </derivirana_varijabla>
  </DomainObject.Predmet.OstaliListFormated>
  <DomainObject.Predmet.OstaliListFormatedOIB>
    <izvorni_sadrzaj>
      <item>Robert Žrvnar, OIB 59798962501 punomoćnik sudionika u postupku LARSEN d.o.o.</item>
    </izvorni_sadrzaj>
    <derivirana_varijabla naziv="DomainObject.Predmet.OstaliListFormatedOIB_1">
      <item>Robert Žrvnar, OIB 59798962501 punomoćnik sudionika u postupku LARSEN d.o.o.</item>
    </derivirana_varijabla>
  </DomainObject.Predmet.OstaliListFormatedOIB>
  <DomainObject.Predmet.OstaliListFormatedWithAdress>
    <izvorni_sadrzaj>
      <item>Robert Žrvnar, Marmontova aleja 1., 47000 Karlovac punomoćnik sudionika u postupku LARSEN d.o.o.</item>
    </izvorni_sadrzaj>
    <derivirana_varijabla naziv="DomainObject.Predmet.OstaliListFormatedWithAdress_1">
      <item>Robert Žrvnar, Marmontova aleja 1., 47000 Karlovac punomoćnik sudionika u postupku LARSEN d.o.o.</item>
    </derivirana_varijabla>
  </DomainObject.Predmet.OstaliListFormatedWithAdress>
  <DomainObject.Predmet.OstaliListFormatedWithAdressOIB>
    <izvorni_sadrzaj>
      <item>Robert Žrvnar, OIB 59798962501, Marmontova aleja 1., 47000 Karlovac punomoćnik sudionika u postupku LARSEN d.o.o.</item>
    </izvorni_sadrzaj>
    <derivirana_varijabla naziv="DomainObject.Predmet.OstaliListFormatedWithAdressOIB_1">
      <item>Robert Žrvnar, OIB 59798962501, Marmontova aleja 1., 47000 Karlovac punomoćnik sudionika u postupku LARSEN d.o.o.</item>
    </derivirana_varijabla>
  </DomainObject.Predmet.OstaliListFormatedWithAdressOIB>
  <DomainObject.Predmet.OstaliListNazivFormated>
    <izvorni_sadrzaj>
      <item>Robert Žrvnar</item>
    </izvorni_sadrzaj>
    <derivirana_varijabla naziv="DomainObject.Predmet.OstaliListNazivFormated_1">
      <item>Robert Žrvnar</item>
    </derivirana_varijabla>
  </DomainObject.Predmet.OstaliListNazivFormated>
  <DomainObject.Predmet.OstaliListNazivFormatedOIB>
    <izvorni_sadrzaj>
      <item>Robert Žrvnar, OIB 59798962501</item>
    </izvorni_sadrzaj>
    <derivirana_varijabla naziv="DomainObject.Predmet.OstaliListNazivFormatedOIB_1">
      <item>Robert Žrvnar, OIB 59798962501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St-1116/2016-2</izvorni_sadrzaj>
    <derivirana_varijabla naziv="DomainObject.PoslovniBrojDokumenta_1">St-1116/2016-2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LARSEN d.o.o.</izvorni_sadrzaj>
    <derivirana_varijabla naziv="DomainObject.Predmet.ProtustrankaIDrugi_1">LARSEN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LARSEN d.o.o., OIB 35129792440, Marmontova aleja 1, 47000 Karlovac</izvorni_sadrzaj>
    <derivirana_varijabla naziv="DomainObject.Predmet.ProtustrankaIDrugiAdressOIB_1">LARSEN d.o.o., OIB 35129792440, Marmontova aleja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LARSEN d.o.o.</item>
      <item>FINA regionalni centar Zagreb, podružnica Karlovac</item>
      <item>Robert Žrvnar</item>
    </izvorni_sadrzaj>
    <derivirana_varijabla naziv="DomainObject.Predmet.SudioniciListNaziv_1">
      <item>LARSEN d.o.o.</item>
      <item>FINA regionalni centar Zagreb, podružnica Karlovac</item>
      <item>Robert Žrvnar</item>
    </derivirana_varijabla>
  </DomainObject.Predmet.SudioniciListNaziv>
  <DomainObject.Predmet.SudioniciListAdressOIB>
    <izvorni_sadrzaj>
      <item>LARSEN d.o.o., OIB 35129792440, Marmontova aleja 1,47000 Karlovac</item>
      <item>FINA regionalni centar Zagreb, podružnica Karlovac, OIB 85821130368, Vitezovićeva 1,47000 Karlovac</item>
      <item>Robert Žrvnar, OIB 59798962501, Marmontova aleja 1.,47000 Karlovac</item>
    </izvorni_sadrzaj>
    <derivirana_varijabla naziv="DomainObject.Predmet.SudioniciListAdressOIB_1">
      <item>LARSEN d.o.o., OIB 35129792440, Marmontova aleja 1,47000 Karlovac</item>
      <item>FINA regionalni centar Zagreb, podružnica Karlovac, OIB 85821130368, Vitezovićeva 1,47000 Karlovac</item>
      <item>Robert Žrvnar, OIB 59798962501, Marmontova aleja 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CD3CE-0E9E-49BB-A64E-0618125B2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2780</properties:Characters>
  <properties:Lines>75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