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C77A83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C77A83">
        <w:tc>
          <w:tcPr>
            <w:tcW w:type="dxa" w:w="3227"/>
            <w:gridSpan w:val="2"/>
          </w:tcPr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7cf369" w14:paraId="57cf369" w:rsidRDefault="00AB7880" w:rsidP="00EE4347" w:rsidR="00AB7880" w:rsidRPr="00C77A83">
      <w:pPr>
        <w15:collapsed w:val="false"/>
        <w:rPr>
          <w:rFonts w:cs="Arial" w:hAnsi="Arial" w:ascii="Arial"/>
        </w:rPr>
      </w:pPr>
    </w:p>
    <w:p w:rsidRDefault="00546865" w:rsidP="00546865" w:rsidR="00546865" w:rsidRPr="00C77A83">
      <w:pPr>
        <w:jc w:val="right"/>
      </w:pPr>
      <w:r w:rsidRPr="00C77A83">
        <w:t xml:space="preserve">FINA </w:t>
      </w:r>
    </w:p>
    <w:p w:rsidRDefault="007505B7" w:rsidP="00811733" w:rsidR="007505B7" w:rsidRPr="00C77A83">
      <w:pPr>
        <w:tabs>
          <w:tab w:pos="3555" w:val="left"/>
        </w:tabs>
      </w:pPr>
    </w:p>
    <w:p w:rsidRDefault="00660C80" w:rsidP="001A5CA1" w:rsidR="00660C80" w:rsidRPr="00C77A83"/>
    <w:p w:rsidRDefault="008B1F41" w:rsidP="00C77A83" w:rsidR="000471FB">
      <w:pPr>
        <w:ind w:firstLine="708"/>
        <w:jc w:val="both"/>
      </w:pPr>
      <w:r w:rsidRPr="00C77A83">
        <w:t xml:space="preserve">Za potrebe utvrđivanja </w:t>
      </w:r>
      <w:r w:rsidR="0056041E" w:rsidRPr="00C77A83">
        <w:t>pretpostavki</w:t>
      </w:r>
      <w:r w:rsidRPr="00C77A83">
        <w:t xml:space="preserve"> za otvaranje stečajnog postupka nad </w:t>
      </w:r>
      <w:r w:rsidR="007505B7" w:rsidRPr="00C77A83">
        <w:t>stečajnim dužnikom</w:t>
      </w:r>
      <w:r w:rsidR="00860596" w:rsidRPr="00C77A83">
        <w:t xml:space="preserve"> </w:t>
      </w:r>
      <w:r w:rsidR="00C77A83" w:rsidRPr="00C77A83">
        <w:t xml:space="preserve">HIDROMONT j.d.o.o. za proizvodnju, usluge i trgovinu, </w:t>
      </w:r>
      <w:proofErr w:type="spellStart"/>
      <w:r w:rsidR="00C77A83" w:rsidRPr="00C77A83">
        <w:t>Sukoša</w:t>
      </w:r>
      <w:r w:rsidR="00C77A83">
        <w:t>n</w:t>
      </w:r>
      <w:proofErr w:type="spellEnd"/>
      <w:r w:rsidR="00C77A83">
        <w:t xml:space="preserve">, </w:t>
      </w:r>
      <w:proofErr w:type="spellStart"/>
      <w:r w:rsidR="00C77A83">
        <w:t>Čukovice</w:t>
      </w:r>
      <w:proofErr w:type="spellEnd"/>
      <w:r w:rsidR="00C77A83">
        <w:t xml:space="preserve"> 65, OIB:63120097243 </w:t>
      </w:r>
      <w:r w:rsidR="001A5CA1">
        <w:t xml:space="preserve">dopisom od </w:t>
      </w:r>
      <w:r w:rsidR="00487A1A">
        <w:t>2. srpnja</w:t>
      </w:r>
      <w:r w:rsidR="001A5CA1">
        <w:t xml:space="preserve"> 2018</w:t>
      </w:r>
      <w:r w:rsidR="00487A1A">
        <w:t>. zatražili smo da nam do 24. srpnja 2018., sukladno odredbi čl. 1</w:t>
      </w:r>
      <w:r w:rsidR="005D151D" w:rsidRPr="00C77A83">
        <w:t>23</w:t>
      </w:r>
      <w:r w:rsidR="001A2481" w:rsidRPr="00C77A83">
        <w:t xml:space="preserve">. Stečajnog zakona </w:t>
      </w:r>
      <w:r w:rsidR="00487A1A">
        <w:t>dostavite</w:t>
      </w:r>
      <w:r w:rsidR="001A2481" w:rsidRPr="00C77A83">
        <w:t xml:space="preserve"> podatke</w:t>
      </w:r>
      <w:r w:rsidR="000471FB" w:rsidRPr="00C77A83">
        <w:t xml:space="preserve"> iz O</w:t>
      </w:r>
      <w:r w:rsidR="00DE78C2" w:rsidRPr="00C77A83">
        <w:t xml:space="preserve">čevidnika redoslijeda plaćanja odnosno stanju blokade </w:t>
      </w:r>
      <w:r w:rsidR="00EE4347" w:rsidRPr="00C77A83">
        <w:t xml:space="preserve">te ukupnom broju dana neprekidne blokade za </w:t>
      </w:r>
      <w:r w:rsidR="00C77A83">
        <w:t xml:space="preserve">predmetno </w:t>
      </w:r>
      <w:r w:rsidR="001A2481" w:rsidRPr="00C77A83">
        <w:t>trgovačko društv</w:t>
      </w:r>
      <w:r w:rsidR="00EE4347" w:rsidRPr="00C77A83">
        <w:t>o</w:t>
      </w:r>
      <w:r w:rsidR="001A2481" w:rsidRPr="00C77A83">
        <w:t xml:space="preserve"> </w:t>
      </w:r>
      <w:r w:rsidR="005B795B" w:rsidRPr="00C77A83">
        <w:t xml:space="preserve">i to podatke </w:t>
      </w:r>
      <w:r w:rsidR="005B795B" w:rsidRPr="008A3B12">
        <w:rPr>
          <w:b/>
        </w:rPr>
        <w:t>na dan izdavanja Potvrde</w:t>
      </w:r>
      <w:r w:rsidR="008A3B12">
        <w:rPr>
          <w:b/>
        </w:rPr>
        <w:t xml:space="preserve">, </w:t>
      </w:r>
      <w:r w:rsidR="008A3B12" w:rsidRPr="008A3B12">
        <w:t xml:space="preserve">a ne na dan podnošenja prijedloga </w:t>
      </w:r>
      <w:r w:rsidR="008A3B12">
        <w:t xml:space="preserve">sudu </w:t>
      </w:r>
      <w:r w:rsidR="008A3B12" w:rsidRPr="008A3B12">
        <w:t>za otvaranje stečajnog postupka</w:t>
      </w:r>
      <w:r w:rsidR="008A3B12">
        <w:t>, što je u konkretnom slučaju bilo 21. lipnja 2018</w:t>
      </w:r>
      <w:r w:rsidR="00860596" w:rsidRPr="008A3B12">
        <w:t>.</w:t>
      </w:r>
    </w:p>
    <w:p w:rsidRDefault="00487A1A" w:rsidP="00C77A83" w:rsidR="00487A1A">
      <w:pPr>
        <w:ind w:firstLine="708"/>
        <w:jc w:val="both"/>
      </w:pPr>
    </w:p>
    <w:p w:rsidRDefault="00487A1A" w:rsidP="00C77A83" w:rsidR="00487A1A">
      <w:pPr>
        <w:ind w:firstLine="708"/>
        <w:jc w:val="both"/>
      </w:pPr>
      <w:r>
        <w:t>Da</w:t>
      </w:r>
      <w:r w:rsidR="001A5CA1">
        <w:t>na 4. srpnja 2018. primili smo v</w:t>
      </w:r>
      <w:r>
        <w:t xml:space="preserve">aš podnesak, a iz kojeg proizlazi da u cijelosti ostajete kod navoda iz prijedloga za otvaranje stečajnog postupka od 20. lipnja 2018., te ponovno u istome ponavljate podatke u odnosu na dane neprekidne blokade kao i iznos blokade predmetnog dužnika,  a kako ste to </w:t>
      </w:r>
      <w:r w:rsidR="001A5CA1">
        <w:t>već i navel</w:t>
      </w:r>
      <w:r>
        <w:t>i u svom prijedlogu za otvaranje stečajnog postupka od 20. lipnja 2018. Klasa: 110-07/18-01/04, Ur.br. 04-06-18-2646.</w:t>
      </w:r>
    </w:p>
    <w:p w:rsidRDefault="00487A1A" w:rsidP="00C77A83" w:rsidR="00487A1A" w:rsidRPr="008A3B12">
      <w:pPr>
        <w:ind w:firstLine="708"/>
        <w:jc w:val="both"/>
      </w:pPr>
    </w:p>
    <w:p w:rsidRDefault="00487A1A" w:rsidP="008B1F41" w:rsidR="001A2481">
      <w:pPr>
        <w:jc w:val="both"/>
      </w:pPr>
      <w:r>
        <w:tab/>
        <w:t>S obzirom na navedeno</w:t>
      </w:r>
      <w:r w:rsidR="001A5CA1">
        <w:t>,</w:t>
      </w:r>
      <w:r>
        <w:t xml:space="preserve"> dopisom od 16. srpnja 2018. ponovno smo zatražili podatke o ukupnom broju dana neprekidne blokade i podatke iz Očevidnika redoslijeda plaćanja tj. iznos za koji je predmetno društvo blokirano, međutim do dana pisanja ovog dopisa zatražene podatke nismo još uvijek primili.</w:t>
      </w:r>
    </w:p>
    <w:p w:rsidRDefault="00487A1A" w:rsidP="008B1F41" w:rsidR="00487A1A">
      <w:pPr>
        <w:jc w:val="both"/>
      </w:pPr>
      <w:r>
        <w:tab/>
      </w:r>
    </w:p>
    <w:p w:rsidRDefault="00487A1A" w:rsidP="008B1F41" w:rsidR="00487A1A">
      <w:pPr>
        <w:jc w:val="both"/>
      </w:pPr>
      <w:r>
        <w:tab/>
        <w:t xml:space="preserve">Pokušali smo vas i telefonski kontaktirati na brojeve 023/353-000 i 023/353-009, međutim bezuspješno. Budući da je za dan 25. srpnja 2018. u 8,30 sati određeno ročište za utvrđivanje pretpostavki za otvaranje stečajnog postupka nad stečajnim dužnikom </w:t>
      </w:r>
      <w:r w:rsidRPr="00C77A83">
        <w:t xml:space="preserve">HIDROMONT j.d.o.o. za proizvodnju, usluge i trgovinu, </w:t>
      </w:r>
      <w:proofErr w:type="spellStart"/>
      <w:r w:rsidRPr="00C77A83">
        <w:t>Sukoša</w:t>
      </w:r>
      <w:r>
        <w:t>n</w:t>
      </w:r>
      <w:proofErr w:type="spellEnd"/>
      <w:r>
        <w:t xml:space="preserve">, </w:t>
      </w:r>
      <w:proofErr w:type="spellStart"/>
      <w:r>
        <w:t>Čukovice</w:t>
      </w:r>
      <w:proofErr w:type="spellEnd"/>
      <w:r>
        <w:t xml:space="preserve"> 65, OIB:63120097243</w:t>
      </w:r>
      <w:r w:rsidR="001A5CA1">
        <w:t xml:space="preserve">, a kako još uvijek niste nam dostavili potrebne podatke pozivate se da to dostavite tijekom današnjeg dana ili putem </w:t>
      </w:r>
      <w:proofErr w:type="spellStart"/>
      <w:r w:rsidR="001A5CA1">
        <w:t>fax</w:t>
      </w:r>
      <w:proofErr w:type="spellEnd"/>
      <w:r w:rsidR="001A5CA1">
        <w:t xml:space="preserve"> uređaja ili putem e-mail.</w:t>
      </w:r>
    </w:p>
    <w:p w:rsidRDefault="00DB704B" w:rsidP="00DB704B" w:rsidR="00DB704B" w:rsidRPr="00C77A83"/>
    <w:p w:rsidRDefault="00AB7880" w:rsidP="001A5CA1" w:rsidR="00AB7880" w:rsidRPr="00C77A83">
      <w:pPr>
        <w:jc w:val="center"/>
      </w:pPr>
      <w:r w:rsidRPr="00C77A83">
        <w:t>U Zadru</w:t>
      </w:r>
      <w:r w:rsidR="00197DB5" w:rsidRPr="00C77A83">
        <w:t xml:space="preserve"> </w:t>
      </w:r>
      <w:r w:rsidR="001A5CA1">
        <w:t>24</w:t>
      </w:r>
      <w:r w:rsidR="00C77A83" w:rsidRPr="00C77A83">
        <w:t xml:space="preserve">. srpnja </w:t>
      </w:r>
      <w:r w:rsidR="00127F49" w:rsidRPr="00C77A83">
        <w:t>2018</w:t>
      </w:r>
      <w:r w:rsidR="001A2481" w:rsidRPr="00C77A83">
        <w:t xml:space="preserve">. </w:t>
      </w:r>
    </w:p>
    <w:p w:rsidRDefault="0037671E" w:rsidP="0037671E" w:rsidR="0037671E"/>
    <w:p w:rsidRDefault="0037671E" w:rsidP="0037671E" w:rsidR="0037671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–ovlaštena službenica                                                                     </w:t>
      </w:r>
      <w:r w:rsidRPr="0037671E">
        <w:t xml:space="preserve"> </w:t>
      </w:r>
      <w:r w:rsidRPr="00C77A83">
        <w:t>Sutkinja</w:t>
      </w:r>
    </w:p>
    <w:p w:rsidRDefault="0037671E" w:rsidP="004A7547" w:rsidR="005B795B" w:rsidRPr="00C77A83">
      <w:pPr>
        <w:jc w:val="right"/>
      </w:pPr>
      <w:r>
        <w:t>Vedrana Knežević</w:t>
      </w:r>
      <w:r w:rsidR="005B795B" w:rsidRPr="00C77A83">
        <w:tab/>
      </w:r>
      <w:r w:rsidR="005B795B" w:rsidRPr="00C77A83">
        <w:tab/>
      </w:r>
      <w:r w:rsidR="005B795B" w:rsidRPr="00C77A83">
        <w:tab/>
      </w:r>
      <w:r w:rsidR="005B795B" w:rsidRPr="00C77A83">
        <w:tab/>
      </w:r>
      <w:r w:rsidR="005B795B" w:rsidRPr="00C77A83">
        <w:tab/>
      </w:r>
      <w:r w:rsidR="005B795B" w:rsidRPr="00C77A83">
        <w:tab/>
      </w:r>
      <w:r w:rsidR="005B795B" w:rsidRPr="00C77A83">
        <w:tab/>
      </w:r>
      <w:r w:rsidR="005B795B" w:rsidRPr="00C77A83">
        <w:tab/>
        <w:t xml:space="preserve">     Ana Markač</w:t>
      </w:r>
      <w:r>
        <w:t>, v.r.</w:t>
      </w:r>
      <w:bookmarkStart w:name="_GoBack" w:id="0"/>
      <w:bookmarkEnd w:id="0"/>
    </w:p>
    <w:p w:rsidRDefault="005B795B" w:rsidP="005B795B" w:rsidR="005B795B" w:rsidRPr="00C77A83"/>
    <w:p w:rsidRDefault="00AB7880" w:rsidP="00B019B7" w:rsidR="00AB7880" w:rsidRPr="00C77A83"/>
    <w:p w:rsidRDefault="00B019B7" w:rsidP="00B019B7" w:rsidR="00B019B7" w:rsidRPr="00C77A83">
      <w:r w:rsidRPr="00C77A83">
        <w:t>DNA:</w:t>
      </w:r>
    </w:p>
    <w:p w:rsidRDefault="00B019B7" w:rsidP="00B019B7" w:rsidR="00B019B7">
      <w:r w:rsidRPr="00C77A83">
        <w:t>putem e-Oglasna ploča sudova</w:t>
      </w:r>
    </w:p>
    <w:p w:rsidRDefault="001A5CA1" w:rsidP="00B019B7" w:rsidR="001A5CA1">
      <w:r>
        <w:t>putem e-mail</w:t>
      </w:r>
    </w:p>
    <w:sectPr w:rsidR="001A5CA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57" w:rsidP="00830F9D" w:rsidR="00612F57">
      <w:r>
        <w:separator/>
      </w:r>
    </w:p>
  </w:endnote>
  <w:endnote w:id="0" w:type="continuationSeparator">
    <w:p w:rsidRDefault="00612F57" w:rsidP="00830F9D" w:rsidR="00612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57" w:rsidP="00830F9D" w:rsidR="00612F57">
      <w:r>
        <w:separator/>
      </w:r>
    </w:p>
  </w:footnote>
  <w:footnote w:id="0" w:type="continuationSeparator">
    <w:p w:rsidRDefault="00612F57" w:rsidP="00830F9D" w:rsidR="00612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C77A83">
      <w:t>223</w:t>
    </w:r>
    <w:r w:rsidR="000471FB">
      <w:t>/</w:t>
    </w:r>
    <w:r w:rsidR="00C2454B">
      <w:t>2018</w:t>
    </w:r>
    <w:r w:rsidR="00BA3C41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A5CA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7671E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87A1A"/>
    <w:rsid w:val="004A7547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12F5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D7293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33A6"/>
    <w:rsid w:val="00892B1F"/>
    <w:rsid w:val="008A3B12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3C41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84F8D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2A40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2A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2A4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2A4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2A4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2A4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2A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2A4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2A4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2A4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2A4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HIDROMONT j.d.o.o. za proizvodnju, usluge i trgovinu</izvorni_sadrzaj>
    <derivirana_varijabla naziv="DomainObject.Predmet.ProtustrankaFormated_1">  HIDROMONT j.d.o.o. za proizvodnju, usluge i trgovinu</derivirana_varijabla>
  </DomainObject.Predmet.ProtustrankaFormated>
  <DomainObject.Predmet.ProtustrankaFormatedOIB>
    <izvorni_sadrzaj>  HIDROMONT j.d.o.o. za proizvodnju, usluge i trgovinu, OIB 63120097243</izvorni_sadrzaj>
    <derivirana_varijabla naziv="DomainObject.Predmet.ProtustrankaFormatedOIB_1">  HIDROMONT j.d.o.o. za proizvodnju, usluge i trgovinu, OIB 63120097243</derivirana_varijabla>
  </DomainObject.Predmet.ProtustrankaFormatedOIB>
  <DomainObject.Predmet.ProtustrankaFormatedWithAdress>
    <izvorni_sadrzaj> HIDROMONT j.d.o.o. za proizvodnju, usluge i trgovinu, Čukovice 65, 23206 Sukošan</izvorni_sadrzaj>
    <derivirana_varijabla naziv="DomainObject.Predmet.ProtustrankaFormatedWithAdress_1"> HIDROMONT j.d.o.o. za proizvodnju, usluge i trgovinu, Čukovice 65, 23206 Sukošan</derivirana_varijabla>
  </DomainObject.Predmet.ProtustrankaFormatedWithAdress>
  <DomainObject.Predmet.ProtustrankaFormatedWithAdressOIB>
    <izvorni_sadrzaj> HIDROMONT j.d.o.o. za proizvodnju, usluge i trgovinu, OIB 63120097243, Čukovice 65, 23206 Sukošan</izvorni_sadrzaj>
    <derivirana_varijabla naziv="DomainObject.Predmet.ProtustrankaFormatedWithAdressOIB_1"> HIDROMONT j.d.o.o. za proizvodnju, usluge i trgovinu, OIB 63120097243, Čukovice 65, 23206 Sukošan</derivirana_varijabla>
  </DomainObject.Predmet.ProtustrankaFormatedWithAdressOIB>
  <DomainObject.Predmet.ProtustrankaWithAdress>
    <izvorni_sadrzaj>HIDROMONT j.d.o.o. za proizvodnju, usluge i trgovinu Čukovice 65, 23206 Sukošan</izvorni_sadrzaj>
    <derivirana_varijabla naziv="DomainObject.Predmet.ProtustrankaWithAdress_1">HIDROMONT j.d.o.o. za proizvodnju, usluge i trgovinu Čukovice 65, 23206 Sukošan</derivirana_varijabla>
  </DomainObject.Predmet.ProtustrankaWithAdress>
  <DomainObject.Predmet.ProtustrankaWithAdressOIB>
    <izvorni_sadrzaj>HIDROMONT j.d.o.o. za proizvodnju, usluge i trgovinu, OIB 63120097243, Čukovice 65, 23206 Sukošan</izvorni_sadrzaj>
    <derivirana_varijabla naziv="DomainObject.Predmet.ProtustrankaWithAdressOIB_1">HIDROMONT j.d.o.o. za proizvodnju, usluge i trgovinu, OIB 63120097243, Čukovice 65, 23206 Sukošan</derivirana_varijabla>
  </DomainObject.Predmet.ProtustrankaWithAdressOIB>
  <DomainObject.Predmet.ProtustrankaNazivFormated>
    <izvorni_sadrzaj>HIDROMONT j.d.o.o. za proizvodnju, usluge i trgovinu</izvorni_sadrzaj>
    <derivirana_varijabla naziv="DomainObject.Predmet.ProtustrankaNazivFormated_1">HIDROMONT j.d.o.o. za proizvodnju, usluge i trgovinu</derivirana_varijabla>
  </DomainObject.Predmet.ProtustrankaNazivFormated>
  <DomainObject.Predmet.ProtustrankaNazivFormatedOIB>
    <izvorni_sadrzaj>HIDROMONT j.d.o.o. za proizvodnju, usluge i trgovinu, OIB 63120097243</izvorni_sadrzaj>
    <derivirana_varijabla naziv="DomainObject.Predmet.ProtustrankaNazivFormatedOIB_1">HIDROMONT j.d.o.o. za proizvodnju, usluge i trgovinu, OIB 63120097243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HIDROMONT j.d.o.o. za proizvodnju, usluge i trgovinu</item>
    </izvorni_sadrzaj>
    <derivirana_varijabla naziv="DomainObject.Predmet.ProtuStrankaListFormated_1">
      <item>HIDROMONT j.d.o.o. za proizvodnju, usluge i trgovinu</item>
    </derivirana_varijabla>
  </DomainObject.Predmet.ProtuStrankaListFormated>
  <DomainObject.Predmet.ProtuStrankaListFormatedOIB>
    <izvorni_sadrzaj>
      <item>HIDROMONT j.d.o.o. za proizvodnju, usluge i trgovinu, OIB 63120097243</item>
    </izvorni_sadrzaj>
    <derivirana_varijabla naziv="DomainObject.Predmet.ProtuStrankaListFormatedOIB_1">
      <item>HIDROMONT j.d.o.o. za proizvodnju, usluge i trgovinu, OIB 63120097243</item>
    </derivirana_varijabla>
  </DomainObject.Predmet.ProtuStrankaListFormatedOIB>
  <DomainObject.Predmet.ProtuStrankaListFormatedWithAdress>
    <izvorni_sadrzaj>
      <item>HIDROMONT j.d.o.o. za proizvodnju, usluge i trgovinu, Čukovice 65, 23206 Sukošan</item>
    </izvorni_sadrzaj>
    <derivirana_varijabla naziv="DomainObject.Predmet.ProtuStrankaListFormatedWithAdress_1">
      <item>HIDROMONT j.d.o.o. za proizvodnju, usluge i trgovinu, Čukovice 65, 23206 Sukošan</item>
    </derivirana_varijabla>
  </DomainObject.Predmet.ProtuStrankaListFormatedWithAdress>
  <DomainObject.Predmet.ProtuStrankaListFormatedWithAdressOIB>
    <izvorni_sadrzaj>
      <item>HIDROMONT j.d.o.o. za proizvodnju, usluge i trgovinu, OIB 63120097243, Čukovice 65, 23206 Sukošan</item>
    </izvorni_sadrzaj>
    <derivirana_varijabla naziv="DomainObject.Predmet.ProtuStrankaListFormatedWithAdressOIB_1">
      <item>HIDROMONT j.d.o.o. za proizvodnju, usluge i trgovinu, OIB 63120097243, Čukovice 65, 23206 Sukošan</item>
    </derivirana_varijabla>
  </DomainObject.Predmet.ProtuStrankaListFormatedWithAdressOIB>
  <DomainObject.Predmet.ProtuStrankaListNazivFormated>
    <izvorni_sadrzaj>
      <item>HIDROMONT j.d.o.o. za proizvodnju, usluge i trgovinu</item>
    </izvorni_sadrzaj>
    <derivirana_varijabla naziv="DomainObject.Predmet.ProtuStrankaListNazivFormated_1">
      <item>HIDROMONT j.d.o.o. za proizvodnju, usluge i trgovinu</item>
    </derivirana_varijabla>
  </DomainObject.Predmet.ProtuStrankaListNazivFormated>
  <DomainObject.Predmet.ProtuStrankaListNazivFormatedOIB>
    <izvorni_sadrzaj>
      <item>HIDROMONT j.d.o.o. za proizvodnju, usluge i trgovinu, OIB 63120097243</item>
    </izvorni_sadrzaj>
    <derivirana_varijabla naziv="DomainObject.Predmet.ProtuStrankaListNazivFormatedOIB_1">
      <item>HIDROMONT j.d.o.o. za proizvodnju, usluge i trgovinu, OIB 63120097243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HIDROMONT j.d.o.o. za proizvodnju, usluge i trgovinu</izvorni_sadrzaj>
    <derivirana_varijabla naziv="DomainObject.Predmet.ProtustrankaIDrugi_1">HIDROMONT j.d.o.o. za proizvodnju,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HIDROMONT j.d.o.o. za proizvodnju, usluge i trgovinu, OIB 63120097243, Čukovice 65, 23206 Sukošan</izvorni_sadrzaj>
    <derivirana_varijabla naziv="DomainObject.Predmet.ProtustrankaIDrugiAdressOIB_1">HIDROMONT j.d.o.o. za proizvodnju, usluge i trgovinu, OIB 63120097243, Čukovice 65,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HIDROMONT j.d.o.o. za proizvodnju, usluge i trgovinu</item>
    </izvorni_sadrzaj>
    <derivirana_varijabla naziv="DomainObject.Predmet.SudioniciListNaziv_1">
      <item>FINA</item>
      <item>HIDROMONT j.d.o.o. za proizvodnju, usluge i trgovinu</item>
    </derivirana_varijabla>
  </DomainObject.Predmet.SudioniciListNaziv>
  <DomainObject.Predmet.SudioniciListAdressOIB>
    <izvorni_sadrzaj>
      <item>FINA, OIB 85821130368, Ivana Danila 4,23000 Zadar</item>
      <item>HIDROMONT j.d.o.o. za proizvodnju, usluge i trgovinu, OIB 63120097243, Čukovice 65,23206 Sukošan</item>
    </izvorni_sadrzaj>
    <derivirana_varijabla naziv="DomainObject.Predmet.SudioniciListAdressOIB_1">
      <item>FINA, OIB 85821130368, Ivana Danila 4,23000 Zadar</item>
      <item>HIDROMONT j.d.o.o. za proizvodnju, usluge i trgovinu, OIB 63120097243, Čukovice 65,23206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63120097243</item>
    </izvorni_sadrzaj>
    <derivirana_varijabla naziv="DomainObject.Predmet.SudioniciListNazivOIB_1">
      <item>, OIB 85821130368</item>
      <item>, OIB 63120097243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BBBE4-197B-4523-9E47-365733FDC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1744</properties:Characters>
  <properties:Lines>43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2018-07-24T08:37:00Z</dcterms:created>
  <dc:creator>Administrator</dc:creator>
  <cp:lastModifiedBy>Vedrana Raspović</cp:lastModifiedBy>
  <cp:lastPrinted>2018-07-24T08:51:00Z</cp:lastPrinted>
  <dcterms:modified xmlns:xsi="http://www.w3.org/2001/XMLSchema-instance" xsi:type="dcterms:W3CDTF">2018-07-24T09:28:00Z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(St-223-18  fina stanje računa - NOVO ponovljeni dopis 24.7.18.docx)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