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6b4c" w14:paraId="64e6b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2EFB">
        <w:t>808/2016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492EFB" w:rsidRPr="00C80340">
        <w:t>PLOVITI SE MORA TOURS d.o.o.</w:t>
      </w:r>
      <w:r w:rsidR="00492EFB">
        <w:t xml:space="preserve"> Zagreb, Savska cesta 41, MBS: </w:t>
      </w:r>
      <w:r w:rsidR="00492EFB" w:rsidRPr="00C80340">
        <w:t>080704391</w:t>
      </w:r>
      <w:r w:rsidR="00492EFB">
        <w:t>, OIB:</w:t>
      </w:r>
      <w:r w:rsidR="00492EFB" w:rsidRPr="000461E2">
        <w:t xml:space="preserve"> </w:t>
      </w:r>
      <w:r w:rsidR="00492EFB" w:rsidRPr="00C80340">
        <w:t>37777376956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92EFB">
        <w:t>1.400,59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22A5B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PLOVITI SE MORA TOURS d.o.o. zastupanog po punomoćniku Drago Milerlei</izvorni_sadrzaj>
    <derivirana_varijabla naziv="DomainObject.Predmet.ProtustrankaFormated_1">  PLOVITI SE MORA TOURS d.o.o. zastupanog po punomoćniku Drago Milerlei</derivirana_varijabla>
  </DomainObject.Predmet.ProtustrankaFormated>
  <DomainObject.Predmet.ProtustrankaFormatedOIB>
    <izvorni_sadrzaj>  PLOVITI SE MORA TOURS d.o.o., OIB 37777376956 zastupanog po punomoćniku Drago Milerlei</izvorni_sadrzaj>
    <derivirana_varijabla naziv="DomainObject.Predmet.ProtustrankaFormatedOIB_1">  PLOVITI SE MORA TOURS d.o.o., OIB 37777376956 zastupanog po punomoćniku Drago Milerlei</derivirana_varijabla>
  </DomainObject.Predmet.ProtustrankaFormatedOIB>
  <DomainObject.Predmet.ProtustrankaFormatedWithAdress>
    <izvorni_sadrzaj> PLOVITI SE MORA TOURS d.o.o., Savska cesta 41, 10000 Zagreb zastupanog po punomoćniku Drago Milerlei</izvorni_sadrzaj>
    <derivirana_varijabla naziv="DomainObject.Predmet.ProtustrankaFormatedWithAdress_1"> PLOVITI SE MORA TOURS d.o.o., Savska cesta 41, 10000 Zagreb zastupanog po punomoćniku Drago Milerlei</derivirana_varijabla>
  </DomainObject.Predmet.ProtustrankaFormatedWithAdress>
  <DomainObject.Predmet.ProtustrankaFormatedWithAdressOIB>
    <izvorni_sadrzaj> PLOVITI SE MORA TOURS d.o.o., OIB 37777376956, Savska cesta 41, 10000 Zagreb zastupanog po punomoćniku Drago Milerlei</izvorni_sadrzaj>
    <derivirana_varijabla naziv="DomainObject.Predmet.ProtustrankaFormatedWithAdressOIB_1"> PLOVITI SE MORA TOURS d.o.o., OIB 37777376956, Savska cesta 41, 10000 Zagreb zastupanog po punomoćniku Drago Milerlei</derivirana_varijabla>
  </DomainObject.Predmet.ProtustrankaFormatedWithAdressOIB>
  <DomainObject.Predmet.ProtustrankaWithAdress>
    <izvorni_sadrzaj>PLOVITI SE MORA TOURS d.o.o. Savska cesta 41, 10000 Zagreb</izvorni_sadrzaj>
    <derivirana_varijabla naziv="DomainObject.Predmet.ProtustrankaWithAdress_1">PLOVITI SE MORA TOURS d.o.o. Savska cesta 41, 10000 Zagreb</derivirana_varijabla>
  </DomainObject.Predmet.ProtustrankaWithAdress>
  <DomainObject.Predmet.ProtustrankaWithAdressOIB>
    <izvorni_sadrzaj>PLOVITI SE MORA TOURS d.o.o., OIB 37777376956, Savska cesta 41, 10000 Zagreb</izvorni_sadrzaj>
    <derivirana_varijabla naziv="DomainObject.Predmet.ProtustrankaWithAdressOIB_1">PLOVITI SE MORA TOURS d.o.o., OIB 37777376956, Savska cesta 41, 10000 Zagreb</derivirana_varijabla>
  </DomainObject.Predmet.ProtustrankaWithAdressOIB>
  <DomainObject.Predmet.ProtustrankaNazivFormated>
    <izvorni_sadrzaj>PLOVITI SE MORA TOURS d.o.o.</izvorni_sadrzaj>
    <derivirana_varijabla naziv="DomainObject.Predmet.ProtustrankaNazivFormated_1">PLOVITI SE MORA TOURS d.o.o.</derivirana_varijabla>
  </DomainObject.Predmet.ProtustrankaNazivFormated>
  <DomainObject.Predmet.ProtustrankaNazivFormatedOIB>
    <izvorni_sadrzaj>PLOVITI SE MORA TOURS d.o.o., OIB 37777376956</izvorni_sadrzaj>
    <derivirana_varijabla naziv="DomainObject.Predmet.ProtustrankaNazivFormatedOIB_1">PLOVITI SE MORA TOURS d.o.o., OIB 37777376956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PLOVITI SE MORA TOURS d.o.o. zastupanog po punomoćniku Drago Milerlei</item>
    </izvorni_sadrzaj>
    <derivirana_varijabla naziv="DomainObject.Predmet.ProtuStrankaListFormated_1">
      <item>PLOVITI SE MORA TOURS d.o.o. zastupanog po punomoćniku Drago Milerlei</item>
    </derivirana_varijabla>
  </DomainObject.Predmet.ProtuStrankaListFormated>
  <DomainObject.Predmet.ProtuStrankaListFormatedOIB>
    <izvorni_sadrzaj>
      <item>PLOVITI SE MORA TOURS d.o.o., OIB 37777376956 zastupanog po punomoćniku Drago Milerlei</item>
    </izvorni_sadrzaj>
    <derivirana_varijabla naziv="DomainObject.Predmet.ProtuStrankaListFormatedOIB_1">
      <item>PLOVITI SE MORA TOURS d.o.o., OIB 37777376956 zastupanog po punomoćniku Drago Milerlei</item>
    </derivirana_varijabla>
  </DomainObject.Predmet.ProtuStrankaListFormatedOIB>
  <DomainObject.Predmet.ProtuStrankaListFormatedWithAdress>
    <izvorni_sadrzaj>
      <item>PLOVITI SE MORA TOURS d.o.o., Savska cesta 41, 10000 Zagreb zastupanog po punomoćniku Drago Milerlei</item>
    </izvorni_sadrzaj>
    <derivirana_varijabla naziv="DomainObject.Predmet.ProtuStrankaListFormatedWithAdress_1">
      <item>PLOVITI SE MORA TOURS d.o.o., Savska cesta 41, 10000 Zagreb zastupanog po punomoćniku Drago Milerlei</item>
    </derivirana_varijabla>
  </DomainObject.Predmet.ProtuStrankaListFormatedWithAdress>
  <DomainObject.Predmet.ProtuStrankaListFormatedWithAdressOIB>
    <izvorni_sadrzaj>
      <item>PLOVITI SE MORA TOURS d.o.o., OIB 37777376956, Savska cesta 41, 10000 Zagreb zastupanog po punomoćniku Drago Milerlei</item>
    </izvorni_sadrzaj>
    <derivirana_varijabla naziv="DomainObject.Predmet.ProtuStrankaListFormatedWithAdressOIB_1">
      <item>PLOVITI SE MORA TOURS d.o.o., OIB 37777376956, Savska cesta 41, 10000 Zagreb zastupanog po punomoćniku Drago Milerlei</item>
    </derivirana_varijabla>
  </DomainObject.Predmet.ProtuStrankaListFormatedWithAdressOIB>
  <DomainObject.Predmet.ProtuStrankaListNazivFormated>
    <izvorni_sadrzaj>
      <item>PLOVITI SE MORA TOURS d.o.o.</item>
    </izvorni_sadrzaj>
    <derivirana_varijabla naziv="DomainObject.Predmet.ProtuStrankaListNazivFormated_1">
      <item>PLOVITI SE MORA TOURS d.o.o.</item>
    </derivirana_varijabla>
  </DomainObject.Predmet.ProtuStrankaListNazivFormated>
  <DomainObject.Predmet.ProtuStrankaListNazivFormatedOIB>
    <izvorni_sadrzaj>
      <item>PLOVITI SE MORA TOURS d.o.o., OIB 37777376956</item>
    </izvorni_sadrzaj>
    <derivirana_varijabla naziv="DomainObject.Predmet.ProtuStrankaListNazivFormatedOIB_1">
      <item>PLOVITI SE MORA TOURS d.o.o., OIB 37777376956</item>
    </derivirana_varijabla>
  </DomainObject.Predmet.ProtuStrankaListNazivFormatedOIB>
  <DomainObject.Predmet.OstaliListFormated>
    <izvorni_sadrzaj>
      <item>Drago Milerlei punomoćnik sudionika u postupku PLOVITI SE MORA TOURS d.o.o.</item>
    </izvorni_sadrzaj>
    <derivirana_varijabla naziv="DomainObject.Predmet.OstaliListFormated_1">
      <item>Drago Milerlei punomoćnik sudionika u postupku PLOVITI SE MORA TOURS d.o.o.</item>
    </derivirana_varijabla>
  </DomainObject.Predmet.OstaliListFormated>
  <DomainObject.Predmet.OstaliListFormatedOIB>
    <izvorni_sadrzaj>
      <item>Drago Milerlei, OIB 71402979978 punomoćnik sudionika u postupku PLOVITI SE MORA TOURS d.o.o.</item>
    </izvorni_sadrzaj>
    <derivirana_varijabla naziv="DomainObject.Predmet.OstaliListFormatedOIB_1">
      <item>Drago Milerlei, OIB 71402979978 punomoćnik sudionika u postupku PLOVITI SE MORA TOURS d.o.o.</item>
    </derivirana_varijabla>
  </DomainObject.Predmet.OstaliListFormatedOIB>
  <DomainObject.Predmet.OstaliListFormatedWithAdress>
    <izvorni_sadrzaj>
      <item>Drago Milerlei punomoćnik sudionika u postupku PLOVITI SE MORA TOURS d.o.o.</item>
    </izvorni_sadrzaj>
    <derivirana_varijabla naziv="DomainObject.Predmet.OstaliListFormatedWithAdress_1">
      <item>Drago Milerlei punomoćnik sudionika u postupku PLOVITI SE MORA TOURS d.o.o.</item>
    </derivirana_varijabla>
  </DomainObject.Predmet.OstaliListFormatedWithAdress>
  <DomainObject.Predmet.OstaliListFormatedWithAdressOIB>
    <izvorni_sadrzaj>
      <item>Drago Milerlei, OIB 71402979978 punomoćnik sudionika u postupku PLOVITI SE MORA TOURS d.o.o.</item>
    </izvorni_sadrzaj>
    <derivirana_varijabla naziv="DomainObject.Predmet.OstaliListFormatedWithAdressOIB_1">
      <item>Drago Milerlei, OIB 71402979978 punomoćnik sudionika u postupku PLOVITI SE MORA TOURS d.o.o.</item>
    </derivirana_varijabla>
  </DomainObject.Predmet.OstaliListFormatedWithAdressOIB>
  <DomainObject.Predmet.OstaliListNazivFormated>
    <izvorni_sadrzaj>
      <item>Drago Milerlei</item>
    </izvorni_sadrzaj>
    <derivirana_varijabla naziv="DomainObject.Predmet.OstaliListNazivFormated_1">
      <item>Drago Milerlei</item>
    </derivirana_varijabla>
  </DomainObject.Predmet.OstaliListNazivFormated>
  <DomainObject.Predmet.OstaliListNazivFormatedOIB>
    <izvorni_sadrzaj>
      <item>Drago Milerlei, OIB 71402979978</item>
    </izvorni_sadrzaj>
    <derivirana_varijabla naziv="DomainObject.Predmet.OstaliListNazivFormatedOIB_1">
      <item>Drago Milerlei, OIB 71402979978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PLOVITI SE MORA TOURS d.o.o.</izvorni_sadrzaj>
    <derivirana_varijabla naziv="DomainObject.Predmet.ProtustrankaIDrugi_1">PLOVITI SE MORA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PLOVITI SE MORA TOURS d.o.o., OIB 37777376956, Savska cesta 41, 10000 Zagreb</izvorni_sadrzaj>
    <derivirana_varijabla naziv="DomainObject.Predmet.ProtustrankaIDrugiAdressOIB_1">PLOVITI SE MORA TOURS d.o.o., OIB 37777376956,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PLOVITI SE MORA TOURS d.o.o.</item>
      <item>Drago Milerlei</item>
    </izvorni_sadrzaj>
    <derivirana_varijabla naziv="DomainObject.Predmet.SudioniciListNaziv_1">
      <item>FINA Regionalni centar Zagreb</item>
      <item>PLOVITI SE MORA TOURS d.o.o.</item>
      <item>Drago Milerlei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PLOVITI SE MORA TOURS d.o.o., OIB 37777376956, Savska cesta 41,10000 Zagreb</item>
      <item>Drago Milerlei, OIB 71402979978</item>
    </izvorni_sadrzaj>
    <derivirana_varijabla naziv="DomainObject.Predmet.SudioniciListAdressOIB_1">
      <item>FINA Regionalni centar Zagreb, OIB 85821130368, Trg svibanjskih žrtava 1995. br. 1,10000 Zagreb</item>
      <item>PLOVITI SE MORA TOURS d.o.o., OIB 37777376956, Savska cesta 41,10000 Zagreb</item>
      <item>Drago Milerlei, OIB 71402979978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37777376956</item>
      <item>, OIB 71402979978</item>
    </izvorni_sadrzaj>
    <derivirana_varijabla naziv="DomainObject.Predmet.SudioniciListNazivOIB_1">
      <item>, OIB 85821130368</item>
      <item>, OIB 37777376956</item>
      <item>, OIB 71402979978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2016-02-24T14:16:00Z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