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C4FFD" w:rsidR="00AC2674" w:rsidRPr="00DF00FB">
        <w:tc>
          <w:tcPr>
            <w:tcW w:type="dxa" w:w="2985"/>
            <w:shd w:fill="auto" w:color="auto" w:val="clear"/>
          </w:tcPr>
          <w:p w:rsidRDefault="00AC2674" w:rsidP="001C4FFD" w:rsidR="00AC267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2674" w:rsidP="001C4FFD" w:rsidR="00AC267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AC2674" w:rsidP="001C4FFD" w:rsidR="00AC267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AC2674" w:rsidP="001C4FFD" w:rsidR="00AC267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662234d" w14:paraId="662234d" w:rsidRDefault="00AC2674" w:rsidP="00AC2674" w:rsidR="00AC2674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C4FFD" w:rsidR="00AC2674" w:rsidRPr="00DF00FB">
        <w:trPr>
          <w:jc w:val="right"/>
        </w:trPr>
        <w:tc>
          <w:tcPr>
            <w:tcW w:type="dxa" w:w="4320"/>
          </w:tcPr>
          <w:p w:rsidRDefault="00AC2674" w:rsidP="001C4FFD" w:rsidR="00AC2674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St-76/16-173</w:t>
            </w:r>
          </w:p>
        </w:tc>
      </w:tr>
    </w:tbl>
    <w:p w:rsidRDefault="008F7D50" w:rsidP="00AC2674" w:rsidR="008F7D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2674" w:rsidP="00AC2674" w:rsidR="00AC26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2674" w:rsidP="00AC2674" w:rsidR="00AC2674" w:rsidRPr="008F7D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7D50" w:rsidP="00AC2674" w:rsidR="008F7D5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</w:t>
      </w:r>
      <w:r w:rsidR="00AC2674">
        <w:rPr>
          <w:rFonts w:cs="Times New Roman" w:hAnsi="Times New Roman" w:ascii="Times New Roman"/>
          <w:sz w:val="24"/>
          <w:szCs w:val="24"/>
        </w:rPr>
        <w:t xml:space="preserve"> se vodi nad stečajnim dužnikom </w:t>
      </w:r>
      <w:r w:rsidRPr="008F7D50">
        <w:rPr>
          <w:rFonts w:cs="Times New Roman" w:hAnsi="Times New Roman" w:ascii="Times New Roman"/>
          <w:sz w:val="24"/>
          <w:szCs w:val="24"/>
        </w:rPr>
        <w:t>A.B.M. d.o.o. u stečaju, Koprivnica, Flori</w:t>
      </w:r>
      <w:r w:rsidR="00AC2674">
        <w:rPr>
          <w:rFonts w:cs="Times New Roman" w:hAnsi="Times New Roman" w:ascii="Times New Roman"/>
          <w:sz w:val="24"/>
          <w:szCs w:val="24"/>
        </w:rPr>
        <w:t xml:space="preserve">janski trg 8, OIB: 01709786550, </w:t>
      </w:r>
      <w:r w:rsidRPr="008F7D50">
        <w:rPr>
          <w:rFonts w:cs="Times New Roman" w:hAnsi="Times New Roman" w:ascii="Times New Roman"/>
          <w:sz w:val="24"/>
          <w:szCs w:val="24"/>
        </w:rPr>
        <w:t>nakon održane elektroničke javne dražbe kod Financijske a</w:t>
      </w:r>
      <w:r>
        <w:rPr>
          <w:rFonts w:cs="Times New Roman" w:hAnsi="Times New Roman" w:ascii="Times New Roman"/>
          <w:sz w:val="24"/>
          <w:szCs w:val="24"/>
        </w:rPr>
        <w:t>gencije, 26</w:t>
      </w:r>
      <w:r w:rsidRPr="008F7D50">
        <w:rPr>
          <w:rFonts w:cs="Times New Roman" w:hAnsi="Times New Roman" w:ascii="Times New Roman"/>
          <w:sz w:val="24"/>
          <w:szCs w:val="24"/>
        </w:rPr>
        <w:t>. rujna 2018.  donio je sljedeći</w:t>
      </w:r>
    </w:p>
    <w:p w:rsidRDefault="00AC2674" w:rsidP="00AC2674" w:rsidR="00AC2674" w:rsidRPr="008F7D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F7D50" w:rsidP="00AC2674" w:rsidR="008F7D5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AC2674" w:rsidP="00AC2674" w:rsidR="00AC2674" w:rsidRPr="008F7D5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F7D50" w:rsidP="00AC2674" w:rsidR="008F7D50" w:rsidRPr="008F7D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>I.</w:t>
      </w:r>
      <w:r w:rsidRPr="008F7D50">
        <w:rPr>
          <w:rFonts w:cs="Times New Roman" w:hAnsi="Times New Roman" w:ascii="Times New Roman"/>
          <w:sz w:val="24"/>
          <w:szCs w:val="24"/>
        </w:rPr>
        <w:tab/>
        <w:t>Na temelju rješenja o dosudi  ovoga suda od 16. kolovoza 2</w:t>
      </w:r>
      <w:r>
        <w:rPr>
          <w:rFonts w:cs="Times New Roman" w:hAnsi="Times New Roman" w:ascii="Times New Roman"/>
          <w:sz w:val="24"/>
          <w:szCs w:val="24"/>
        </w:rPr>
        <w:t>018., poslovni broj St-76/16-137</w:t>
      </w:r>
      <w:r w:rsidRPr="008F7D50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stečajnog dužnika A.B.M. d.o.o. u stečaju, Koprivnica, Florijanski trg 8, OIB: 01709786550 i to:</w:t>
      </w:r>
    </w:p>
    <w:p w:rsidRDefault="008F7D50" w:rsidP="00AC2674" w:rsidR="008F7D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 xml:space="preserve">-čkbr. 795 gospodarske zgrade i dvorište u ulici Braće Radića, površine 893 m2, upisane u z.k.ul.br. 614, k.o. Jalkovec, 1. vlasnički dio: 1/1, upisana u Zemljišno-knjižnom odjelu  Varaždin, kod Općinskog suda u Varaždinu, u korist kupca </w:t>
      </w:r>
      <w:r w:rsidR="00AC2674">
        <w:rPr>
          <w:rFonts w:cs="Times New Roman" w:hAnsi="Times New Roman" w:ascii="Times New Roman"/>
          <w:sz w:val="24"/>
          <w:szCs w:val="24"/>
        </w:rPr>
        <w:t>FIDOS d.o.o., Doljan, Radnička 2, OIB: 52311405185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F7D50" w:rsidP="00AC2674" w:rsidR="008F7D50" w:rsidRPr="008F7D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>II.</w:t>
      </w:r>
      <w:r w:rsidRPr="008F7D50"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AC2674">
        <w:rPr>
          <w:rFonts w:cs="Times New Roman" w:hAnsi="Times New Roman" w:ascii="Times New Roman"/>
          <w:sz w:val="24"/>
          <w:szCs w:val="24"/>
        </w:rPr>
        <w:t>FIDOS d.o.o., Doljan, Radnička 2, OIB: 52311405185</w:t>
      </w:r>
      <w:r w:rsidRPr="008F7D50">
        <w:rPr>
          <w:rFonts w:cs="Times New Roman" w:hAnsi="Times New Roman" w:ascii="Times New Roman"/>
          <w:sz w:val="24"/>
          <w:szCs w:val="24"/>
        </w:rPr>
        <w:t xml:space="preserve">, uplatio u cijelosti kupovninu za nekretnine navedene u toč. I. izreke ovog zaključka u iznosu od </w:t>
      </w:r>
      <w:r>
        <w:rPr>
          <w:rFonts w:cs="Times New Roman" w:hAnsi="Times New Roman" w:ascii="Times New Roman"/>
          <w:sz w:val="24"/>
          <w:szCs w:val="24"/>
        </w:rPr>
        <w:t xml:space="preserve">250.250,00 </w:t>
      </w:r>
      <w:r w:rsidRPr="008F7D50">
        <w:rPr>
          <w:rFonts w:cs="Times New Roman" w:hAnsi="Times New Roman" w:ascii="Times New Roman"/>
          <w:sz w:val="24"/>
          <w:szCs w:val="24"/>
        </w:rPr>
        <w:t>kn.</w:t>
      </w:r>
    </w:p>
    <w:p w:rsidRDefault="008F7D50" w:rsidP="00AC2674" w:rsidR="008F7D50" w:rsidRPr="008F7D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>III.</w:t>
      </w:r>
      <w:r w:rsidRPr="008F7D50">
        <w:rPr>
          <w:rFonts w:cs="Times New Roman" w:hAnsi="Times New Roman" w:ascii="Times New Roman"/>
          <w:sz w:val="24"/>
          <w:szCs w:val="24"/>
        </w:rPr>
        <w:tab/>
        <w:t xml:space="preserve">Nalaže se Zemljišno-knjižnoj službi Općinskog suda u </w:t>
      </w:r>
      <w:r>
        <w:rPr>
          <w:rFonts w:cs="Times New Roman" w:hAnsi="Times New Roman" w:ascii="Times New Roman"/>
          <w:sz w:val="24"/>
          <w:szCs w:val="24"/>
        </w:rPr>
        <w:t>Varaždinu</w:t>
      </w:r>
      <w:r w:rsidRPr="008F7D50">
        <w:rPr>
          <w:rFonts w:cs="Times New Roman" w:hAnsi="Times New Roman" w:ascii="Times New Roman"/>
          <w:sz w:val="24"/>
          <w:szCs w:val="24"/>
        </w:rPr>
        <w:t xml:space="preserve"> da izvrši upis prava vlasništva na navedenim nekretninama iz točke I. ovog zaključka, kao i da na istim nekretninama izvrši upis brisanja svih zabilježbi i svih upisanih založnih prava i tereta i to:</w:t>
      </w:r>
    </w:p>
    <w:p w:rsidRDefault="008F7D50" w:rsidP="00AC2674" w:rsidR="008F7D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23. veljače 2015., broj Z-966/15,</w:t>
      </w:r>
    </w:p>
    <w:p w:rsidRDefault="008F7D50" w:rsidP="00AC2674" w:rsidR="008F7D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AC2674">
        <w:rPr>
          <w:rFonts w:cs="Times New Roman" w:hAnsi="Times New Roman" w:ascii="Times New Roman"/>
          <w:sz w:val="24"/>
          <w:szCs w:val="24"/>
        </w:rPr>
        <w:t>Zaprimljeno 4. rujna 2017., broj</w:t>
      </w:r>
      <w:r>
        <w:rPr>
          <w:rFonts w:cs="Times New Roman" w:hAnsi="Times New Roman" w:ascii="Times New Roman"/>
          <w:sz w:val="24"/>
          <w:szCs w:val="24"/>
        </w:rPr>
        <w:t xml:space="preserve"> Z-10953/2017,</w:t>
      </w:r>
    </w:p>
    <w:p w:rsidRDefault="008F7D50" w:rsidP="00AC2674" w:rsidR="008F7D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14. lipnja 2011., broj Z-3293/11,</w:t>
      </w:r>
    </w:p>
    <w:p w:rsidRDefault="008F7D50" w:rsidP="00AC2674" w:rsidR="008F7D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14. lipnja 2011., broj Z-3293/11,</w:t>
      </w:r>
    </w:p>
    <w:p w:rsidRDefault="008F7D50" w:rsidP="00AC2674" w:rsidR="008F7D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14. lipnja 2011., broj Z-3293/11,</w:t>
      </w:r>
    </w:p>
    <w:p w:rsidRDefault="004D2949" w:rsidP="00AC2674" w:rsidR="004D29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14. lipnja 2011., broj Z-3293/11,</w:t>
      </w:r>
    </w:p>
    <w:p w:rsidRDefault="008F7D50" w:rsidP="00AC2674" w:rsidR="008F7D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D2949">
        <w:rPr>
          <w:rFonts w:cs="Times New Roman" w:hAnsi="Times New Roman" w:ascii="Times New Roman"/>
          <w:sz w:val="24"/>
          <w:szCs w:val="24"/>
        </w:rPr>
        <w:t>Zaprimljeno 14. lipnja 2011., broj Z-3293/11,</w:t>
      </w:r>
    </w:p>
    <w:p w:rsidRDefault="004D2949" w:rsidP="00AC2674" w:rsidR="004D29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14. linja 2011., broj Z-3293/11,</w:t>
      </w:r>
    </w:p>
    <w:p w:rsidRDefault="00AC2674" w:rsidP="00AC2674" w:rsidR="004D29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-Zaprimljeno 13. veljače 2013., </w:t>
      </w:r>
      <w:r w:rsidR="004D2949">
        <w:rPr>
          <w:rFonts w:cs="Times New Roman" w:hAnsi="Times New Roman" w:ascii="Times New Roman"/>
          <w:sz w:val="24"/>
          <w:szCs w:val="24"/>
        </w:rPr>
        <w:t>broj Z-761/13,</w:t>
      </w:r>
    </w:p>
    <w:p w:rsidRDefault="00AC2674" w:rsidP="00AC2674" w:rsidR="004D29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-Zaprimljeno 13. veljače 2013., </w:t>
      </w:r>
      <w:r w:rsidR="004D2949">
        <w:rPr>
          <w:rFonts w:cs="Times New Roman" w:hAnsi="Times New Roman" w:ascii="Times New Roman"/>
          <w:sz w:val="24"/>
          <w:szCs w:val="24"/>
        </w:rPr>
        <w:t>broj Z-761/13,</w:t>
      </w:r>
    </w:p>
    <w:p w:rsidRDefault="004D2949" w:rsidP="00AC2674" w:rsidR="004D2949" w:rsidRPr="008F7D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6. ožujka 2013., broj Z-1142/13.</w:t>
      </w:r>
    </w:p>
    <w:p w:rsidRDefault="008F7D50" w:rsidP="00AC2674" w:rsidR="008F7D50" w:rsidRPr="008F7D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7D50" w:rsidP="00AC2674" w:rsidR="008F7D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lastRenderedPageBreak/>
        <w:t>IV.</w:t>
      </w:r>
      <w:r w:rsidRPr="008F7D50">
        <w:rPr>
          <w:rFonts w:cs="Times New Roman" w:hAnsi="Times New Roman" w:ascii="Times New Roman"/>
          <w:sz w:val="24"/>
          <w:szCs w:val="24"/>
        </w:rPr>
        <w:tab/>
        <w:t>Nalaže se stečajnom upravitelju da izvrši primopredaju kupljene imovine, te da nakon predaje u posjed o tome pismeno izvijesti sud.</w:t>
      </w:r>
    </w:p>
    <w:p w:rsidRDefault="00AC2674" w:rsidP="00AC2674" w:rsidR="00AC2674" w:rsidRPr="008F7D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F7D50" w:rsidP="00AC2674" w:rsidR="00AC2674" w:rsidRPr="008F7D5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>Obrazloženje</w:t>
      </w:r>
    </w:p>
    <w:p w:rsidRDefault="008F7D50" w:rsidP="00AC2674" w:rsidR="008F7D50" w:rsidRPr="008F7D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ab/>
        <w:t>Ovaj sud je donio rješenje o dosudi 16. kolovoza 2</w:t>
      </w:r>
      <w:r w:rsidR="004D2949">
        <w:rPr>
          <w:rFonts w:cs="Times New Roman" w:hAnsi="Times New Roman" w:ascii="Times New Roman"/>
          <w:sz w:val="24"/>
          <w:szCs w:val="24"/>
        </w:rPr>
        <w:t>018., poslovni broj St-76/16-137</w:t>
      </w:r>
      <w:r w:rsidRPr="008F7D50">
        <w:rPr>
          <w:rFonts w:cs="Times New Roman" w:hAnsi="Times New Roman" w:ascii="Times New Roman"/>
          <w:sz w:val="24"/>
          <w:szCs w:val="24"/>
        </w:rPr>
        <w:t xml:space="preserve">, kojim je dosuđena nekretnina iz toč. I. izreke ovog zaključka kupcu </w:t>
      </w:r>
      <w:r w:rsidR="00AC2674">
        <w:rPr>
          <w:rFonts w:cs="Times New Roman" w:hAnsi="Times New Roman" w:ascii="Times New Roman"/>
          <w:sz w:val="24"/>
          <w:szCs w:val="24"/>
        </w:rPr>
        <w:t>FIDOS d.o.o., Doljan, Radnička 2, OIB: 52311405185</w:t>
      </w:r>
      <w:r w:rsidR="004D2949">
        <w:rPr>
          <w:rFonts w:cs="Times New Roman" w:hAnsi="Times New Roman" w:ascii="Times New Roman"/>
          <w:sz w:val="24"/>
          <w:szCs w:val="24"/>
        </w:rPr>
        <w:t xml:space="preserve">, </w:t>
      </w:r>
      <w:r w:rsidRPr="008F7D50">
        <w:rPr>
          <w:rFonts w:cs="Times New Roman" w:hAnsi="Times New Roman" w:ascii="Times New Roman"/>
          <w:sz w:val="24"/>
          <w:szCs w:val="24"/>
        </w:rPr>
        <w:t xml:space="preserve">te je isti pozvan na uplatu preostale kupovnine u iznosu od </w:t>
      </w:r>
      <w:r w:rsidR="004D2949">
        <w:rPr>
          <w:rFonts w:cs="Times New Roman" w:hAnsi="Times New Roman" w:ascii="Times New Roman"/>
          <w:sz w:val="24"/>
          <w:szCs w:val="24"/>
        </w:rPr>
        <w:t>160.250,00</w:t>
      </w:r>
      <w:r w:rsidRPr="008F7D50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 uplatio jamčevinu u iznosu od </w:t>
      </w:r>
      <w:r w:rsidR="004D2949">
        <w:rPr>
          <w:rFonts w:cs="Times New Roman" w:hAnsi="Times New Roman" w:ascii="Times New Roman"/>
          <w:sz w:val="24"/>
          <w:szCs w:val="24"/>
        </w:rPr>
        <w:t>9</w:t>
      </w:r>
      <w:r w:rsidRPr="008F7D50">
        <w:rPr>
          <w:rFonts w:cs="Times New Roman" w:hAnsi="Times New Roman" w:ascii="Times New Roman"/>
          <w:sz w:val="24"/>
          <w:szCs w:val="24"/>
        </w:rPr>
        <w:t>0.000,00 kn, pa je dakle s osnova ku</w:t>
      </w:r>
      <w:r w:rsidR="004D2949">
        <w:rPr>
          <w:rFonts w:cs="Times New Roman" w:hAnsi="Times New Roman" w:ascii="Times New Roman"/>
          <w:sz w:val="24"/>
          <w:szCs w:val="24"/>
        </w:rPr>
        <w:t>povnine kupac uplatio</w:t>
      </w:r>
      <w:r w:rsidR="007E2221">
        <w:rPr>
          <w:rFonts w:cs="Times New Roman" w:hAnsi="Times New Roman" w:ascii="Times New Roman"/>
          <w:sz w:val="24"/>
          <w:szCs w:val="24"/>
        </w:rPr>
        <w:t xml:space="preserve"> ukupno</w:t>
      </w:r>
      <w:r w:rsidR="004D2949">
        <w:rPr>
          <w:rFonts w:cs="Times New Roman" w:hAnsi="Times New Roman" w:ascii="Times New Roman"/>
          <w:sz w:val="24"/>
          <w:szCs w:val="24"/>
        </w:rPr>
        <w:t xml:space="preserve"> 250.250,00</w:t>
      </w:r>
      <w:r w:rsidRPr="008F7D50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8F7D50" w:rsidP="00AC2674" w:rsidR="008F7D50" w:rsidRPr="008F7D5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ab/>
        <w:t xml:space="preserve">Navedeno rješenje je postalo pravomoćno 4. rujna 2018., te je kupac uplatio preostali iznos kupovnine u iznosu od </w:t>
      </w:r>
      <w:r w:rsidR="004D2949">
        <w:rPr>
          <w:rFonts w:cs="Times New Roman" w:hAnsi="Times New Roman" w:ascii="Times New Roman"/>
          <w:sz w:val="24"/>
          <w:szCs w:val="24"/>
        </w:rPr>
        <w:t>160.250</w:t>
      </w:r>
      <w:r w:rsidRPr="008F7D50">
        <w:rPr>
          <w:rFonts w:cs="Times New Roman" w:hAnsi="Times New Roman" w:ascii="Times New Roman"/>
          <w:sz w:val="24"/>
          <w:szCs w:val="24"/>
        </w:rPr>
        <w:t xml:space="preserve"> kn, o čemu je ovaj sud izv</w:t>
      </w:r>
      <w:r w:rsidR="004D2949">
        <w:rPr>
          <w:rFonts w:cs="Times New Roman" w:hAnsi="Times New Roman" w:ascii="Times New Roman"/>
          <w:sz w:val="24"/>
          <w:szCs w:val="24"/>
        </w:rPr>
        <w:t>ijestila Financijska agencija 26. rujna</w:t>
      </w:r>
      <w:r w:rsidRPr="008F7D50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F7D50" w:rsidP="00AC2674" w:rsidR="00AC267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ab/>
        <w:t>S obzirom na navedeno, valjalo je primjenom čl. 108. i 126. Ovršnog zakona (Narodne novine br. 121/12, 25/13,  93/14, 73/17) odlučiti kao u izreci ovog zaključka.</w:t>
      </w:r>
    </w:p>
    <w:p w:rsidRDefault="00AC2674" w:rsidP="00AC2674" w:rsidR="00AC2674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26. rujna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C2674" w:rsidP="00AC2674" w:rsidR="00AC267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AC2674" w:rsidP="00AC2674" w:rsidR="00AC267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C2674" w:rsidP="00AC2674" w:rsidR="00AC267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AC2674" w:rsidP="00AC2674" w:rsidR="00AC267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C2674" w:rsidP="00AC2674" w:rsidR="00AC267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C2674" w:rsidP="00AC2674" w:rsidR="00AC267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AC2674" w:rsidP="00AC2674" w:rsidR="00AC2674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C2674" w:rsidP="00AC2674" w:rsidR="00AC2674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C2674" w:rsidP="00AC2674" w:rsidR="00AC2674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AC2674" w:rsidP="00AC2674" w:rsidR="00AC26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2674" w:rsidP="00AC2674" w:rsidR="00AC26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C2674" w:rsidP="00AC2674" w:rsidR="00AC26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C2674" w:rsidP="00AC2674" w:rsidR="00AC267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 Varaždin, Braće Radić 2 (odmah i nakon pravomoćnosti rješenja), sa pravomoćnim rješenjem o dosudi</w:t>
      </w:r>
    </w:p>
    <w:p w:rsidRDefault="00AC2674" w:rsidP="00AC2674" w:rsidR="00AC267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 sa pravomoćnim rješenjem o dosudi</w:t>
      </w:r>
    </w:p>
    <w:p w:rsidRDefault="00AC2674" w:rsidP="00AC2674" w:rsidR="00AC2674" w:rsidRPr="00AC267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C2674" w:rsidP="00AC2674" w:rsidR="00AC267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AC2674" w:rsidP="00AC2674" w:rsidR="00AC267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Želimir Uršulin, Ivanec, Trg hrvatskih ivanovaca 9,</w:t>
      </w:r>
    </w:p>
    <w:p w:rsidRDefault="00AC2674" w:rsidP="00AC2674" w:rsidR="00AC26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Kupac FIDOS d.o.o., Doljan, Radnička 2, </w:t>
      </w:r>
    </w:p>
    <w:p w:rsidRDefault="00AC2674" w:rsidP="00AC2674" w:rsidR="00AC26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C2674" w:rsidP="00AC2674" w:rsidR="00AC26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AC2674" w:rsidP="00AC2674" w:rsidR="00AC26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711DEF" w:rsidP="00711DEF" w:rsidR="00711DEF" w:rsidRPr="00711DE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C2674" w:rsidP="00AC2674" w:rsidR="00AC2674" w:rsidRPr="00AC267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AC2674" w:rsidR="00AC2674" w:rsidRPr="00AC26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92A" w:rsidP="00AC2674" w:rsidR="006F092A">
      <w:pPr>
        <w:spacing w:lineRule="auto" w:line="240" w:after="0"/>
      </w:pPr>
      <w:r>
        <w:separator/>
      </w:r>
    </w:p>
  </w:endnote>
  <w:endnote w:id="0" w:type="continuationSeparator">
    <w:p w:rsidRDefault="006F092A" w:rsidP="00AC2674" w:rsidR="006F09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92A" w:rsidP="00AC2674" w:rsidR="006F092A">
      <w:pPr>
        <w:spacing w:lineRule="auto" w:line="240" w:after="0"/>
      </w:pPr>
      <w:r>
        <w:separator/>
      </w:r>
    </w:p>
  </w:footnote>
  <w:footnote w:id="0" w:type="continuationSeparator">
    <w:p w:rsidRDefault="006F092A" w:rsidP="00AC2674" w:rsidR="006F09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6919231"/>
      <w:docPartObj>
        <w:docPartGallery w:val="Page Numbers (Top of Page)"/>
        <w:docPartUnique/>
      </w:docPartObj>
    </w:sdtPr>
    <w:sdtEndPr/>
    <w:sdtContent>
      <w:p w:rsidRDefault="00AC2674" w:rsidR="00AC2674" w:rsidRPr="00AC267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C26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C26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C26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87A1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C267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C2674" w:rsidP="00AC2674" w:rsidR="00AC2674" w:rsidRPr="00AC267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AC2674">
          <w:rPr>
            <w:rFonts w:cs="Times New Roman" w:hAnsi="Times New Roman" w:ascii="Times New Roman"/>
            <w:sz w:val="24"/>
            <w:szCs w:val="24"/>
          </w:rPr>
          <w:t>Poslovni broj: 5 St-76/16-173</w:t>
        </w:r>
      </w:p>
      <w:p w:rsidRDefault="00D87A1B" w:rsidR="00AC2674">
        <w:pPr>
          <w:pStyle w:val="Zaglavlje"/>
          <w:jc w:val="center"/>
        </w:pPr>
      </w:p>
    </w:sdtContent>
  </w:sdt>
  <w:p w:rsidRDefault="00AC2674" w:rsidR="00AC26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674" w:rsidR="00AC2674" w:rsidRPr="00AC267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A81F73"/>
    <w:multiLevelType w:val="hybridMultilevel"/>
    <w:tmpl w:val="BC1873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D50"/>
    <w:rsid w:val="000B5E4D"/>
    <w:rsid w:val="004D2949"/>
    <w:rsid w:val="006F092A"/>
    <w:rsid w:val="00711DEF"/>
    <w:rsid w:val="00736FF6"/>
    <w:rsid w:val="007E2221"/>
    <w:rsid w:val="008F7D50"/>
    <w:rsid w:val="00AC2674"/>
    <w:rsid w:val="00B37FAD"/>
    <w:rsid w:val="00D8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26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26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C267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26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C2674"/>
  </w:style>
  <w:style w:styleId="Podnoje" w:type="paragraph">
    <w:name w:val="footer"/>
    <w:basedOn w:val="Normal"/>
    <w:link w:val="PodnojeChar"/>
    <w:uiPriority w:val="99"/>
    <w:unhideWhenUsed/>
    <w:rsid w:val="00AC26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2674"/>
  </w:style>
  <w:style w:styleId="Tekstrezerviranogmjesta" w:type="character">
    <w:name w:val="Placeholder Text"/>
    <w:basedOn w:val="Zadanifontodlomka"/>
    <w:uiPriority w:val="99"/>
    <w:semiHidden/>
    <w:rsid w:val="00D87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A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7A1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7A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7A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26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26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C267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26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C2674"/>
  </w:style>
  <w:style w:styleId="Podnoje" w:type="paragraph">
    <w:name w:val="footer"/>
    <w:basedOn w:val="Normal"/>
    <w:link w:val="PodnojeChar"/>
    <w:uiPriority w:val="99"/>
    <w:unhideWhenUsed/>
    <w:rsid w:val="00AC26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2674"/>
  </w:style>
  <w:style w:styleId="Tekstrezerviranogmjesta" w:type="character">
    <w:name w:val="Placeholder Text"/>
    <w:basedOn w:val="Zadanifontodlomka"/>
    <w:uiPriority w:val="99"/>
    <w:semiHidden/>
    <w:rsid w:val="00D87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A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7A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7A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7A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26.9.2018. FIZIČKI SPIS U ref. 5
CJELOKUPNI PREDMET U PISARNICI U KUTIJI ISPOD STOLA</izvorni_sadrzaj>
    <derivirana_varijabla naziv="DomainObject.Predmet.PrimjedbaSuca_1">25.1.2015. podnesen prijedlog za otv. st. od strane st. vjerovnika Denžić Valentina
pod brojem 2 St-119/16
26.9.2018. FIZIČKI SPIS U ref. 5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rujna 2018.</izvorni_sadrzaj>
    <derivirana_varijabla naziv="DomainObject.Predmet.SpisIzvanSuda.DatumIzlazaSpisa_1">26.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3143</properties:Characters>
  <properties:Lines>81</properties:Lines>
  <properties:Paragraphs>40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2018-09-26T11:14:00Z</dcterms:created>
  <dc:creator>Ksenija Flack Makitan</dc:creator>
  <cp:lastModifiedBy>Lea Rogina</cp:lastModifiedBy>
  <cp:lastPrinted>2018-09-26T12:37:00Z</cp:lastPrinted>
  <dcterms:modified xmlns:xsi="http://www.w3.org/2001/XMLSchema-instance" xsi:type="dcterms:W3CDTF">2018-09-26T12:38:00Z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(ST-76-16-173 ZAKLJUČAK O PREDAJI U POSJED DRAŽEN NOFTA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