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3998" w14:paraId="1f73998" w:rsidRDefault="006422EF" w:rsidP="006422EF" w:rsidR="006422EF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2EF" w:rsidP="006422EF" w:rsidR="006422E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6422EF" w:rsidP="006422EF" w:rsidR="006422E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6422EF" w:rsidP="006422EF" w:rsidR="006422E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6422EF" w:rsidP="006422EF" w:rsidR="006422EF">
      <w:pPr>
        <w:rPr>
          <w:rFonts w:eastAsia="Calibri"/>
          <w:szCs w:val="24"/>
          <w:lang w:eastAsia="en-US"/>
        </w:rPr>
      </w:pP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PROTHESIS d.o.o., Mursko Središće, A. Mihanovića 6, OIB: 70667933840, dana 23. ožujka 2016. </w:t>
      </w:r>
    </w:p>
    <w:p w:rsidRDefault="006422EF" w:rsidP="006422EF" w:rsidR="006422EF">
      <w:pPr>
        <w:jc w:val="both"/>
      </w:pPr>
    </w:p>
    <w:p w:rsidRDefault="006422EF" w:rsidP="006422EF" w:rsidR="006422E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PROTHESIS d.o.o., Mursko Središće, A. Mihanovića 6, OIB: 70667933840,</w:t>
      </w:r>
      <w:r>
        <w:rPr>
          <w:szCs w:val="24"/>
        </w:rPr>
        <w:t xml:space="preserve"> s danom 23. ožujka 2016. u 15,00 sati.</w:t>
      </w:r>
    </w:p>
    <w:p w:rsidRDefault="006422EF" w:rsidP="006422EF" w:rsidR="006422EF">
      <w:pPr>
        <w:jc w:val="both"/>
        <w:rPr>
          <w:szCs w:val="24"/>
        </w:rPr>
      </w:pPr>
    </w:p>
    <w:p w:rsidRDefault="006422EF" w:rsidP="006422EF" w:rsidR="006422EF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PROTHESIS d.o.o., Mursko Središće, A. Mihanovića 6, OIB: 70667933840.</w:t>
      </w:r>
    </w:p>
    <w:p w:rsidRDefault="006422EF" w:rsidP="006422EF" w:rsidR="006422EF">
      <w:pPr>
        <w:jc w:val="both"/>
      </w:pPr>
    </w:p>
    <w:p w:rsidRDefault="006422EF" w:rsidP="006422EF" w:rsidR="006422EF">
      <w:pPr>
        <w:ind w:firstLine="708"/>
        <w:jc w:val="both"/>
      </w:pPr>
      <w:r>
        <w:t>III/ Za stečajnog upravitelja imenuje se Berislav Maksimović, Hrašćica, Braće Radić 1, Varaždin, OIB: 573000759557.</w:t>
      </w:r>
    </w:p>
    <w:p w:rsidRDefault="006422EF" w:rsidP="006422EF" w:rsidR="006422EF">
      <w:pPr>
        <w:jc w:val="both"/>
        <w:rPr>
          <w:color w:val="FF0000"/>
        </w:rPr>
      </w:pPr>
    </w:p>
    <w:p w:rsidRDefault="006422EF" w:rsidP="006422EF" w:rsidR="006422EF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6422EF" w:rsidP="006422EF" w:rsidR="006422EF">
      <w:pPr>
        <w:jc w:val="both"/>
        <w:rPr>
          <w:szCs w:val="24"/>
        </w:rPr>
      </w:pPr>
    </w:p>
    <w:p w:rsidRDefault="006422EF" w:rsidP="006422EF" w:rsidR="006422EF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PROTHESIS d.o.o., Mursko Središće, A. Mihanovića 6, OIB: 70667933840,</w:t>
      </w:r>
      <w:r>
        <w:rPr>
          <w:szCs w:val="24"/>
        </w:rPr>
        <w:t xml:space="preserve"> biti će brisan iz sudskog registra.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jc w:val="both"/>
        <w:rPr>
          <w:szCs w:val="24"/>
        </w:rPr>
      </w:pPr>
      <w:r>
        <w:rPr>
          <w:szCs w:val="24"/>
        </w:rPr>
        <w:tab/>
        <w:t>Predlagatelj je dana 11.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6422EF" w:rsidP="006422EF" w:rsidR="006422EF">
      <w:pPr>
        <w:jc w:val="center"/>
        <w:rPr>
          <w:szCs w:val="24"/>
        </w:rPr>
      </w:pPr>
    </w:p>
    <w:p w:rsidRDefault="006422EF" w:rsidP="006422EF" w:rsidR="006422EF">
      <w:pPr>
        <w:jc w:val="center"/>
        <w:rPr>
          <w:szCs w:val="24"/>
        </w:rPr>
      </w:pPr>
    </w:p>
    <w:p w:rsidRDefault="006422EF" w:rsidP="006422EF" w:rsidR="006422EF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6422EF" w:rsidP="006422EF" w:rsidR="006422EF">
      <w:pPr>
        <w:ind w:left="4956"/>
        <w:jc w:val="center"/>
        <w:rPr>
          <w:szCs w:val="24"/>
        </w:rPr>
      </w:pPr>
    </w:p>
    <w:p w:rsidRDefault="006422EF" w:rsidP="006422EF" w:rsidR="006422EF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6422EF" w:rsidP="006422EF" w:rsidR="006422E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422EF" w:rsidP="006422EF" w:rsidR="006422EF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6422EF" w:rsidP="006422EF" w:rsidR="006422EF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6422EF" w:rsidP="006422EF" w:rsidR="006422E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6422EF" w:rsidP="006422EF" w:rsidR="006422E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rPr>
          <w:szCs w:val="24"/>
        </w:rPr>
      </w:pPr>
    </w:p>
    <w:p w:rsidRDefault="006422EF" w:rsidP="006422EF" w:rsidR="006422EF">
      <w:pPr>
        <w:rPr>
          <w:szCs w:val="24"/>
        </w:rPr>
      </w:pPr>
      <w:r>
        <w:rPr>
          <w:szCs w:val="24"/>
        </w:rPr>
        <w:t>DNA:</w:t>
      </w:r>
    </w:p>
    <w:p w:rsidRDefault="006422EF" w:rsidP="006422EF" w:rsidR="006422EF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6422EF" w:rsidP="006422EF" w:rsidR="006422E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422EF" w:rsidP="006422EF" w:rsidR="006422EF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PROTHESIS d.o.o., Mursko Središće, A. Mihanovića 6</w:t>
      </w:r>
    </w:p>
    <w:p w:rsidRDefault="006422EF" w:rsidP="006422EF" w:rsidR="006422E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6422EF" w:rsidP="006422EF" w:rsidR="006422E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Čakovec, O. Keršovanija 11         </w:t>
      </w:r>
    </w:p>
    <w:p w:rsidRDefault="006422EF" w:rsidP="006422EF" w:rsidR="006422E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Berislav Maksimović, Hrašćica, Braće Radić 1, Varaždin</w:t>
      </w:r>
    </w:p>
    <w:p w:rsidRDefault="006422EF" w:rsidP="006422EF" w:rsidR="006422E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6422EF" w:rsidP="006422EF" w:rsidR="006422EF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6422EF" w:rsidP="006422EF" w:rsidR="006422EF"/>
    <w:p w:rsidRDefault="006C4060" w:rsidR="006C4060"/>
    <w:sectPr w:rsidSect="006422EF" w:rsidR="006C406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7BE" w:rsidP="006422EF" w:rsidR="00D267BE">
      <w:r>
        <w:separator/>
      </w:r>
    </w:p>
  </w:endnote>
  <w:endnote w:id="0" w:type="continuationSeparator">
    <w:p w:rsidRDefault="00D267BE" w:rsidP="006422EF" w:rsidR="00D26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7BE" w:rsidP="006422EF" w:rsidR="00D267BE">
      <w:r>
        <w:separator/>
      </w:r>
    </w:p>
  </w:footnote>
  <w:footnote w:id="0" w:type="continuationSeparator">
    <w:p w:rsidRDefault="00D267BE" w:rsidP="006422EF" w:rsidR="00D26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2EF" w:rsidP="006422EF" w:rsidR="006422EF">
    <w:pPr>
      <w:pStyle w:val="Zaglavlje"/>
    </w:pPr>
    <w:r>
      <w:tab/>
      <w:t>2</w:t>
    </w:r>
    <w:r>
      <w:tab/>
      <w:t>Poslovni broj: 6 St-1046/15-5</w:t>
    </w:r>
  </w:p>
  <w:p w:rsidRDefault="006422EF" w:rsidR="006422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2EF" w:rsidP="006422EF" w:rsidR="006422EF">
    <w:pPr>
      <w:pStyle w:val="Zaglavlje"/>
      <w:jc w:val="right"/>
    </w:pPr>
    <w:r>
      <w:t>Poslovni broj: 6 St-1046/15-5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56FD"/>
    <w:rsid w:val="00622259"/>
    <w:rsid w:val="006422EF"/>
    <w:rsid w:val="006C4060"/>
    <w:rsid w:val="00886268"/>
    <w:rsid w:val="00C656FD"/>
    <w:rsid w:val="00D2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22E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22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22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2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2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22EF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2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22EF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2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26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268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26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26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22E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22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22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2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2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22EF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2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22EF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2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26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268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26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26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81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PROTHESIS d.o.o. za trgovinu medicinskim i ortopedskim proizvodima</izvorni_sadrzaj>
    <derivirana_varijabla naziv="DomainObject.Predmet.ProtustrankaFormated_1">  PROTHESIS d.o.o. za trgovinu medicinskim i ortopedskim proizvodima</derivirana_varijabla>
  </DomainObject.Predmet.ProtustrankaFormated>
  <DomainObject.Predmet.ProtustrankaFormatedOIB>
    <izvorni_sadrzaj>  PROTHESIS d.o.o. za trgovinu medicinskim i ortopedskim proizvodima, OIB 70667933840</izvorni_sadrzaj>
    <derivirana_varijabla naziv="DomainObject.Predmet.ProtustrankaFormatedOIB_1">  PROTHESIS d.o.o. za trgovinu medicinskim i ortopedskim proizvodima, OIB 70667933840</derivirana_varijabla>
  </DomainObject.Predmet.ProtustrankaFormatedOIB>
  <DomainObject.Predmet.ProtustrankaFormatedWithAdress>
    <izvorni_sadrzaj> PROTHESIS d.o.o. za trgovinu medicinskim i ortopedskim proizvodima, Ulica A. Mihanovića 6, 40315 Mursko Središće</izvorni_sadrzaj>
    <derivirana_varijabla naziv="DomainObject.Predmet.ProtustrankaFormatedWithAdress_1"> PROTHESIS d.o.o. za trgovinu medicinskim i ortopedskim proizvodima, Ulica A. Mihanovića 6, 40315 Mursko Središće</derivirana_varijabla>
  </DomainObject.Predmet.ProtustrankaFormatedWithAdress>
  <DomainObject.Predmet.ProtustrankaFormatedWithAdressOIB>
    <izvorni_sadrzaj> PROTHESIS d.o.o. za trgovinu medicinskim i ortopedskim proizvodima, OIB 70667933840, Ulica A. Mihanovića 6, 40315 Mursko Središće</izvorni_sadrzaj>
    <derivirana_varijabla naziv="DomainObject.Predmet.ProtustrankaFormatedWithAdressOIB_1"> PROTHESIS d.o.o. za trgovinu medicinskim i ortopedskim proizvodima, OIB 70667933840, Ulica A. Mihanovića 6, 40315 Mursko Središće</derivirana_varijabla>
  </DomainObject.Predmet.ProtustrankaFormatedWithAdressOIB>
  <DomainObject.Predmet.ProtustrankaWithAdress>
    <izvorni_sadrzaj>PROTHESIS d.o.o. za trgovinu medicinskim i ortopedskim proizvodima Ulica A. Mihanovića 6, 40315 Mursko Središće</izvorni_sadrzaj>
    <derivirana_varijabla naziv="DomainObject.Predmet.ProtustrankaWithAdress_1">PROTHESIS d.o.o. za trgovinu medicinskim i ortopedskim proizvodima Ulica A. Mihanovića 6, 40315 Mursko Središće</derivirana_varijabla>
  </DomainObject.Predmet.ProtustrankaWithAdress>
  <DomainObject.Predmet.ProtustrankaWithAdressOIB>
    <izvorni_sadrzaj>PROTHESIS d.o.o. za trgovinu medicinskim i ortopedskim proizvodima, OIB 70667933840, Ulica A. Mihanovića 6, 40315 Mursko Središće</izvorni_sadrzaj>
    <derivirana_varijabla naziv="DomainObject.Predmet.ProtustrankaWithAdressOIB_1">PROTHESIS d.o.o. za trgovinu medicinskim i ortopedskim proizvodima, OIB 70667933840, Ulica A. Mihanovića 6, 40315 Mursko Središće</derivirana_varijabla>
  </DomainObject.Predmet.ProtustrankaWithAdressOIB>
  <DomainObject.Predmet.ProtustrankaNazivFormated>
    <izvorni_sadrzaj>PROTHESIS d.o.o. za trgovinu medicinskim i ortopedskim proizvodima</izvorni_sadrzaj>
    <derivirana_varijabla naziv="DomainObject.Predmet.ProtustrankaNazivFormated_1">PROTHESIS d.o.o. za trgovinu medicinskim i ortopedskim proizvodima</derivirana_varijabla>
  </DomainObject.Predmet.ProtustrankaNazivFormated>
  <DomainObject.Predmet.ProtustrankaNazivFormatedOIB>
    <izvorni_sadrzaj>PROTHESIS d.o.o. za trgovinu medicinskim i ortopedskim proizvodima, OIB 70667933840</izvorni_sadrzaj>
    <derivirana_varijabla naziv="DomainObject.Predmet.ProtustrankaNazivFormatedOIB_1">PROTHESIS d.o.o. za trgovinu medicinskim i ortopedskim proizvodima, OIB 70667933840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5023.36</izvorni_sadrzaj>
    <derivirana_varijabla naziv="DomainObject.Predmet.TrenutnaVrijednost_1">5023.36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PROTHESIS d.o.o. za trgovinu medicinskim i ortopedskim proizvodima</item>
    </izvorni_sadrzaj>
    <derivirana_varijabla naziv="DomainObject.Predmet.ProtuStrankaListFormated_1">
      <item>PROTHESIS d.o.o. za trgovinu medicinskim i ortopedskim proizvodima</item>
    </derivirana_varijabla>
  </DomainObject.Predmet.ProtuStrankaListFormated>
  <DomainObject.Predmet.ProtuStrankaListFormatedOIB>
    <izvorni_sadrzaj>
      <item>PROTHESIS d.o.o. za trgovinu medicinskim i ortopedskim proizvodima, OIB 70667933840</item>
    </izvorni_sadrzaj>
    <derivirana_varijabla naziv="DomainObject.Predmet.ProtuStrankaListFormatedOIB_1">
      <item>PROTHESIS d.o.o. za trgovinu medicinskim i ortopedskim proizvodima, OIB 70667933840</item>
    </derivirana_varijabla>
  </DomainObject.Predmet.ProtuStrankaListFormatedOIB>
  <DomainObject.Predmet.ProtuStrankaListFormatedWithAdress>
    <izvorni_sadrzaj>
      <item>PROTHESIS d.o.o. za trgovinu medicinskim i ortopedskim proizvodima, Ulica A. Mihanovića 6, 40315 Mursko Središće</item>
    </izvorni_sadrzaj>
    <derivirana_varijabla naziv="DomainObject.Predmet.ProtuStrankaListFormatedWithAdress_1">
      <item>PROTHESIS d.o.o. za trgovinu medicinskim i ortopedskim proizvodima, Ulica A. Mihanovića 6, 40315 Mursko Središće</item>
    </derivirana_varijabla>
  </DomainObject.Predmet.ProtuStrankaListFormatedWithAdress>
  <DomainObject.Predmet.ProtuStrankaListFormatedWithAdressOIB>
    <izvorni_sadrzaj>
      <item>PROTHESIS d.o.o. za trgovinu medicinskim i ortopedskim proizvodima, OIB 70667933840, Ulica A. Mihanovića 6, 40315 Mursko Središće</item>
    </izvorni_sadrzaj>
    <derivirana_varijabla naziv="DomainObject.Predmet.ProtuStrankaListFormatedWithAdressOIB_1">
      <item>PROTHESIS d.o.o. za trgovinu medicinskim i ortopedskim proizvodima, OIB 70667933840, Ulica A. Mihanovića 6, 40315 Mursko Središće</item>
    </derivirana_varijabla>
  </DomainObject.Predmet.ProtuStrankaListFormatedWithAdressOIB>
  <DomainObject.Predmet.ProtuStrankaListNazivFormated>
    <izvorni_sadrzaj>
      <item>PROTHESIS d.o.o. za trgovinu medicinskim i ortopedskim proizvodima</item>
    </izvorni_sadrzaj>
    <derivirana_varijabla naziv="DomainObject.Predmet.ProtuStrankaListNazivFormated_1">
      <item>PROTHESIS d.o.o. za trgovinu medicinskim i ortopedskim proizvodima</item>
    </derivirana_varijabla>
  </DomainObject.Predmet.ProtuStrankaListNazivFormated>
  <DomainObject.Predmet.ProtuStrankaListNazivFormatedOIB>
    <izvorni_sadrzaj>
      <item>PROTHESIS d.o.o. za trgovinu medicinskim i ortopedskim proizvodima, OIB 70667933840</item>
    </izvorni_sadrzaj>
    <derivirana_varijabla naziv="DomainObject.Predmet.ProtuStrankaListNazivFormatedOIB_1">
      <item>PROTHESIS d.o.o. za trgovinu medicinskim i ortopedskim proizvodima, OIB 70667933840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PROTHESIS d.o.o. za trgovinu medicinskim i ortopedskim proizvodima</izvorni_sadrzaj>
    <derivirana_varijabla naziv="DomainObject.Predmet.ProtustrankaIDrugi_1">PROTHESIS d.o.o. za trgovinu medicinskim i ortopedskim proizvodima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PROTHESIS d.o.o. za trgovinu medicinskim i ortopedskim proizvodima, OIB 70667933840, Ulica A. Mihanovića 6, 40315 Mursko Središće</izvorni_sadrzaj>
    <derivirana_varijabla naziv="DomainObject.Predmet.ProtustrankaIDrugiAdressOIB_1">PROTHESIS d.o.o. za trgovinu medicinskim i ortopedskim proizvodima, OIB 70667933840, Ulica A. Mihanovića 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PROTHESIS d.o.o. za trgovinu medicinskim i ortopedskim proizvodima</item>
      <item>Sudski registar, Trgovački sud u Varaždinu</item>
      <item>E-oglasna ploča</item>
    </izvorni_sadrzaj>
    <derivirana_varijabla naziv="DomainObject.Predmet.SudioniciListNaziv_1">
      <item>Financijska agencija</item>
      <item>PROTHESIS d.o.o. za trgovinu medicinskim i ortopedskim proizvodima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PROTHESIS d.o.o. za trgovinu medicinskim i ortopedskim proizvodima, OIB 70667933840, Ulica A. Mihanovića 6,40315 Mursko Središće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PROTHESIS d.o.o. za trgovinu medicinskim i ortopedskim proizvodima, OIB 70667933840, Ulica A. Mihanovića 6,40315 Mursko Središće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70667933840</item>
      <item>, OIB null</item>
      <item>, OIB null</item>
    </izvorni_sadrzaj>
    <derivirana_varijabla naziv="DomainObject.Predmet.SudioniciListNazivOIB_1">
      <item>, OIB 85821130368</item>
      <item>, OIB 70667933840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2787</properties:Characters>
  <properties:Lines>82</properties:Lines>
  <properties:Paragraphs>30</properties:Paragraphs>
  <properties:TotalTime>0</properties:TotalTime>
  <properties:ScaleCrop>false</properties:ScaleCrop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2016-03-22T12:23:00Z</dcterms:created>
  <dc:creator>Maja Kovačić</dc:creator>
  <dc:description/>
  <cp:keywords/>
  <cp:lastModifiedBy>Maja Kovačić</cp:lastModifiedBy>
  <cp:lastPrinted>2016-03-22T12:26:00Z</cp:lastPrinted>
  <dcterms:modified xmlns:xsi="http://www.w3.org/2001/XMLSchema-instance" xsi:type="dcterms:W3CDTF">2016-03-23T07:55:00Z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