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3049e" w14:paraId="d93049e" w:rsidRDefault="006764AA" w:rsidP="006764AA" w:rsidR="006764AA" w:rsidRPr="005153ED">
      <w:pPr>
        <w:jc w:val="right"/>
        <w15:collapsed w:val="false"/>
        <w:rPr>
          <w:b/>
        </w:rPr>
      </w:pPr>
      <w:bookmarkStart w:name="_GoBack" w:id="0"/>
      <w:bookmarkEnd w:id="0"/>
      <w:r w:rsidRPr="005153ED">
        <w:rPr>
          <w:b/>
        </w:rPr>
        <w:t xml:space="preserve">   Posl. br. 18 St-</w:t>
      </w:r>
      <w:r w:rsidR="00397B2E">
        <w:rPr>
          <w:b/>
        </w:rPr>
        <w:t>33</w:t>
      </w:r>
      <w:r w:rsidR="008B606F">
        <w:rPr>
          <w:b/>
        </w:rPr>
        <w:t>2</w:t>
      </w:r>
      <w:r w:rsidR="000D330B" w:rsidRPr="005153ED">
        <w:rPr>
          <w:b/>
        </w:rPr>
        <w:t>/201</w:t>
      </w:r>
      <w:r w:rsidR="00397B2E">
        <w:rPr>
          <w:b/>
        </w:rPr>
        <w:t>8</w:t>
      </w:r>
      <w:r w:rsidR="008B606F">
        <w:rPr>
          <w:b/>
        </w:rPr>
        <w:t>-25</w:t>
      </w:r>
    </w:p>
    <w:p w:rsidRDefault="00D57A11" w:rsidP="00D57A11" w:rsidR="00D57A11" w:rsidRPr="005153ED"/>
    <w:p w:rsidRDefault="00D57A11" w:rsidP="00D57A11" w:rsidR="00D57A11" w:rsidRPr="005153ED">
      <w:pPr>
        <w:rPr>
          <w:b/>
        </w:rPr>
      </w:pPr>
    </w:p>
    <w:p w:rsidRDefault="00CC2466" w:rsidP="00D57A11" w:rsidR="00CC2466" w:rsidRPr="005153ED">
      <w:pPr>
        <w:rPr>
          <w:b/>
        </w:rPr>
      </w:pPr>
    </w:p>
    <w:p w:rsidRDefault="006C7F48" w:rsidP="00D57A11" w:rsidR="00DB1319" w:rsidRPr="005153ED">
      <w:pPr>
        <w:rPr>
          <w:b/>
        </w:rPr>
      </w:pPr>
      <w:r>
        <w:rPr>
          <w:b/>
        </w:rPr>
        <w:t xml:space="preserve">             </w:t>
      </w:r>
      <w:r w:rsidR="00D816A4">
        <w:rPr>
          <w:b/>
          <w:noProof/>
        </w:rPr>
        <w:drawing>
          <wp:inline distR="0" distL="0" distB="0" distT="0">
            <wp:extent cy="724205" cx="687629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4314" cx="68773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A11" w:rsidP="00D57A11" w:rsidR="00D57A11" w:rsidRPr="005153ED">
      <w:pPr>
        <w:rPr>
          <w:b/>
        </w:rPr>
      </w:pPr>
      <w:r w:rsidRPr="005153ED">
        <w:rPr>
          <w:b/>
        </w:rPr>
        <w:t>REPUBLIKA HRVATSKA</w:t>
      </w:r>
    </w:p>
    <w:p w:rsidRDefault="00D57A11" w:rsidP="00D57A11" w:rsidR="00D57A11" w:rsidRPr="005153ED">
      <w:pPr>
        <w:rPr>
          <w:b/>
        </w:rPr>
      </w:pPr>
      <w:r w:rsidRPr="005153ED">
        <w:rPr>
          <w:b/>
        </w:rPr>
        <w:t>TRGOVAČKI SUD U SPLITU</w:t>
      </w:r>
    </w:p>
    <w:p w:rsidRDefault="00D57A11" w:rsidP="00D57A11" w:rsidR="00D57A11" w:rsidRPr="005153ED">
      <w:pPr>
        <w:rPr>
          <w:b/>
        </w:rPr>
      </w:pPr>
      <w:r w:rsidRPr="005153ED">
        <w:rPr>
          <w:b/>
        </w:rPr>
        <w:t>STALNA SLUŽBA U DUBROVNIKU</w:t>
      </w:r>
    </w:p>
    <w:p w:rsidRDefault="00442F88" w:rsidP="00D57A11" w:rsidR="00D57A11" w:rsidRPr="005153ED">
      <w:pPr>
        <w:rPr>
          <w:b/>
        </w:rPr>
      </w:pPr>
      <w:r w:rsidRPr="005153ED">
        <w:rPr>
          <w:b/>
        </w:rPr>
        <w:t xml:space="preserve">Dubrovnik, </w:t>
      </w:r>
      <w:r w:rsidR="00D57A11" w:rsidRPr="005153ED">
        <w:rPr>
          <w:b/>
        </w:rPr>
        <w:t>Dr. Ante Starčevića 23</w:t>
      </w:r>
    </w:p>
    <w:p w:rsidRDefault="006C7F48" w:rsidP="006C7F48" w:rsidR="006C7F48"/>
    <w:p w:rsidRDefault="007B7B45" w:rsidP="006C7F48" w:rsidR="007B7B45">
      <w:pPr>
        <w:jc w:val="center"/>
        <w:rPr>
          <w:b/>
        </w:rPr>
      </w:pPr>
    </w:p>
    <w:p w:rsidRDefault="006C7F48" w:rsidP="006C7F48" w:rsidR="00CC2466">
      <w:pPr>
        <w:jc w:val="center"/>
        <w:rPr>
          <w:b/>
        </w:rPr>
      </w:pPr>
      <w:r w:rsidRPr="006C7F48">
        <w:rPr>
          <w:b/>
        </w:rPr>
        <w:t>REPUBLIKA HRVATSKA</w:t>
      </w:r>
    </w:p>
    <w:p w:rsidRDefault="007B7B45" w:rsidP="006C7F48" w:rsidR="007B7B45" w:rsidRPr="006C7F48">
      <w:pPr>
        <w:jc w:val="center"/>
        <w:rPr>
          <w:b/>
        </w:rPr>
      </w:pPr>
    </w:p>
    <w:p w:rsidRDefault="00D57A11" w:rsidP="001C5EF9" w:rsidR="00DB1319" w:rsidRPr="001C5EF9">
      <w:pPr>
        <w:jc w:val="center"/>
        <w:rPr>
          <w:b/>
        </w:rPr>
      </w:pPr>
      <w:r w:rsidRPr="005153ED">
        <w:rPr>
          <w:b/>
        </w:rPr>
        <w:t>R J E Š E N J E</w:t>
      </w:r>
    </w:p>
    <w:p w:rsidRDefault="00CC2466" w:rsidP="00D57A11" w:rsidR="00CC2466" w:rsidRPr="005153ED"/>
    <w:p w:rsidRDefault="00AA7FCA" w:rsidP="008B606F" w:rsidR="00DB1319">
      <w:pPr>
        <w:ind w:firstLine="708"/>
        <w:jc w:val="both"/>
      </w:pPr>
      <w:r w:rsidRPr="005153ED">
        <w:t xml:space="preserve">Trgovački sud u Splitu, Stalna služba u Dubrovniku, po sucu tog suda Katarini Franković, kao sucu pojedincu, u </w:t>
      </w:r>
      <w:r w:rsidR="00BF413D">
        <w:t>pred</w:t>
      </w:r>
      <w:r w:rsidRPr="005153ED">
        <w:t xml:space="preserve">stečajnom postupku nad dužnikom </w:t>
      </w:r>
      <w:r w:rsidR="008B606F" w:rsidRPr="008B606F">
        <w:t>LEDA društvo s ograničenom odgovornošću za brodogradnju, trgovinu i turizam,  Korčula (Grad Korčula), Dubrovačka cesta 20,   MBS: 090000911, OIB: 19131454393</w:t>
      </w:r>
      <w:r w:rsidRPr="005153ED">
        <w:t xml:space="preserve">, nakon održanog </w:t>
      </w:r>
      <w:r w:rsidR="005153ED">
        <w:t>ispitnog ročišta</w:t>
      </w:r>
      <w:r w:rsidRPr="005153ED">
        <w:t xml:space="preserve"> dana </w:t>
      </w:r>
      <w:r w:rsidR="00397B2E">
        <w:t>17</w:t>
      </w:r>
      <w:r w:rsidRPr="005153ED">
        <w:t xml:space="preserve">. </w:t>
      </w:r>
      <w:r w:rsidR="00397B2E">
        <w:t>rujn</w:t>
      </w:r>
      <w:r w:rsidR="00542073" w:rsidRPr="005153ED">
        <w:t>a</w:t>
      </w:r>
      <w:r w:rsidR="005153ED" w:rsidRPr="005153ED">
        <w:t xml:space="preserve"> 201</w:t>
      </w:r>
      <w:r w:rsidR="00397B2E">
        <w:t>8</w:t>
      </w:r>
      <w:r w:rsidRPr="005153ED">
        <w:t xml:space="preserve">. godine u prisutnosti </w:t>
      </w:r>
      <w:r w:rsidR="00BF413D">
        <w:t>povjerenika</w:t>
      </w:r>
      <w:r w:rsidR="00397B2E" w:rsidRPr="00397B2E">
        <w:t xml:space="preserve"> </w:t>
      </w:r>
      <w:r w:rsidR="008B606F" w:rsidRPr="008B606F">
        <w:t>Dragan Josip Knežević</w:t>
      </w:r>
      <w:r w:rsidR="00397B2E" w:rsidRPr="00397B2E">
        <w:t>, osobno</w:t>
      </w:r>
      <w:r w:rsidR="00397B2E">
        <w:t>, punomoćnika dužnika Marini Maslek, odvjetnica u Dubrovniku, te vjerovnika: za RH, zastupnik po zakonu zamjenik u  Županijskom državnom odvjetn</w:t>
      </w:r>
      <w:r w:rsidR="008B606F">
        <w:t>ištvu u Dubrovnik, Tihan Hilje</w:t>
      </w:r>
      <w:r w:rsidR="0017219E">
        <w:t xml:space="preserve">, dana </w:t>
      </w:r>
      <w:r w:rsidR="008B606F">
        <w:t>25</w:t>
      </w:r>
      <w:r w:rsidR="0017219E">
        <w:t xml:space="preserve">. </w:t>
      </w:r>
      <w:r w:rsidR="00397B2E">
        <w:t>rujn</w:t>
      </w:r>
      <w:r w:rsidR="005153ED">
        <w:t>a 201</w:t>
      </w:r>
      <w:r w:rsidR="00397B2E">
        <w:t>8</w:t>
      </w:r>
      <w:r w:rsidRPr="005153ED">
        <w:t>. godine,</w:t>
      </w:r>
    </w:p>
    <w:p w:rsidRDefault="007B7B45" w:rsidP="00397B2E" w:rsidR="007B7B45" w:rsidRPr="005153ED">
      <w:pPr>
        <w:ind w:firstLine="708"/>
        <w:jc w:val="both"/>
      </w:pPr>
    </w:p>
    <w:p w:rsidRDefault="00CC2466" w:rsidP="00D57A11" w:rsidR="00CC2466" w:rsidRPr="005153ED"/>
    <w:p w:rsidRDefault="004C7975" w:rsidP="004C7975" w:rsidR="004C7975" w:rsidRPr="005153ED">
      <w:pPr>
        <w:jc w:val="center"/>
      </w:pPr>
      <w:r w:rsidRPr="005153ED">
        <w:rPr>
          <w:b/>
        </w:rPr>
        <w:t>r i j e š i o      j e</w:t>
      </w:r>
    </w:p>
    <w:p w:rsidRDefault="00CC2466" w:rsidP="00915398" w:rsidR="00CC2466" w:rsidRPr="005153ED">
      <w:pPr>
        <w:jc w:val="both"/>
      </w:pPr>
    </w:p>
    <w:p w:rsidRDefault="00915398" w:rsidP="008B606F" w:rsidR="00256843">
      <w:pPr>
        <w:pStyle w:val="Odlomakpopisa"/>
        <w:numPr>
          <w:ilvl w:val="0"/>
          <w:numId w:val="22"/>
        </w:numPr>
        <w:jc w:val="both"/>
      </w:pPr>
      <w:r w:rsidRPr="005153ED">
        <w:t xml:space="preserve">Utvrđuju se tražbine </w:t>
      </w:r>
      <w:r w:rsidR="00BF413D">
        <w:t xml:space="preserve">slijedećih </w:t>
      </w:r>
      <w:r w:rsidRPr="005153ED">
        <w:t>vjerovnika</w:t>
      </w:r>
      <w:r w:rsidR="00BF413D">
        <w:t xml:space="preserve"> prema dužniku</w:t>
      </w:r>
      <w:r w:rsidR="00BF413D" w:rsidRPr="00BF413D">
        <w:t xml:space="preserve"> </w:t>
      </w:r>
      <w:r w:rsidR="008B606F" w:rsidRPr="008B606F">
        <w:t>LEDA društvo s ograničenom odgovornošću za brodogradnju, trgovinu i turizam,  Korčula (Grad Korčula), Dubrovačka cesta 20,   MBS: 090000911, OIB: 19131454393</w:t>
      </w:r>
      <w:r w:rsidR="00BF413D">
        <w:t xml:space="preserve"> </w:t>
      </w:r>
      <w:r w:rsidRPr="005153ED">
        <w:t>:</w:t>
      </w:r>
    </w:p>
    <w:p w:rsidRDefault="009E0823" w:rsidP="009E0823" w:rsidR="009E0823">
      <w:pPr>
        <w:pStyle w:val="Odlomakpopisa"/>
        <w:jc w:val="both"/>
      </w:pPr>
    </w:p>
    <w:p w:rsidRDefault="008B606F" w:rsidP="008B606F" w:rsidR="008B606F">
      <w:pPr>
        <w:ind w:hanging="648" w:left="708"/>
        <w:jc w:val="both"/>
      </w:pPr>
      <w:r>
        <w:t>1.</w:t>
      </w:r>
      <w:r>
        <w:tab/>
        <w:t>ATESTI I PROCJENE d.o.o. za zaštitu na radu, zaštitu od požara i zaštitu okoliša, OIB: 31825851448,</w:t>
      </w:r>
      <w:r>
        <w:tab/>
        <w:t>Uskočka 1, 21217 Kaštel Novi, za iznos od</w:t>
      </w:r>
      <w:r>
        <w:tab/>
        <w:t>1.250,00kuna,</w:t>
      </w:r>
      <w:r>
        <w:tab/>
      </w:r>
    </w:p>
    <w:p w:rsidRDefault="008B606F" w:rsidP="008B606F" w:rsidR="008B606F">
      <w:pPr>
        <w:ind w:hanging="648" w:left="708"/>
        <w:jc w:val="both"/>
      </w:pPr>
      <w:r>
        <w:t>2.</w:t>
      </w:r>
      <w:r>
        <w:tab/>
        <w:t>AUSTRO-ARABIC CHAMBER OF COMMERCE, Lobkowitzplatz 1 / 15, 1010 Vienna – AUSTRIA, za iznos od 2.976,00 kuna,</w:t>
      </w:r>
      <w:r>
        <w:tab/>
        <w:t xml:space="preserve"> </w:t>
      </w:r>
      <w:r>
        <w:tab/>
        <w:t xml:space="preserve"> </w:t>
      </w:r>
    </w:p>
    <w:p w:rsidRDefault="008B606F" w:rsidP="008B606F" w:rsidR="008B606F">
      <w:pPr>
        <w:ind w:hanging="648" w:left="708"/>
        <w:jc w:val="both"/>
      </w:pPr>
      <w:r>
        <w:t>3.</w:t>
      </w:r>
      <w:r>
        <w:tab/>
        <w:t>B&amp;Z GLOBAL SOLUTIONS društvo s ograničenom odgovornošću za usluge i trgovinu, OIB: 25977829207</w:t>
      </w:r>
      <w:r>
        <w:tab/>
        <w:t>, Strojarska cesta 20, 10000 Zagreb, za iznos od 406.100,00 kuna,</w:t>
      </w:r>
    </w:p>
    <w:p w:rsidRDefault="008B606F" w:rsidP="008B606F" w:rsidR="008B606F">
      <w:pPr>
        <w:ind w:hanging="648" w:left="708"/>
        <w:jc w:val="both"/>
      </w:pPr>
      <w:r>
        <w:t>4.</w:t>
      </w:r>
      <w:r>
        <w:tab/>
        <w:t>BILIĆ d.o.o. za trgovinu, prijevoz i gradnju</w:t>
      </w:r>
      <w:r>
        <w:tab/>
        <w:t>, OIB: 21249117022,</w:t>
      </w:r>
      <w:r>
        <w:tab/>
        <w:t xml:space="preserve">Pelavin, Mir 36, 20260 Korčula, </w:t>
      </w:r>
      <w:r w:rsidRPr="008B606F">
        <w:t xml:space="preserve">za iznos od </w:t>
      </w:r>
      <w:r>
        <w:t>1.365,00</w:t>
      </w:r>
      <w:r>
        <w:tab/>
        <w:t xml:space="preserve"> kuna,</w:t>
      </w:r>
      <w:r>
        <w:tab/>
        <w:t xml:space="preserve"> </w:t>
      </w:r>
    </w:p>
    <w:p w:rsidRDefault="008B606F" w:rsidP="008B606F" w:rsidR="008B606F">
      <w:pPr>
        <w:ind w:hanging="648" w:left="708"/>
        <w:jc w:val="both"/>
      </w:pPr>
      <w:r>
        <w:t>5.</w:t>
      </w:r>
      <w:r>
        <w:tab/>
        <w:t>C.I.A.K. društvo s ograničenom odgovornošću za proizvodnju, unutarnju i vanjsku trgovinu, zastupanje i usluge</w:t>
      </w:r>
      <w:r>
        <w:tab/>
      </w:r>
      <w:r w:rsidR="0041797E">
        <w:t xml:space="preserve">, OIB: </w:t>
      </w:r>
      <w:r>
        <w:t>47</w:t>
      </w:r>
      <w:r w:rsidR="0041797E">
        <w:t xml:space="preserve">428597158, </w:t>
      </w:r>
      <w:r>
        <w:t>Stupničke šipkovine 1, 10255 Donji Stupnik</w:t>
      </w:r>
      <w:r w:rsidR="0041797E">
        <w:t xml:space="preserve">, za iznos od </w:t>
      </w:r>
      <w:r>
        <w:t>2.697,50</w:t>
      </w:r>
      <w:r w:rsidR="0041797E">
        <w:t xml:space="preserve"> kuna,</w:t>
      </w:r>
      <w:r>
        <w:tab/>
        <w:t xml:space="preserve"> </w:t>
      </w:r>
      <w:r>
        <w:tab/>
        <w:t xml:space="preserve"> </w:t>
      </w:r>
    </w:p>
    <w:p w:rsidRDefault="0041797E" w:rsidP="008B606F" w:rsidR="008B606F">
      <w:pPr>
        <w:ind w:hanging="648" w:left="708"/>
        <w:jc w:val="both"/>
      </w:pPr>
      <w:r>
        <w:t>6.</w:t>
      </w:r>
      <w:r w:rsidR="008B606F">
        <w:tab/>
        <w:t>COMET, proizvodnja, trgovina i usluge d.o.o.</w:t>
      </w:r>
      <w:r>
        <w:t xml:space="preserve">, OIB: 48249084626, </w:t>
      </w:r>
      <w:r w:rsidR="008B606F">
        <w:t>Varaždinska 40C, 42220 Novi Marof</w:t>
      </w:r>
      <w:r>
        <w:t xml:space="preserve">, za iznos od </w:t>
      </w:r>
      <w:r w:rsidR="008B606F">
        <w:t>4.706,92</w:t>
      </w:r>
      <w:r>
        <w:t xml:space="preserve"> kuna,</w:t>
      </w:r>
      <w:r w:rsidR="008B606F">
        <w:tab/>
        <w:t xml:space="preserve"> </w:t>
      </w:r>
      <w:r w:rsidR="008B606F">
        <w:tab/>
        <w:t xml:space="preserve"> </w:t>
      </w:r>
    </w:p>
    <w:p w:rsidRDefault="0041797E" w:rsidP="008B606F" w:rsidR="008B606F">
      <w:pPr>
        <w:ind w:hanging="648" w:left="708"/>
        <w:jc w:val="both"/>
      </w:pPr>
      <w:r>
        <w:t>7.</w:t>
      </w:r>
      <w:r w:rsidR="008B606F">
        <w:tab/>
        <w:t>CONSULATIO POSLOVNO SAVJETOVANJE d.o.o. za trgovinu i usluge</w:t>
      </w:r>
      <w:r>
        <w:t xml:space="preserve">, OIB:34620148475, </w:t>
      </w:r>
      <w:r w:rsidR="008B606F">
        <w:t>Ozaljska 93, 10000 Zagreb</w:t>
      </w:r>
      <w:r>
        <w:t xml:space="preserve">, za iznos od </w:t>
      </w:r>
      <w:r w:rsidR="008B606F">
        <w:t>3.613,75</w:t>
      </w:r>
      <w:r>
        <w:t xml:space="preserve"> kuna,</w:t>
      </w:r>
      <w:r>
        <w:tab/>
        <w:t xml:space="preserve"> </w:t>
      </w:r>
    </w:p>
    <w:p w:rsidRDefault="0041797E" w:rsidP="008B606F" w:rsidR="008B606F">
      <w:pPr>
        <w:ind w:hanging="648" w:left="708"/>
        <w:jc w:val="both"/>
      </w:pPr>
      <w:r>
        <w:t>8.</w:t>
      </w:r>
      <w:r w:rsidR="008B606F">
        <w:tab/>
        <w:t>CROATIA osiguranje d.d.</w:t>
      </w:r>
      <w:r>
        <w:t xml:space="preserve">, OIB: 26187994862, </w:t>
      </w:r>
      <w:r w:rsidR="008B606F">
        <w:t>Vatroslava Jagića 33, 10000 Zagreb</w:t>
      </w:r>
      <w:r>
        <w:t xml:space="preserve">, za iznos od </w:t>
      </w:r>
      <w:r w:rsidR="008B606F">
        <w:t>200.817,89</w:t>
      </w:r>
      <w:r>
        <w:t xml:space="preserve"> kuna,</w:t>
      </w:r>
      <w:r w:rsidR="008B606F">
        <w:tab/>
        <w:t xml:space="preserve"> </w:t>
      </w:r>
      <w:r w:rsidR="008B606F">
        <w:tab/>
        <w:t xml:space="preserve"> </w:t>
      </w:r>
    </w:p>
    <w:p w:rsidRDefault="0041797E" w:rsidP="008B606F" w:rsidR="008B606F">
      <w:pPr>
        <w:ind w:hanging="648" w:left="708"/>
        <w:jc w:val="both"/>
      </w:pPr>
      <w:r>
        <w:lastRenderedPageBreak/>
        <w:t>9.</w:t>
      </w:r>
      <w:r w:rsidR="008B606F">
        <w:tab/>
        <w:t>D. M. D. Consulting  društvo s ograničenom odgovornošću za pružanje usluga i trgovinu</w:t>
      </w:r>
      <w:r>
        <w:t>, OIB:</w:t>
      </w:r>
      <w:r w:rsidR="008B606F">
        <w:tab/>
        <w:t>28098749134</w:t>
      </w:r>
      <w:r>
        <w:t>,</w:t>
      </w:r>
      <w:r w:rsidR="008B606F">
        <w:tab/>
      </w:r>
      <w:r>
        <w:t xml:space="preserve"> </w:t>
      </w:r>
      <w:r w:rsidR="008B606F">
        <w:t>Draga 2, 51215 Kastav</w:t>
      </w:r>
      <w:r>
        <w:t xml:space="preserve">, za iznos od </w:t>
      </w:r>
      <w:r w:rsidR="008B606F">
        <w:tab/>
        <w:t>371.325,00</w:t>
      </w:r>
      <w:r>
        <w:t>kuna</w:t>
      </w:r>
      <w:r w:rsidR="008B606F">
        <w:t xml:space="preserve">  </w:t>
      </w:r>
    </w:p>
    <w:p w:rsidRDefault="0041797E" w:rsidP="008B606F" w:rsidR="008B606F">
      <w:pPr>
        <w:ind w:hanging="648" w:left="708"/>
        <w:jc w:val="both"/>
      </w:pPr>
      <w:r>
        <w:t>10.</w:t>
      </w:r>
      <w:r w:rsidR="008B606F">
        <w:tab/>
        <w:t>DANG društvo s ograničenom odgovornošću za proizvodnju, trgovinu i ugostiteljstvo</w:t>
      </w:r>
      <w:r w:rsidR="00A6599D">
        <w:t>, OIB:</w:t>
      </w:r>
      <w:r w:rsidR="008B606F">
        <w:t>41480508953</w:t>
      </w:r>
      <w:r w:rsidR="00A6599D">
        <w:t xml:space="preserve">, </w:t>
      </w:r>
      <w:r w:rsidR="008B606F">
        <w:t>Velebitska 11, 21000 Split</w:t>
      </w:r>
      <w:r w:rsidR="00A6599D">
        <w:t xml:space="preserve">, za iznos od </w:t>
      </w:r>
      <w:r w:rsidR="008B606F">
        <w:t>5.560,85</w:t>
      </w:r>
      <w:r w:rsidR="00A6599D">
        <w:t xml:space="preserve"> kuna,</w:t>
      </w:r>
      <w:r w:rsidR="00A6599D">
        <w:tab/>
        <w:t xml:space="preserve"> </w:t>
      </w:r>
    </w:p>
    <w:p w:rsidRDefault="00A6599D" w:rsidP="008B606F" w:rsidR="008B606F">
      <w:pPr>
        <w:ind w:hanging="648" w:left="708"/>
        <w:jc w:val="both"/>
      </w:pPr>
      <w:r>
        <w:t>11.</w:t>
      </w:r>
      <w:r w:rsidR="008B606F">
        <w:tab/>
        <w:t>DeNi d.o.o. za trgovinu i građevinarstvo</w:t>
      </w:r>
      <w:r>
        <w:t xml:space="preserve">, OIB:25433742708, </w:t>
      </w:r>
      <w:r w:rsidR="008B606F">
        <w:t>Vrboran 2A, 21000 Split</w:t>
      </w:r>
      <w:r w:rsidRPr="00A6599D">
        <w:t xml:space="preserve"> </w:t>
      </w:r>
      <w:r>
        <w:t xml:space="preserve">za iznos od </w:t>
      </w:r>
      <w:r w:rsidR="008B606F">
        <w:t>9.043,99</w:t>
      </w:r>
      <w:r>
        <w:t xml:space="preserve"> kuna,</w:t>
      </w:r>
      <w:r w:rsidR="008B606F">
        <w:tab/>
        <w:t xml:space="preserve"> </w:t>
      </w:r>
      <w:r w:rsidR="008B606F">
        <w:tab/>
        <w:t xml:space="preserve"> </w:t>
      </w:r>
    </w:p>
    <w:p w:rsidRDefault="00A6599D" w:rsidP="008B606F" w:rsidR="008B606F">
      <w:pPr>
        <w:ind w:hanging="648" w:left="708"/>
        <w:jc w:val="both"/>
      </w:pPr>
      <w:r>
        <w:t>12.</w:t>
      </w:r>
      <w:r w:rsidR="008B606F">
        <w:tab/>
        <w:t>DE NAVAL, društvo s ograničenom odg</w:t>
      </w:r>
      <w:r>
        <w:t>o</w:t>
      </w:r>
      <w:r w:rsidR="008B606F">
        <w:t>vornošću za projektiranje, inže</w:t>
      </w:r>
      <w:r>
        <w:t xml:space="preserve">njering i konzalting, OIB: 36845256976, </w:t>
      </w:r>
      <w:r w:rsidR="008B606F">
        <w:t>Krimeja 5, 51000 Rijeka</w:t>
      </w:r>
      <w:r>
        <w:t xml:space="preserve">, za iznos od </w:t>
      </w:r>
      <w:r w:rsidR="008B606F">
        <w:t>25.000,00</w:t>
      </w:r>
      <w:r>
        <w:t xml:space="preserve"> kuna,</w:t>
      </w:r>
      <w:r w:rsidR="008B606F">
        <w:t xml:space="preserve">  </w:t>
      </w:r>
    </w:p>
    <w:p w:rsidRDefault="00A6599D" w:rsidP="008B606F" w:rsidR="008B606F">
      <w:pPr>
        <w:ind w:hanging="648" w:left="708"/>
        <w:jc w:val="both"/>
      </w:pPr>
      <w:r>
        <w:t>13.</w:t>
      </w:r>
      <w:r w:rsidR="008B606F">
        <w:tab/>
        <w:t>PLAŽA, obrt za ugostiteljstvo, vl. Zlatan Divić, Drvenik, Gornja vala 7</w:t>
      </w:r>
      <w:r>
        <w:t xml:space="preserve">, OIB:60165027430, </w:t>
      </w:r>
      <w:r w:rsidR="008B606F">
        <w:t>GORNJA VALA 43A, 21333 DRVENIK</w:t>
      </w:r>
      <w:r>
        <w:t xml:space="preserve">, za iznos od </w:t>
      </w:r>
      <w:r w:rsidR="008B606F">
        <w:t>1.305,00</w:t>
      </w:r>
      <w:r>
        <w:t xml:space="preserve"> kuna, </w:t>
      </w:r>
      <w:r w:rsidR="008B606F">
        <w:tab/>
        <w:t xml:space="preserve"> </w:t>
      </w:r>
      <w:r w:rsidR="008B606F">
        <w:tab/>
        <w:t xml:space="preserve"> </w:t>
      </w:r>
    </w:p>
    <w:p w:rsidRDefault="00A6599D" w:rsidP="008B606F" w:rsidR="008B606F">
      <w:pPr>
        <w:ind w:hanging="648" w:left="708"/>
        <w:jc w:val="both"/>
      </w:pPr>
      <w:r>
        <w:t>14.</w:t>
      </w:r>
      <w:r w:rsidR="008B606F">
        <w:tab/>
        <w:t>Dobrovoljno vatrogasno društvo Korčula</w:t>
      </w:r>
      <w:r>
        <w:t>, OIB:</w:t>
      </w:r>
      <w:r w:rsidR="008B606F">
        <w:t>76459747939</w:t>
      </w:r>
      <w:r>
        <w:t>, U</w:t>
      </w:r>
      <w:r w:rsidR="008B606F">
        <w:t>lica 57 7, 20260 Korčula</w:t>
      </w:r>
      <w:r>
        <w:t>, za iznos od</w:t>
      </w:r>
      <w:r w:rsidR="008B606F">
        <w:tab/>
        <w:t>4.413,50</w:t>
      </w:r>
      <w:r>
        <w:t xml:space="preserve"> kuna,</w:t>
      </w:r>
      <w:r w:rsidR="008B606F">
        <w:tab/>
        <w:t xml:space="preserve"> </w:t>
      </w:r>
      <w:r w:rsidR="008B606F">
        <w:tab/>
        <w:t xml:space="preserve"> </w:t>
      </w:r>
    </w:p>
    <w:p w:rsidRDefault="00A6599D" w:rsidP="008B606F" w:rsidR="008B606F">
      <w:pPr>
        <w:ind w:hanging="648" w:left="708"/>
        <w:jc w:val="both"/>
      </w:pPr>
      <w:r>
        <w:t>15.</w:t>
      </w:r>
      <w:r w:rsidR="008B606F">
        <w:tab/>
        <w:t>DUAL –</w:t>
      </w:r>
      <w:r>
        <w:t xml:space="preserve"> MV d.o.o. za trgovinu i usluge, OIB:32358344399, </w:t>
      </w:r>
      <w:r w:rsidR="008B606F">
        <w:t>Ulica Vjekoslava Paraća 104, 21000 Split</w:t>
      </w:r>
      <w:r>
        <w:t>, za iznos od</w:t>
      </w:r>
      <w:r w:rsidR="008B606F">
        <w:tab/>
        <w:t>16.060,15</w:t>
      </w:r>
      <w:r>
        <w:t xml:space="preserve"> kuna,</w:t>
      </w:r>
      <w:r w:rsidR="008B606F">
        <w:tab/>
        <w:t xml:space="preserve"> </w:t>
      </w:r>
      <w:r w:rsidR="008B606F">
        <w:tab/>
        <w:t xml:space="preserve"> </w:t>
      </w:r>
    </w:p>
    <w:p w:rsidRDefault="00A6599D" w:rsidP="008B606F" w:rsidR="008B606F">
      <w:pPr>
        <w:ind w:hanging="648" w:left="708"/>
        <w:jc w:val="both"/>
      </w:pPr>
      <w:r>
        <w:t>16.</w:t>
      </w:r>
      <w:r w:rsidR="008B606F">
        <w:tab/>
        <w:t>EL-WASH, društvo s ograničenom odgovornošću za trgovinu, export-import i usluge</w:t>
      </w:r>
      <w:r w:rsidR="00E45C5A">
        <w:t xml:space="preserve">, OIB:97706047700, </w:t>
      </w:r>
      <w:r w:rsidR="008B606F">
        <w:t>Rikarda Katalinića Jereta 10, 21000 Split</w:t>
      </w:r>
      <w:r w:rsidR="00E45C5A">
        <w:t xml:space="preserve">, za iznos od </w:t>
      </w:r>
      <w:r w:rsidR="008B606F">
        <w:t>1.093,75</w:t>
      </w:r>
      <w:r w:rsidR="00E45C5A">
        <w:t xml:space="preserve"> kuna,</w:t>
      </w:r>
      <w:r w:rsidR="008B606F">
        <w:tab/>
        <w:t xml:space="preserve"> </w:t>
      </w:r>
      <w:r w:rsidR="008B606F">
        <w:tab/>
        <w:t xml:space="preserve"> </w:t>
      </w:r>
    </w:p>
    <w:p w:rsidRDefault="00E45C5A" w:rsidP="008B606F" w:rsidR="008B606F">
      <w:pPr>
        <w:ind w:hanging="648" w:left="708"/>
        <w:jc w:val="both"/>
      </w:pPr>
      <w:r>
        <w:t>17.</w:t>
      </w:r>
      <w:r w:rsidR="008B606F">
        <w:tab/>
        <w:t xml:space="preserve">ELMAP, elektroenergetska mjerenja, </w:t>
      </w:r>
      <w:r>
        <w:t>analize i projektiranje, d.o.o. OIB:</w:t>
      </w:r>
      <w:r w:rsidR="008B606F">
        <w:t>26579535545</w:t>
      </w:r>
      <w:r>
        <w:t xml:space="preserve">, </w:t>
      </w:r>
      <w:r w:rsidR="008B606F">
        <w:t>Grljevačka 160, 21311 Podstrana</w:t>
      </w:r>
      <w:r>
        <w:t xml:space="preserve">, za iznos od </w:t>
      </w:r>
      <w:r w:rsidR="008B606F">
        <w:t>7.500,00</w:t>
      </w:r>
      <w:r>
        <w:t xml:space="preserve"> kuna,</w:t>
      </w:r>
      <w:r w:rsidR="008B606F">
        <w:tab/>
        <w:t xml:space="preserve"> </w:t>
      </w:r>
      <w:r w:rsidR="008B606F">
        <w:tab/>
        <w:t xml:space="preserve"> </w:t>
      </w:r>
    </w:p>
    <w:p w:rsidRDefault="00E45C5A" w:rsidP="008B606F" w:rsidR="008B606F">
      <w:pPr>
        <w:ind w:hanging="648" w:left="708"/>
        <w:jc w:val="both"/>
      </w:pPr>
      <w:r>
        <w:t>18.</w:t>
      </w:r>
      <w:r w:rsidR="008B606F">
        <w:tab/>
        <w:t>„OBRT ZA AUTOPRIJEVOZNIČKU DJELATNOST, vl. ŽELJKO GL</w:t>
      </w:r>
      <w:r>
        <w:t xml:space="preserve">AVOČIĆ“, BLATO, 95. Ulica br. 4, OIB: </w:t>
      </w:r>
      <w:r w:rsidR="008B606F">
        <w:t>53087949098</w:t>
      </w:r>
      <w:r>
        <w:t xml:space="preserve">, </w:t>
      </w:r>
      <w:r w:rsidR="008B606F">
        <w:t>95. ULICA 4, 20271 BLATO</w:t>
      </w:r>
      <w:r>
        <w:t xml:space="preserve">, za iznos od </w:t>
      </w:r>
      <w:r w:rsidR="008B606F">
        <w:t>13.800,00</w:t>
      </w:r>
      <w:r>
        <w:t xml:space="preserve"> kuna,</w:t>
      </w:r>
      <w:r w:rsidR="008B606F">
        <w:tab/>
        <w:t xml:space="preserve"> </w:t>
      </w:r>
      <w:r w:rsidR="008B606F">
        <w:tab/>
        <w:t xml:space="preserve"> </w:t>
      </w:r>
    </w:p>
    <w:p w:rsidRDefault="00E45C5A" w:rsidP="008B606F" w:rsidR="008B606F">
      <w:pPr>
        <w:ind w:hanging="648" w:left="708"/>
        <w:jc w:val="both"/>
      </w:pPr>
      <w:r>
        <w:t>19.</w:t>
      </w:r>
      <w:r w:rsidR="008B606F">
        <w:tab/>
        <w:t>Turistički obrt „BIJELA VILA“, vl. Nikša Glunčić,</w:t>
      </w:r>
      <w:r>
        <w:t xml:space="preserve"> </w:t>
      </w:r>
      <w:r w:rsidR="008B606F">
        <w:t>Doli, Na moru 5</w:t>
      </w:r>
      <w:r>
        <w:t xml:space="preserve">, OIB: </w:t>
      </w:r>
      <w:r w:rsidR="008B606F">
        <w:t>11148752419</w:t>
      </w:r>
      <w:r w:rsidR="008B606F">
        <w:tab/>
      </w:r>
      <w:r>
        <w:t xml:space="preserve">, </w:t>
      </w:r>
      <w:r w:rsidR="008B606F">
        <w:t>NA MORU 14, 20231 DOLI</w:t>
      </w:r>
      <w:r>
        <w:t>, za iznos od</w:t>
      </w:r>
      <w:r w:rsidR="008B606F">
        <w:tab/>
        <w:t>593.880,56</w:t>
      </w:r>
      <w:r>
        <w:t xml:space="preserve"> kuna,</w:t>
      </w:r>
      <w:r>
        <w:tab/>
        <w:t xml:space="preserve"> </w:t>
      </w:r>
    </w:p>
    <w:p w:rsidRDefault="00E45C5A" w:rsidP="008B606F" w:rsidR="00E45C5A">
      <w:pPr>
        <w:ind w:hanging="648" w:left="708"/>
        <w:jc w:val="both"/>
      </w:pPr>
      <w:r>
        <w:t>20.</w:t>
      </w:r>
      <w:r w:rsidR="008B606F">
        <w:tab/>
        <w:t>ODVJETNIK BORAN GOŠEK, PRILAZ G. DEŽELIĆA 55, ZAGREB</w:t>
      </w:r>
      <w:r>
        <w:t>, OIB:</w:t>
      </w:r>
      <w:r w:rsidR="008B606F">
        <w:t>74180033398</w:t>
      </w:r>
      <w:r>
        <w:t xml:space="preserve">, </w:t>
      </w:r>
      <w:r w:rsidR="008B606F">
        <w:t>BULVANOVA 22, 10000 ZAGREB</w:t>
      </w:r>
      <w:r>
        <w:t xml:space="preserve">, za iznos od </w:t>
      </w:r>
      <w:r w:rsidR="008B606F">
        <w:t>4.350,00</w:t>
      </w:r>
      <w:r>
        <w:t xml:space="preserve"> kuna</w:t>
      </w:r>
    </w:p>
    <w:p w:rsidRDefault="00E45C5A" w:rsidP="008B606F" w:rsidR="008B606F">
      <w:pPr>
        <w:ind w:hanging="648" w:left="708"/>
        <w:jc w:val="both"/>
      </w:pPr>
      <w:r>
        <w:t>21.</w:t>
      </w:r>
      <w:r w:rsidR="008B606F">
        <w:tab/>
        <w:t>GRACOTECH OBRADA I BOJANJE KONSTRUKCIJA  za proizvodnju, usluge i  trgovinu,  dru</w:t>
      </w:r>
      <w:r>
        <w:t xml:space="preserve">štvo s ograničenom odgovornošću, OIB:22683145541, </w:t>
      </w:r>
      <w:r w:rsidR="008B606F">
        <w:t>Put Blata 66, 21217 Kaštel Stari</w:t>
      </w:r>
      <w:r w:rsidR="00FC72A7">
        <w:t xml:space="preserve">, za iznos od </w:t>
      </w:r>
      <w:r w:rsidR="008B606F">
        <w:t>660.559,24</w:t>
      </w:r>
      <w:r w:rsidR="00FC72A7">
        <w:t xml:space="preserve"> kuna,</w:t>
      </w:r>
      <w:r w:rsidR="008B606F">
        <w:tab/>
        <w:t xml:space="preserve"> </w:t>
      </w:r>
      <w:r w:rsidR="008B606F">
        <w:tab/>
        <w:t xml:space="preserve"> </w:t>
      </w:r>
    </w:p>
    <w:p w:rsidRDefault="00FC72A7" w:rsidP="008B606F" w:rsidR="008B606F">
      <w:pPr>
        <w:ind w:hanging="648" w:left="708"/>
        <w:jc w:val="both"/>
      </w:pPr>
      <w:r>
        <w:t>22.</w:t>
      </w:r>
      <w:r w:rsidR="008B606F">
        <w:tab/>
        <w:t>GRAD KORČULA</w:t>
      </w:r>
      <w:r>
        <w:t>, OIB:</w:t>
      </w:r>
      <w:r w:rsidR="008B606F">
        <w:t>92770362982</w:t>
      </w:r>
      <w:r>
        <w:t xml:space="preserve">, </w:t>
      </w:r>
      <w:r w:rsidR="008B606F">
        <w:t>Trg Antuna i Stjepana Radića 1, 20260 Korčula</w:t>
      </w:r>
      <w:r>
        <w:t xml:space="preserve">, za iznos od </w:t>
      </w:r>
      <w:r w:rsidR="008B606F">
        <w:t>286.465,68</w:t>
      </w:r>
      <w:r>
        <w:t xml:space="preserve"> kuna,</w:t>
      </w:r>
      <w:r w:rsidR="008B606F">
        <w:tab/>
        <w:t xml:space="preserve"> </w:t>
      </w:r>
      <w:r w:rsidR="008B606F">
        <w:tab/>
        <w:t xml:space="preserve"> </w:t>
      </w:r>
    </w:p>
    <w:p w:rsidRDefault="00FC72A7" w:rsidP="008B606F" w:rsidR="008B606F">
      <w:pPr>
        <w:ind w:hanging="648" w:left="708"/>
        <w:jc w:val="both"/>
      </w:pPr>
      <w:r>
        <w:t>23.</w:t>
      </w:r>
      <w:r w:rsidR="008B606F">
        <w:tab/>
        <w:t>HEP – Opskrba d.o.o. za opskrbu potrošača električnom, toplinskom energijom i plinom</w:t>
      </w:r>
      <w:r>
        <w:t>, OIB:</w:t>
      </w:r>
      <w:r w:rsidR="008B606F">
        <w:tab/>
        <w:t>63073332379</w:t>
      </w:r>
      <w:r>
        <w:t xml:space="preserve">, </w:t>
      </w:r>
      <w:r w:rsidR="008B606F">
        <w:t>Ulica grada Vukovara 37, 10000 Zagreb</w:t>
      </w:r>
      <w:r>
        <w:t xml:space="preserve">, za iznos od </w:t>
      </w:r>
      <w:r w:rsidR="008B606F">
        <w:t>32.100,65</w:t>
      </w:r>
      <w:r>
        <w:t xml:space="preserve"> kuna,</w:t>
      </w:r>
      <w:r w:rsidR="008B606F">
        <w:tab/>
        <w:t xml:space="preserve"> </w:t>
      </w:r>
      <w:r w:rsidR="008B606F">
        <w:tab/>
        <w:t xml:space="preserve"> </w:t>
      </w:r>
    </w:p>
    <w:p w:rsidRDefault="008B606F" w:rsidP="008B606F" w:rsidR="008B606F">
      <w:pPr>
        <w:ind w:hanging="648" w:left="708"/>
        <w:jc w:val="both"/>
      </w:pPr>
      <w:r>
        <w:t>2</w:t>
      </w:r>
      <w:r w:rsidR="00FC72A7">
        <w:t>4.</w:t>
      </w:r>
      <w:r>
        <w:tab/>
        <w:t>HEP-Operator distribucijskog sustava d.o.o. za distribuciju i opskrbu električne energije</w:t>
      </w:r>
      <w:r w:rsidR="00FC72A7">
        <w:t>, OIB:</w:t>
      </w:r>
      <w:r>
        <w:tab/>
        <w:t>46830600751</w:t>
      </w:r>
      <w:r w:rsidR="00FC72A7">
        <w:t>,</w:t>
      </w:r>
      <w:r>
        <w:tab/>
        <w:t>Ulica grada Vukovara 37, 10000 Zagreb</w:t>
      </w:r>
      <w:r w:rsidR="00FC72A7">
        <w:t xml:space="preserve">, za iznos od </w:t>
      </w:r>
      <w:r>
        <w:t>36.863,00</w:t>
      </w:r>
      <w:r w:rsidR="00FC72A7">
        <w:t xml:space="preserve"> kuna,</w:t>
      </w:r>
      <w:r>
        <w:tab/>
        <w:t xml:space="preserve"> </w:t>
      </w:r>
      <w:r>
        <w:tab/>
        <w:t xml:space="preserve"> </w:t>
      </w:r>
    </w:p>
    <w:p w:rsidRDefault="00FC72A7" w:rsidP="008B606F" w:rsidR="008B606F">
      <w:pPr>
        <w:ind w:hanging="648" w:left="708"/>
        <w:jc w:val="both"/>
      </w:pPr>
      <w:r>
        <w:t>25.</w:t>
      </w:r>
      <w:r w:rsidR="008B606F">
        <w:tab/>
        <w:t>HERMES-ŠUŠNJIĆ d.o.o. za t</w:t>
      </w:r>
      <w:r>
        <w:t xml:space="preserve">rgovinu, zastupanje, uvoz-izvoz, OIB: </w:t>
      </w:r>
      <w:r w:rsidR="008B606F">
        <w:t>29124837480</w:t>
      </w:r>
      <w:r>
        <w:t xml:space="preserve">, </w:t>
      </w:r>
      <w:r w:rsidR="008B606F">
        <w:t>Topola 16, 10000 Zagreb</w:t>
      </w:r>
      <w:r>
        <w:t xml:space="preserve">, za iznos od </w:t>
      </w:r>
      <w:r w:rsidR="008B606F">
        <w:t>23.299,82</w:t>
      </w:r>
      <w:r>
        <w:t xml:space="preserve"> kuna,</w:t>
      </w:r>
      <w:r w:rsidR="008B606F">
        <w:tab/>
        <w:t xml:space="preserve"> </w:t>
      </w:r>
      <w:r w:rsidR="008B606F">
        <w:tab/>
        <w:t xml:space="preserve"> </w:t>
      </w:r>
    </w:p>
    <w:p w:rsidRDefault="00FC72A7" w:rsidP="008B606F" w:rsidR="008B606F">
      <w:pPr>
        <w:ind w:hanging="648" w:left="708"/>
        <w:jc w:val="both"/>
      </w:pPr>
      <w:r>
        <w:t>26.</w:t>
      </w:r>
      <w:r w:rsidR="008B606F">
        <w:tab/>
        <w:t>Hrvatske vode, pra</w:t>
      </w:r>
      <w:r>
        <w:t>vna osoba za upravljanje vodama, OIB:</w:t>
      </w:r>
      <w:r w:rsidR="008B606F">
        <w:t>28921383001</w:t>
      </w:r>
      <w:r w:rsidR="008B606F">
        <w:tab/>
      </w:r>
      <w:r>
        <w:t>,</w:t>
      </w:r>
      <w:r w:rsidR="008B606F">
        <w:t>Grad</w:t>
      </w:r>
      <w:r>
        <w:t xml:space="preserve">a </w:t>
      </w:r>
      <w:r w:rsidR="008B606F">
        <w:t>Vukovara 220, 10000 Zagreb</w:t>
      </w:r>
      <w:r w:rsidR="008B606F">
        <w:tab/>
      </w:r>
      <w:r>
        <w:t xml:space="preserve">, za iznos od </w:t>
      </w:r>
      <w:r w:rsidR="008B606F">
        <w:t>4.787,48</w:t>
      </w:r>
      <w:r>
        <w:t xml:space="preserve"> kuna,</w:t>
      </w:r>
      <w:r w:rsidR="008B606F">
        <w:tab/>
        <w:t xml:space="preserve"> </w:t>
      </w:r>
      <w:r w:rsidR="008B606F">
        <w:tab/>
        <w:t xml:space="preserve"> </w:t>
      </w:r>
    </w:p>
    <w:p w:rsidRDefault="00FC72A7" w:rsidP="008B606F" w:rsidR="008B606F">
      <w:pPr>
        <w:ind w:hanging="648" w:left="708"/>
        <w:jc w:val="both"/>
      </w:pPr>
      <w:r>
        <w:t>27.</w:t>
      </w:r>
      <w:r w:rsidR="008B606F">
        <w:tab/>
        <w:t>Hrvatski registar brodova</w:t>
      </w:r>
      <w:r w:rsidR="00EE155B">
        <w:t xml:space="preserve">, OIB:04601923208, </w:t>
      </w:r>
      <w:r w:rsidR="008B606F">
        <w:t>Marasovića 67, 21000 Split</w:t>
      </w:r>
      <w:r w:rsidR="00EE155B">
        <w:t xml:space="preserve">, za iznos od </w:t>
      </w:r>
      <w:r w:rsidR="008B606F">
        <w:t>11.592,50</w:t>
      </w:r>
      <w:r w:rsidR="00EE155B">
        <w:t xml:space="preserve"> kuna,</w:t>
      </w:r>
      <w:r w:rsidR="008B606F">
        <w:tab/>
        <w:t xml:space="preserve"> </w:t>
      </w:r>
      <w:r w:rsidR="008B606F">
        <w:tab/>
        <w:t xml:space="preserve"> </w:t>
      </w:r>
    </w:p>
    <w:p w:rsidRDefault="00EE155B" w:rsidP="008B606F" w:rsidR="008B606F">
      <w:pPr>
        <w:ind w:hanging="648" w:left="708"/>
        <w:jc w:val="both"/>
      </w:pPr>
      <w:r>
        <w:t>28.</w:t>
      </w:r>
      <w:r>
        <w:tab/>
        <w:t>Hrvatski Telekom d.d., OIB:</w:t>
      </w:r>
      <w:r w:rsidR="008B606F">
        <w:t>81793146560</w:t>
      </w:r>
      <w:r>
        <w:t xml:space="preserve">, </w:t>
      </w:r>
      <w:r w:rsidR="008B606F">
        <w:tab/>
        <w:t>Roberta Frangeša Mihanovića 9, 10000 Zagreb</w:t>
      </w:r>
      <w:r>
        <w:t xml:space="preserve">, za iznos od </w:t>
      </w:r>
      <w:r w:rsidR="008B606F">
        <w:t>400,63</w:t>
      </w:r>
      <w:r>
        <w:t xml:space="preserve"> kuna,</w:t>
      </w:r>
      <w:r w:rsidR="008B606F">
        <w:t xml:space="preserve"> </w:t>
      </w:r>
      <w:r w:rsidR="008B606F">
        <w:tab/>
        <w:t xml:space="preserve"> </w:t>
      </w:r>
    </w:p>
    <w:p w:rsidRDefault="00EE155B" w:rsidP="008B606F" w:rsidR="008B606F">
      <w:pPr>
        <w:ind w:hanging="648" w:left="708"/>
        <w:jc w:val="both"/>
      </w:pPr>
      <w:r>
        <w:t>29.</w:t>
      </w:r>
      <w:r>
        <w:tab/>
        <w:t xml:space="preserve">HRVATSKA GOSPODARSKA KOMORA, OIB: </w:t>
      </w:r>
      <w:r w:rsidR="008B606F">
        <w:t>85167032587</w:t>
      </w:r>
      <w:r>
        <w:t xml:space="preserve">, </w:t>
      </w:r>
      <w:r w:rsidR="008B606F">
        <w:tab/>
        <w:t>ROOSEVELTOV TRG 2, 10000 Zagreb</w:t>
      </w:r>
      <w:r w:rsidR="008B606F">
        <w:tab/>
      </w:r>
      <w:r>
        <w:t xml:space="preserve">, za iznos od </w:t>
      </w:r>
      <w:r w:rsidR="008B606F">
        <w:t>3.269,44</w:t>
      </w:r>
      <w:r>
        <w:t xml:space="preserve"> kuna,</w:t>
      </w:r>
      <w:r w:rsidR="008B606F">
        <w:tab/>
        <w:t xml:space="preserve"> </w:t>
      </w:r>
      <w:r w:rsidR="008B606F">
        <w:tab/>
        <w:t xml:space="preserve"> </w:t>
      </w:r>
    </w:p>
    <w:p w:rsidRDefault="00EE155B" w:rsidP="008B606F" w:rsidR="008B606F">
      <w:pPr>
        <w:ind w:hanging="648" w:left="708"/>
        <w:jc w:val="both"/>
      </w:pPr>
      <w:r>
        <w:t>30.</w:t>
      </w:r>
      <w:r w:rsidR="008B606F">
        <w:tab/>
        <w:t>ICE MAR d.o.o</w:t>
      </w:r>
      <w:r>
        <w:t>. za usluge čišćenja i trgovinu, OIB:</w:t>
      </w:r>
      <w:r w:rsidR="008B606F">
        <w:t>60774324964</w:t>
      </w:r>
      <w:r>
        <w:t xml:space="preserve">, </w:t>
      </w:r>
      <w:r w:rsidR="008B606F">
        <w:t>Divkovićeva 5, 52100 Pula</w:t>
      </w:r>
      <w:r>
        <w:t xml:space="preserve">, za iznos od </w:t>
      </w:r>
      <w:r w:rsidR="008B606F">
        <w:t>1.744,00</w:t>
      </w:r>
      <w:r>
        <w:t xml:space="preserve"> kuna,</w:t>
      </w:r>
      <w:r w:rsidR="008B606F">
        <w:tab/>
        <w:t xml:space="preserve"> </w:t>
      </w:r>
      <w:r w:rsidR="008B606F">
        <w:tab/>
        <w:t xml:space="preserve"> </w:t>
      </w:r>
    </w:p>
    <w:p w:rsidRDefault="00EE155B" w:rsidP="008B606F" w:rsidR="008B606F">
      <w:pPr>
        <w:ind w:hanging="648" w:left="708"/>
        <w:jc w:val="both"/>
      </w:pPr>
      <w:r>
        <w:t>31.</w:t>
      </w:r>
      <w:r w:rsidR="008B606F">
        <w:tab/>
        <w:t>IMR HAMBURG društvo sa ograničenom odgovornošću za proizvodnju, trgovinu i usluge</w:t>
      </w:r>
      <w:r>
        <w:t xml:space="preserve">, OIB:17918944574, </w:t>
      </w:r>
      <w:r w:rsidR="008B606F">
        <w:t>Sarajevska cesta 60, 10000 Zagreb</w:t>
      </w:r>
      <w:r>
        <w:t xml:space="preserve">, za iznos od </w:t>
      </w:r>
      <w:r w:rsidR="008B606F">
        <w:t>340.179,19</w:t>
      </w:r>
      <w:r>
        <w:t xml:space="preserve"> kuna,</w:t>
      </w:r>
      <w:r w:rsidR="008B606F">
        <w:tab/>
        <w:t xml:space="preserve"> </w:t>
      </w:r>
      <w:r w:rsidR="008B606F">
        <w:tab/>
        <w:t xml:space="preserve"> </w:t>
      </w:r>
    </w:p>
    <w:p w:rsidRDefault="008B606F" w:rsidP="008B606F" w:rsidR="008B606F">
      <w:pPr>
        <w:ind w:hanging="648" w:left="708"/>
        <w:jc w:val="both"/>
      </w:pPr>
      <w:r>
        <w:lastRenderedPageBreak/>
        <w:t>3</w:t>
      </w:r>
      <w:r w:rsidR="00EE155B">
        <w:t>2.</w:t>
      </w:r>
      <w:r>
        <w:tab/>
        <w:t>INA-INDUSTRIJA NAFTE, d.d.</w:t>
      </w:r>
      <w:r w:rsidR="00EE155B">
        <w:t xml:space="preserve">, OIB: 27759560625, </w:t>
      </w:r>
      <w:r>
        <w:t>Avenija V. Holjevca 10, 10000 Zagreb</w:t>
      </w:r>
      <w:r w:rsidR="00EE155B">
        <w:t xml:space="preserve">, za iznos od </w:t>
      </w:r>
      <w:r>
        <w:t>19.193,56</w:t>
      </w:r>
      <w:r w:rsidR="00EE155B">
        <w:t xml:space="preserve"> kuna,</w:t>
      </w:r>
      <w:r>
        <w:tab/>
        <w:t xml:space="preserve"> </w:t>
      </w:r>
      <w:r>
        <w:tab/>
        <w:t xml:space="preserve"> </w:t>
      </w:r>
    </w:p>
    <w:p w:rsidRDefault="00EE155B" w:rsidP="008B606F" w:rsidR="008B606F">
      <w:pPr>
        <w:ind w:hanging="648" w:left="708"/>
        <w:jc w:val="both"/>
      </w:pPr>
      <w:r>
        <w:t>33.</w:t>
      </w:r>
      <w:r w:rsidR="008B606F">
        <w:tab/>
        <w:t>INDENNA-IMPULS društvo s ograničenom odgovornošću za projektiranje, izradu, montažu i servis</w:t>
      </w:r>
      <w:r>
        <w:t xml:space="preserve">,  OIB:18427923588, </w:t>
      </w:r>
      <w:r w:rsidR="008B606F">
        <w:t>Slavonska avenija 263, 10000 Zagreb</w:t>
      </w:r>
      <w:r>
        <w:t>, za iznos od</w:t>
      </w:r>
      <w:r w:rsidR="00471E01">
        <w:t xml:space="preserve"> </w:t>
      </w:r>
      <w:r w:rsidR="008B606F">
        <w:t>11.627,46</w:t>
      </w:r>
      <w:r w:rsidR="00471E01">
        <w:t xml:space="preserve"> kuna,</w:t>
      </w:r>
      <w:r w:rsidR="008B606F">
        <w:tab/>
        <w:t xml:space="preserve"> </w:t>
      </w:r>
      <w:r w:rsidR="008B606F">
        <w:tab/>
        <w:t xml:space="preserve"> </w:t>
      </w:r>
    </w:p>
    <w:p w:rsidRDefault="00471E01" w:rsidP="008B606F" w:rsidR="008B606F">
      <w:pPr>
        <w:ind w:hanging="648" w:left="708"/>
        <w:jc w:val="both"/>
      </w:pPr>
      <w:r>
        <w:t>34.</w:t>
      </w:r>
      <w:r w:rsidR="008B606F">
        <w:tab/>
        <w:t>ISKRA-TRGOVINA d.o.o. za trgovinu i usluge</w:t>
      </w:r>
      <w:r>
        <w:t xml:space="preserve">, OIB: </w:t>
      </w:r>
      <w:r w:rsidR="008B606F">
        <w:t>98637766531</w:t>
      </w:r>
      <w:r>
        <w:t>, Ulica 61, br. 17, 20260 Korčula,</w:t>
      </w:r>
      <w:r w:rsidRPr="00471E01">
        <w:t xml:space="preserve"> za iznos od</w:t>
      </w:r>
      <w:r>
        <w:t xml:space="preserve"> </w:t>
      </w:r>
      <w:r w:rsidR="008B606F">
        <w:t>1.549,52</w:t>
      </w:r>
      <w:r>
        <w:t xml:space="preserve"> kuna,</w:t>
      </w:r>
      <w:r w:rsidR="008B606F">
        <w:tab/>
        <w:t xml:space="preserve"> </w:t>
      </w:r>
      <w:r w:rsidR="008B606F">
        <w:tab/>
        <w:t xml:space="preserve"> </w:t>
      </w:r>
    </w:p>
    <w:p w:rsidRDefault="00471E01" w:rsidP="008B606F" w:rsidR="008B606F">
      <w:pPr>
        <w:ind w:hanging="648" w:left="708"/>
        <w:jc w:val="both"/>
      </w:pPr>
      <w:r>
        <w:t>35.</w:t>
      </w:r>
      <w:r w:rsidR="008B606F">
        <w:tab/>
        <w:t>JUŽNI PROLAZ d.o.o. za trgovinu i usluge</w:t>
      </w:r>
      <w:r>
        <w:t xml:space="preserve">, OIB: 23088119851, </w:t>
      </w:r>
      <w:r w:rsidR="008B606F">
        <w:t>Majstorska 3, 10000 Zagreb</w:t>
      </w:r>
      <w:r>
        <w:t xml:space="preserve">, za iznos od </w:t>
      </w:r>
      <w:r w:rsidR="008B606F">
        <w:t>497,43</w:t>
      </w:r>
      <w:r>
        <w:t xml:space="preserve"> kuna,</w:t>
      </w:r>
      <w:r w:rsidR="008B606F">
        <w:tab/>
        <w:t xml:space="preserve"> </w:t>
      </w:r>
      <w:r w:rsidR="008B606F">
        <w:tab/>
        <w:t xml:space="preserve"> </w:t>
      </w:r>
    </w:p>
    <w:p w:rsidRDefault="00471E01" w:rsidP="008B606F" w:rsidR="008B606F">
      <w:pPr>
        <w:ind w:hanging="648" w:left="708"/>
        <w:jc w:val="both"/>
      </w:pPr>
      <w:r>
        <w:t>36.</w:t>
      </w:r>
      <w:r w:rsidR="008B606F">
        <w:tab/>
        <w:t>Komunalno trgovačko društvo HOBER, društvo sa ograničenom odgovornošću</w:t>
      </w:r>
      <w:r>
        <w:t xml:space="preserve">, OIB: </w:t>
      </w:r>
      <w:r w:rsidR="008B606F">
        <w:t>90015801532</w:t>
      </w:r>
      <w:r>
        <w:t xml:space="preserve">, </w:t>
      </w:r>
      <w:r w:rsidR="008B606F">
        <w:t>Hrvatska bratska zajednica 69II, 20260 Korčula</w:t>
      </w:r>
      <w:r>
        <w:t xml:space="preserve">, za iznos od </w:t>
      </w:r>
      <w:r w:rsidR="008B606F">
        <w:t>14.551,53</w:t>
      </w:r>
      <w:r>
        <w:t xml:space="preserve"> kuna,</w:t>
      </w:r>
      <w:r w:rsidR="008B606F">
        <w:tab/>
        <w:t xml:space="preserve"> </w:t>
      </w:r>
      <w:r w:rsidR="008B606F">
        <w:tab/>
        <w:t xml:space="preserve"> </w:t>
      </w:r>
    </w:p>
    <w:p w:rsidRDefault="00471E01" w:rsidP="008B606F" w:rsidR="008B606F">
      <w:pPr>
        <w:ind w:hanging="648" w:left="708"/>
        <w:jc w:val="both"/>
      </w:pPr>
      <w:r>
        <w:t>37.</w:t>
      </w:r>
      <w:r w:rsidR="008B606F">
        <w:tab/>
        <w:t>„AKRON – OBRT ZA INFORMATIČKI INŽENJERING I TRGOVINU NA VELIKO RAČUNALNOM OPREMOM“ vl. TONČI KOVAČIĆ, BLATO, 11. Ulica br. 1</w:t>
      </w:r>
      <w:r>
        <w:t xml:space="preserve">, OIB: </w:t>
      </w:r>
      <w:r w:rsidR="008B606F">
        <w:t>56829101</w:t>
      </w:r>
      <w:r>
        <w:t xml:space="preserve">595, </w:t>
      </w:r>
      <w:r w:rsidR="008B606F">
        <w:t>ULICA 63 14, 20270 VELA LUKA</w:t>
      </w:r>
      <w:r>
        <w:t xml:space="preserve">, za iznos od </w:t>
      </w:r>
      <w:r w:rsidR="008B606F">
        <w:t>10.412,50</w:t>
      </w:r>
      <w:r>
        <w:t xml:space="preserve"> kuna,</w:t>
      </w:r>
      <w:r w:rsidR="008B606F">
        <w:tab/>
        <w:t xml:space="preserve"> </w:t>
      </w:r>
      <w:r w:rsidR="008B606F">
        <w:tab/>
        <w:t xml:space="preserve"> </w:t>
      </w:r>
    </w:p>
    <w:p w:rsidRDefault="00471E01" w:rsidP="008B606F" w:rsidR="008B606F">
      <w:pPr>
        <w:ind w:hanging="648" w:left="708"/>
        <w:jc w:val="both"/>
      </w:pPr>
      <w:r>
        <w:t>38.</w:t>
      </w:r>
      <w:r w:rsidR="008B606F">
        <w:tab/>
        <w:t>LAGERMAX AED Croatia, d.o.o. za međunarodno otpremništvo</w:t>
      </w:r>
      <w:r>
        <w:t xml:space="preserve">, OIB: </w:t>
      </w:r>
      <w:r w:rsidR="008B606F">
        <w:t>06465158978</w:t>
      </w:r>
      <w:r>
        <w:t xml:space="preserve">, </w:t>
      </w:r>
      <w:r w:rsidR="008B606F">
        <w:t>Zagorske magistrale 16, 10296 Luka</w:t>
      </w:r>
      <w:r w:rsidR="008B606F">
        <w:tab/>
      </w:r>
      <w:r>
        <w:t xml:space="preserve">, za iznos od </w:t>
      </w:r>
      <w:r w:rsidR="008B606F">
        <w:t>3.453,26</w:t>
      </w:r>
      <w:r>
        <w:t xml:space="preserve"> kuna,</w:t>
      </w:r>
      <w:r w:rsidR="008B606F">
        <w:tab/>
        <w:t xml:space="preserve"> </w:t>
      </w:r>
      <w:r w:rsidR="008B606F">
        <w:tab/>
        <w:t xml:space="preserve"> </w:t>
      </w:r>
    </w:p>
    <w:p w:rsidRDefault="00471E01" w:rsidP="008B606F" w:rsidR="008B606F">
      <w:pPr>
        <w:ind w:hanging="648" w:left="708"/>
        <w:jc w:val="both"/>
      </w:pPr>
      <w:r>
        <w:t>39.</w:t>
      </w:r>
      <w:r w:rsidR="008B606F">
        <w:tab/>
        <w:t>MATRIX WELDING d.o.o. za savjetovanje i istraživanje tržišta</w:t>
      </w:r>
      <w:r>
        <w:t xml:space="preserve">, OIB: </w:t>
      </w:r>
      <w:r w:rsidR="008B606F">
        <w:t>92418440463</w:t>
      </w:r>
      <w:r>
        <w:t xml:space="preserve">, </w:t>
      </w:r>
      <w:r w:rsidR="008B606F">
        <w:t>Stonska 3, 21000 Split</w:t>
      </w:r>
      <w:r>
        <w:t>, za iznos od</w:t>
      </w:r>
      <w:r w:rsidR="008B606F">
        <w:tab/>
        <w:t>5.000,00</w:t>
      </w:r>
      <w:r>
        <w:t xml:space="preserve"> kuna,</w:t>
      </w:r>
      <w:r w:rsidR="008B606F">
        <w:tab/>
        <w:t xml:space="preserve"> </w:t>
      </w:r>
      <w:r w:rsidR="008B606F">
        <w:tab/>
        <w:t xml:space="preserve"> </w:t>
      </w:r>
    </w:p>
    <w:p w:rsidRDefault="00471E01" w:rsidP="008B606F" w:rsidR="008B606F">
      <w:pPr>
        <w:ind w:hanging="648" w:left="708"/>
        <w:jc w:val="both"/>
      </w:pPr>
      <w:r>
        <w:t>40.</w:t>
      </w:r>
      <w:r w:rsidR="008B606F">
        <w:tab/>
        <w:t>MESSER CROATIA PLIN Poduzeće za proizvodnju i prodaju tehničkih plinova d.o.o.</w:t>
      </w:r>
      <w:r>
        <w:t>,</w:t>
      </w:r>
      <w:r w:rsidR="008B606F">
        <w:tab/>
      </w:r>
      <w:r>
        <w:t>OIB:</w:t>
      </w:r>
      <w:r w:rsidR="008B606F">
        <w:t>32179081874</w:t>
      </w:r>
      <w:r>
        <w:t xml:space="preserve">, </w:t>
      </w:r>
      <w:r w:rsidR="008B606F">
        <w:t>Industrijska 1, 10290 Zaprešić</w:t>
      </w:r>
      <w:r>
        <w:t xml:space="preserve">, za iznos od </w:t>
      </w:r>
      <w:r w:rsidR="008B606F">
        <w:t>270.913,90</w:t>
      </w:r>
      <w:r>
        <w:t xml:space="preserve"> kuna,</w:t>
      </w:r>
      <w:r w:rsidR="008B606F">
        <w:tab/>
        <w:t xml:space="preserve"> </w:t>
      </w:r>
      <w:r w:rsidR="008B606F">
        <w:tab/>
        <w:t xml:space="preserve"> </w:t>
      </w:r>
    </w:p>
    <w:p w:rsidRDefault="00471E01" w:rsidP="008B606F" w:rsidR="008B606F">
      <w:pPr>
        <w:ind w:hanging="648" w:left="708"/>
        <w:jc w:val="both"/>
      </w:pPr>
      <w:r>
        <w:t>41.</w:t>
      </w:r>
      <w:r w:rsidR="008B606F">
        <w:tab/>
        <w:t>MICK društvo s ograničenom odgovornošću za trgovinu i usluge</w:t>
      </w:r>
      <w:r w:rsidR="008B606F">
        <w:tab/>
      </w:r>
      <w:r>
        <w:t>, OIB:</w:t>
      </w:r>
      <w:r w:rsidR="008B606F">
        <w:t>04021334723</w:t>
      </w:r>
      <w:r>
        <w:t xml:space="preserve">, </w:t>
      </w:r>
      <w:r w:rsidR="008B606F">
        <w:t>Kukuljanovo 447, 51223 Kukuljanovo</w:t>
      </w:r>
      <w:r>
        <w:t>, za iznos od</w:t>
      </w:r>
      <w:r w:rsidR="008B606F">
        <w:tab/>
      </w:r>
      <w:r>
        <w:t xml:space="preserve"> </w:t>
      </w:r>
      <w:r w:rsidR="008B606F">
        <w:t>18.200,00</w:t>
      </w:r>
      <w:r>
        <w:t xml:space="preserve"> kuna,</w:t>
      </w:r>
      <w:r w:rsidR="008B606F">
        <w:tab/>
        <w:t xml:space="preserve"> </w:t>
      </w:r>
      <w:r w:rsidR="008B606F">
        <w:tab/>
        <w:t xml:space="preserve"> </w:t>
      </w:r>
    </w:p>
    <w:p w:rsidRDefault="00471E01" w:rsidP="008B606F" w:rsidR="008B606F">
      <w:pPr>
        <w:ind w:hanging="648" w:left="708"/>
        <w:jc w:val="both"/>
      </w:pPr>
      <w:r>
        <w:t>42.</w:t>
      </w:r>
      <w:r w:rsidR="008B606F">
        <w:tab/>
        <w:t>MINISTARSTVO MORA, PROMETA I INFRASTRUKTURE</w:t>
      </w:r>
      <w:r>
        <w:t xml:space="preserve">, OIB: </w:t>
      </w:r>
      <w:r w:rsidR="008B606F">
        <w:t>22874515170</w:t>
      </w:r>
      <w:r>
        <w:t xml:space="preserve">, </w:t>
      </w:r>
      <w:r w:rsidR="008B606F">
        <w:t>Prisavlje 14, 10000 Zagreb</w:t>
      </w:r>
      <w:r>
        <w:t xml:space="preserve">, za iznos od </w:t>
      </w:r>
      <w:r w:rsidR="008B606F">
        <w:t>330.846,77</w:t>
      </w:r>
      <w:r>
        <w:t xml:space="preserve"> kuna,</w:t>
      </w:r>
      <w:r w:rsidR="008B606F">
        <w:tab/>
        <w:t xml:space="preserve"> </w:t>
      </w:r>
      <w:r w:rsidR="008B606F">
        <w:tab/>
        <w:t xml:space="preserve"> </w:t>
      </w:r>
    </w:p>
    <w:p w:rsidRDefault="008B606F" w:rsidP="008B606F" w:rsidR="008B606F">
      <w:pPr>
        <w:ind w:hanging="648" w:left="708"/>
        <w:jc w:val="both"/>
      </w:pPr>
      <w:r>
        <w:t>4</w:t>
      </w:r>
      <w:r w:rsidR="00857CB3">
        <w:t>3.</w:t>
      </w:r>
      <w:r>
        <w:tab/>
        <w:t>M/J „MLINI“, prijevozničko ugostiteljski obrt, vl. Gordan Naranča, Split, Pujanke 16</w:t>
      </w:r>
      <w:r w:rsidR="00857CB3">
        <w:t xml:space="preserve">, OIB: 33414425897, </w:t>
      </w:r>
      <w:r>
        <w:t>PUJANKE 16, 21000 SPLIT</w:t>
      </w:r>
      <w:r w:rsidR="00857CB3">
        <w:t xml:space="preserve">, za iznos od </w:t>
      </w:r>
      <w:r>
        <w:t>493.208,00</w:t>
      </w:r>
      <w:r w:rsidR="00857CB3">
        <w:t xml:space="preserve"> kuna,</w:t>
      </w:r>
      <w:r w:rsidR="00857CB3">
        <w:tab/>
        <w:t xml:space="preserve"> </w:t>
      </w:r>
    </w:p>
    <w:p w:rsidRDefault="00857CB3" w:rsidP="008B606F" w:rsidR="008B606F">
      <w:pPr>
        <w:ind w:hanging="648" w:left="708"/>
        <w:jc w:val="both"/>
      </w:pPr>
      <w:r>
        <w:t>44.</w:t>
      </w:r>
      <w:r w:rsidR="008B606F">
        <w:tab/>
        <w:t>NERETVA P</w:t>
      </w:r>
      <w:r>
        <w:t xml:space="preserve">ROMET d.o.o. za promet i usluge, OIB:17242528148, </w:t>
      </w:r>
      <w:r w:rsidR="008B606F">
        <w:t>Bana Josipa Jelačića 8, 20355 Opuzen</w:t>
      </w:r>
      <w:r>
        <w:t xml:space="preserve">, za iznos od </w:t>
      </w:r>
      <w:r w:rsidR="008B606F">
        <w:t>37.215,00</w:t>
      </w:r>
      <w:r>
        <w:t xml:space="preserve"> kuna,</w:t>
      </w:r>
      <w:r w:rsidR="008B606F">
        <w:tab/>
        <w:t xml:space="preserve"> </w:t>
      </w:r>
      <w:r w:rsidR="008B606F">
        <w:tab/>
        <w:t xml:space="preserve"> </w:t>
      </w:r>
    </w:p>
    <w:p w:rsidRDefault="0010390F" w:rsidP="0010390F" w:rsidR="008B606F">
      <w:pPr>
        <w:ind w:hanging="648" w:left="708"/>
        <w:jc w:val="both"/>
      </w:pPr>
      <w:r>
        <w:t>45.</w:t>
      </w:r>
      <w:r w:rsidR="008B606F">
        <w:tab/>
        <w:t>NERETVANSKO-PELJEŠKO-KORČULANSKO-LA</w:t>
      </w:r>
      <w:r>
        <w:t xml:space="preserve">STOVSKO-MLJETSKI VODOVOD d.o.o., OIB:29816848178, </w:t>
      </w:r>
      <w:r w:rsidR="008B606F">
        <w:t>Put svetog Luke 1, 20260 Korčula</w:t>
      </w:r>
      <w:r>
        <w:t xml:space="preserve">, za iznos od </w:t>
      </w:r>
      <w:r w:rsidR="008B606F">
        <w:t>3.239,85</w:t>
      </w:r>
      <w:r>
        <w:t xml:space="preserve"> kuna,</w:t>
      </w:r>
      <w:r w:rsidR="008B606F">
        <w:tab/>
        <w:t xml:space="preserve"> </w:t>
      </w:r>
      <w:r w:rsidR="008B606F">
        <w:tab/>
        <w:t xml:space="preserve"> </w:t>
      </w:r>
    </w:p>
    <w:p w:rsidRDefault="0010390F" w:rsidP="008B606F" w:rsidR="008B606F">
      <w:pPr>
        <w:ind w:hanging="648" w:left="708"/>
        <w:jc w:val="both"/>
      </w:pPr>
      <w:r>
        <w:t>46.</w:t>
      </w:r>
      <w:r w:rsidR="008B606F">
        <w:tab/>
        <w:t>OT-OPTIMA TELEKOM d.d. za telekomunikacije</w:t>
      </w:r>
      <w:r>
        <w:t>, OIB:</w:t>
      </w:r>
      <w:r>
        <w:tab/>
        <w:t xml:space="preserve">36004425025, Bani </w:t>
      </w:r>
      <w:r w:rsidR="008B606F">
        <w:t>75a, 10000 Zagreb</w:t>
      </w:r>
      <w:r>
        <w:t xml:space="preserve">, za iznos od </w:t>
      </w:r>
      <w:r w:rsidR="008B606F">
        <w:t>933,47</w:t>
      </w:r>
      <w:r>
        <w:t xml:space="preserve"> kuna,</w:t>
      </w:r>
      <w:r w:rsidR="008B606F">
        <w:tab/>
        <w:t xml:space="preserve"> </w:t>
      </w:r>
      <w:r w:rsidR="008B606F">
        <w:tab/>
        <w:t xml:space="preserve"> </w:t>
      </w:r>
    </w:p>
    <w:p w:rsidRDefault="0010390F" w:rsidP="008B606F" w:rsidR="008B606F">
      <w:pPr>
        <w:ind w:hanging="648" w:left="708"/>
        <w:jc w:val="both"/>
      </w:pPr>
      <w:r>
        <w:t>47.</w:t>
      </w:r>
      <w:r w:rsidR="008B606F">
        <w:tab/>
        <w:t>ODVJETNIK KRUNO PERONJA</w:t>
      </w:r>
      <w:r>
        <w:t xml:space="preserve">, DOMOVINSKOG RATA 29b/V, SPLIT, OIB: </w:t>
      </w:r>
      <w:r w:rsidR="008B606F">
        <w:t>49884193608</w:t>
      </w:r>
      <w:r>
        <w:t xml:space="preserve">, </w:t>
      </w:r>
      <w:r w:rsidR="008B606F">
        <w:t>SKRADINSKA 7, 21000 SPLIT</w:t>
      </w:r>
      <w:r>
        <w:t xml:space="preserve">, za iznos od </w:t>
      </w:r>
      <w:r w:rsidR="008B606F">
        <w:t>35.616,45</w:t>
      </w:r>
      <w:r>
        <w:t xml:space="preserve"> kuna,</w:t>
      </w:r>
      <w:r>
        <w:tab/>
        <w:t xml:space="preserve"> </w:t>
      </w:r>
      <w:r w:rsidR="008B606F">
        <w:t xml:space="preserve"> </w:t>
      </w:r>
    </w:p>
    <w:p w:rsidRDefault="0010390F" w:rsidP="0010390F" w:rsidR="008B606F">
      <w:pPr>
        <w:ind w:hanging="648" w:left="708"/>
        <w:jc w:val="both"/>
      </w:pPr>
      <w:r>
        <w:t>48.</w:t>
      </w:r>
      <w:r w:rsidR="008B606F">
        <w:tab/>
        <w:t>PLANKOS, društvo s ograničenom odgovornošću za trgovinu, knjigovodstvo i zastupanje</w:t>
      </w:r>
      <w:r>
        <w:t xml:space="preserve">, OIB: 01881224294, </w:t>
      </w:r>
      <w:r w:rsidR="008B606F">
        <w:t>Supilova 11, 10000 Zagreb</w:t>
      </w:r>
      <w:r>
        <w:t xml:space="preserve">, za iznos od </w:t>
      </w:r>
      <w:r w:rsidR="008B606F">
        <w:tab/>
        <w:t>11.834,39</w:t>
      </w:r>
      <w:r>
        <w:t xml:space="preserve"> kuna,</w:t>
      </w:r>
      <w:r w:rsidR="008B606F">
        <w:tab/>
        <w:t xml:space="preserve"> </w:t>
      </w:r>
      <w:r w:rsidR="008B606F">
        <w:tab/>
        <w:t xml:space="preserve"> </w:t>
      </w:r>
    </w:p>
    <w:p w:rsidRDefault="00305BA2" w:rsidP="008B606F" w:rsidR="008B606F">
      <w:pPr>
        <w:ind w:hanging="648" w:left="708"/>
        <w:jc w:val="both"/>
      </w:pPr>
      <w:r>
        <w:t>49.</w:t>
      </w:r>
      <w:r w:rsidR="008B606F">
        <w:tab/>
        <w:t>PLOVPUT trgovačko društvo s ograničenom odgovornošću za održavanje pomorskih p</w:t>
      </w:r>
      <w:r>
        <w:t xml:space="preserve">lovnih putova i radijske službe, OIB:14480721492, </w:t>
      </w:r>
      <w:r w:rsidR="008B606F">
        <w:t>Obala Lazareta 1, 21000 Split</w:t>
      </w:r>
      <w:r>
        <w:t xml:space="preserve">, za iznos od </w:t>
      </w:r>
      <w:r w:rsidR="008B606F">
        <w:t>8.971,63</w:t>
      </w:r>
      <w:r>
        <w:t xml:space="preserve"> kuna,</w:t>
      </w:r>
      <w:r w:rsidR="008B606F">
        <w:tab/>
        <w:t xml:space="preserve"> </w:t>
      </w:r>
      <w:r w:rsidR="008B606F">
        <w:tab/>
        <w:t xml:space="preserve"> </w:t>
      </w:r>
    </w:p>
    <w:p w:rsidRDefault="008B606F" w:rsidP="008B606F" w:rsidR="008B606F">
      <w:pPr>
        <w:ind w:hanging="648" w:left="708"/>
        <w:jc w:val="both"/>
      </w:pPr>
      <w:r>
        <w:t>5</w:t>
      </w:r>
      <w:r w:rsidR="00305BA2">
        <w:t>0.</w:t>
      </w:r>
      <w:r>
        <w:tab/>
        <w:t>POGLEDI d.o.o. za informatiz</w:t>
      </w:r>
      <w:r w:rsidR="00305BA2">
        <w:t>aciju i organizaciju poslovanja, OIB:</w:t>
      </w:r>
      <w:r>
        <w:t>56806912007</w:t>
      </w:r>
      <w:r w:rsidR="00305BA2">
        <w:t xml:space="preserve">, </w:t>
      </w:r>
      <w:r>
        <w:t>Petra Zoranića 8, 20000 Dubrovnik</w:t>
      </w:r>
      <w:r w:rsidR="00305BA2">
        <w:t xml:space="preserve">, za iznos od </w:t>
      </w:r>
      <w:r>
        <w:t>156,25</w:t>
      </w:r>
      <w:r w:rsidR="00305BA2">
        <w:t xml:space="preserve"> kuna,</w:t>
      </w:r>
      <w:r>
        <w:tab/>
        <w:t xml:space="preserve"> </w:t>
      </w:r>
      <w:r>
        <w:tab/>
        <w:t xml:space="preserve"> </w:t>
      </w:r>
    </w:p>
    <w:p w:rsidRDefault="008B606F" w:rsidP="008B606F" w:rsidR="008B606F">
      <w:pPr>
        <w:ind w:hanging="648" w:left="708"/>
        <w:jc w:val="both"/>
      </w:pPr>
      <w:r>
        <w:t>5</w:t>
      </w:r>
      <w:r w:rsidR="00305BA2">
        <w:t>1.</w:t>
      </w:r>
      <w:r>
        <w:tab/>
        <w:t>PORAT d.o.o. za održavanje i popravak brodova</w:t>
      </w:r>
      <w:r w:rsidR="00305BA2">
        <w:t xml:space="preserve">, OIB: 57635124206, </w:t>
      </w:r>
      <w:r>
        <w:t>Ulica 41 37, 20270 Vela Luka</w:t>
      </w:r>
      <w:r w:rsidR="00305BA2">
        <w:t xml:space="preserve">, za iznos od </w:t>
      </w:r>
      <w:r>
        <w:t>10.000,00</w:t>
      </w:r>
      <w:r w:rsidR="00305BA2">
        <w:t xml:space="preserve"> kuna,</w:t>
      </w:r>
      <w:r>
        <w:tab/>
        <w:t xml:space="preserve"> </w:t>
      </w:r>
      <w:r>
        <w:tab/>
        <w:t xml:space="preserve"> </w:t>
      </w:r>
    </w:p>
    <w:p w:rsidRDefault="008B606F" w:rsidP="008B606F" w:rsidR="008B606F">
      <w:pPr>
        <w:ind w:hanging="648" w:left="708"/>
        <w:jc w:val="both"/>
      </w:pPr>
      <w:r>
        <w:t>5</w:t>
      </w:r>
      <w:r w:rsidR="00305BA2">
        <w:t>2.</w:t>
      </w:r>
      <w:r>
        <w:tab/>
        <w:t>PRO-PROM ZAGREB d.o.o. za proizvodnju, trgovinu i usluge</w:t>
      </w:r>
      <w:r w:rsidR="00305BA2">
        <w:t xml:space="preserve">, OIB: </w:t>
      </w:r>
      <w:r>
        <w:t>5517501349</w:t>
      </w:r>
      <w:r w:rsidR="00305BA2">
        <w:t xml:space="preserve">1, </w:t>
      </w:r>
      <w:r>
        <w:t>Svetoklarska 34 a, 10000 Zagreb</w:t>
      </w:r>
      <w:r w:rsidR="00305BA2">
        <w:t xml:space="preserve">, za iznos od </w:t>
      </w:r>
      <w:r>
        <w:t>612,50</w:t>
      </w:r>
      <w:r w:rsidR="00305BA2">
        <w:t xml:space="preserve"> kuna,</w:t>
      </w:r>
      <w:r>
        <w:tab/>
        <w:t xml:space="preserve"> </w:t>
      </w:r>
      <w:r>
        <w:tab/>
        <w:t xml:space="preserve"> </w:t>
      </w:r>
    </w:p>
    <w:p w:rsidRDefault="00305BA2" w:rsidP="008B606F" w:rsidR="008B606F">
      <w:pPr>
        <w:ind w:hanging="648" w:left="708"/>
        <w:jc w:val="both"/>
      </w:pPr>
      <w:r>
        <w:t>53.</w:t>
      </w:r>
      <w:r w:rsidR="008B606F">
        <w:tab/>
        <w:t>RADEŽ – dioničko društvo za izradu brodske opreme i čeličnih konstrukcija</w:t>
      </w:r>
      <w:r w:rsidR="00C817FE">
        <w:t xml:space="preserve">, OIB:84512324698, </w:t>
      </w:r>
      <w:r w:rsidR="008B606F">
        <w:t>Ulica 2 15, 20271 Blato</w:t>
      </w:r>
      <w:r w:rsidR="00C817FE">
        <w:t xml:space="preserve">, za iznos od </w:t>
      </w:r>
      <w:r w:rsidR="008B606F">
        <w:t>17.193,00</w:t>
      </w:r>
      <w:r w:rsidR="00C817FE">
        <w:t xml:space="preserve"> kuna,</w:t>
      </w:r>
      <w:r w:rsidR="008B606F">
        <w:tab/>
        <w:t xml:space="preserve"> </w:t>
      </w:r>
      <w:r w:rsidR="008B606F">
        <w:tab/>
        <w:t xml:space="preserve"> </w:t>
      </w:r>
    </w:p>
    <w:p w:rsidRDefault="00C817FE" w:rsidP="008B606F" w:rsidR="008B606F">
      <w:pPr>
        <w:ind w:hanging="648" w:left="708"/>
        <w:jc w:val="both"/>
      </w:pPr>
      <w:r>
        <w:lastRenderedPageBreak/>
        <w:t>54.</w:t>
      </w:r>
      <w:r>
        <w:tab/>
        <w:t xml:space="preserve">NANDOR RAJŠLI, OIB:02636365816, </w:t>
      </w:r>
      <w:r w:rsidR="008B606F">
        <w:t>ZIBELSKA 23, 44000 SISAK</w:t>
      </w:r>
      <w:r>
        <w:t xml:space="preserve">, za iznos od </w:t>
      </w:r>
      <w:r w:rsidR="008B606F">
        <w:t>2.988,63</w:t>
      </w:r>
      <w:r>
        <w:t xml:space="preserve"> kuna,</w:t>
      </w:r>
      <w:r w:rsidR="008B606F">
        <w:tab/>
        <w:t xml:space="preserve"> </w:t>
      </w:r>
      <w:r w:rsidR="008B606F">
        <w:tab/>
        <w:t xml:space="preserve"> </w:t>
      </w:r>
    </w:p>
    <w:p w:rsidRDefault="00C817FE" w:rsidP="008B606F" w:rsidR="008B606F">
      <w:pPr>
        <w:ind w:hanging="648" w:left="708"/>
        <w:jc w:val="both"/>
      </w:pPr>
      <w:r>
        <w:t>55.</w:t>
      </w:r>
      <w:r w:rsidR="008B606F">
        <w:tab/>
        <w:t>RAM društvo s ograničenom odgovornošću za obradu metala, trgovinu i usluge</w:t>
      </w:r>
      <w:r>
        <w:t xml:space="preserve">, OIB: </w:t>
      </w:r>
      <w:r w:rsidR="008B606F">
        <w:t>18003528964</w:t>
      </w:r>
      <w:r>
        <w:t xml:space="preserve">, </w:t>
      </w:r>
      <w:r w:rsidR="008B606F">
        <w:t>Braće Monjaca 8, 51000 Rijeka</w:t>
      </w:r>
      <w:r>
        <w:t xml:space="preserve">, za iznos od </w:t>
      </w:r>
      <w:r w:rsidR="008B606F">
        <w:t>2.234,31</w:t>
      </w:r>
      <w:r>
        <w:t xml:space="preserve"> kuna,</w:t>
      </w:r>
      <w:r>
        <w:tab/>
        <w:t xml:space="preserve"> </w:t>
      </w:r>
    </w:p>
    <w:p w:rsidRDefault="00C817FE" w:rsidP="008B606F" w:rsidR="008B606F">
      <w:pPr>
        <w:ind w:hanging="648" w:left="708"/>
        <w:jc w:val="both"/>
      </w:pPr>
      <w:r>
        <w:t>56.</w:t>
      </w:r>
      <w:r w:rsidR="008B606F">
        <w:tab/>
        <w:t>REMEX društvo za unutarnju i vanjsku trgovinu i usluge, društvo s ograničenom odgovornošću</w:t>
      </w:r>
      <w:r>
        <w:t xml:space="preserve">, OIB: </w:t>
      </w:r>
      <w:r w:rsidR="008B606F">
        <w:t>75823619300</w:t>
      </w:r>
      <w:r>
        <w:t>,</w:t>
      </w:r>
      <w:r w:rsidR="008B606F">
        <w:tab/>
        <w:t>Remetinec 115B, 42220 Remetinec</w:t>
      </w:r>
      <w:r>
        <w:t xml:space="preserve">, za iznos od </w:t>
      </w:r>
      <w:r w:rsidR="008B606F">
        <w:t>22.516,50</w:t>
      </w:r>
      <w:r>
        <w:t xml:space="preserve"> kuna,</w:t>
      </w:r>
      <w:r w:rsidR="008B606F">
        <w:tab/>
        <w:t xml:space="preserve"> </w:t>
      </w:r>
      <w:r w:rsidR="008B606F">
        <w:tab/>
        <w:t xml:space="preserve"> </w:t>
      </w:r>
    </w:p>
    <w:p w:rsidRDefault="00C817FE" w:rsidP="008B606F" w:rsidR="008B606F">
      <w:pPr>
        <w:ind w:hanging="648" w:left="708"/>
        <w:jc w:val="both"/>
      </w:pPr>
      <w:r>
        <w:t>57.</w:t>
      </w:r>
      <w:r w:rsidR="008B606F">
        <w:tab/>
        <w:t>SERVUS Društvo s ograničenom odgovornošću za servis, proizvodnju, vanjsku i unutarnju trgovinu</w:t>
      </w:r>
      <w:r>
        <w:t xml:space="preserve">, OIB: 08532746102, </w:t>
      </w:r>
      <w:r w:rsidR="008B606F">
        <w:t>Dr.Ivana Novaka 32a, 40000 Čakovec</w:t>
      </w:r>
      <w:r>
        <w:t xml:space="preserve">, za iznos od </w:t>
      </w:r>
      <w:r w:rsidR="008B606F">
        <w:t>15.728,00</w:t>
      </w:r>
      <w:r>
        <w:t xml:space="preserve"> kuna,</w:t>
      </w:r>
      <w:r w:rsidR="008B606F">
        <w:tab/>
        <w:t xml:space="preserve"> </w:t>
      </w:r>
      <w:r w:rsidR="008B606F">
        <w:tab/>
        <w:t xml:space="preserve"> </w:t>
      </w:r>
    </w:p>
    <w:p w:rsidRDefault="00C817FE" w:rsidP="008B606F" w:rsidR="00C817FE">
      <w:pPr>
        <w:ind w:hanging="648" w:left="708"/>
        <w:jc w:val="both"/>
      </w:pPr>
      <w:r>
        <w:t>58.</w:t>
      </w:r>
      <w:r w:rsidR="008B606F">
        <w:tab/>
        <w:t>SIGMAT d. o. o. za proizvodnju, inženjering i trgovinu</w:t>
      </w:r>
      <w:r>
        <w:t xml:space="preserve">, OIB: </w:t>
      </w:r>
      <w:r w:rsidR="008B606F">
        <w:t>47975086540</w:t>
      </w:r>
      <w:r>
        <w:t xml:space="preserve">, </w:t>
      </w:r>
      <w:r w:rsidR="008B606F">
        <w:t>Ulica Dr. Franje Tuđmana 35, 35000 Gromačnik</w:t>
      </w:r>
      <w:r>
        <w:t xml:space="preserve">, za iznos od </w:t>
      </w:r>
      <w:r w:rsidR="008B606F">
        <w:t>156.976,71</w:t>
      </w:r>
      <w:r>
        <w:t xml:space="preserve"> kuna,</w:t>
      </w:r>
    </w:p>
    <w:p w:rsidRDefault="00C817FE" w:rsidP="008B606F" w:rsidR="008B606F">
      <w:pPr>
        <w:ind w:hanging="648" w:left="708"/>
        <w:jc w:val="both"/>
      </w:pPr>
      <w:r>
        <w:t>59.</w:t>
      </w:r>
      <w:r w:rsidR="008B606F">
        <w:tab/>
        <w:t>STUDENAC društvo s ograničenom odgovornošću za proizvodnju i prodaju pića</w:t>
      </w:r>
      <w:r>
        <w:t xml:space="preserve">, OIB: 02149349427, </w:t>
      </w:r>
      <w:r w:rsidR="008B606F">
        <w:t>Matije Gupca 120, 34550 Lipik</w:t>
      </w:r>
      <w:r>
        <w:t>, za iznos od</w:t>
      </w:r>
      <w:r w:rsidR="008B606F">
        <w:tab/>
        <w:t>1.186,58</w:t>
      </w:r>
      <w:r>
        <w:t xml:space="preserve"> kuna, </w:t>
      </w:r>
    </w:p>
    <w:p w:rsidRDefault="00913129" w:rsidP="008B606F" w:rsidR="008B606F">
      <w:pPr>
        <w:ind w:hanging="648" w:left="708"/>
        <w:jc w:val="both"/>
      </w:pPr>
      <w:r>
        <w:t>60.</w:t>
      </w:r>
      <w:r w:rsidR="008B606F">
        <w:tab/>
        <w:t>SVEANA KONCEPT j.d.o.o. za usluge</w:t>
      </w:r>
      <w:r>
        <w:t xml:space="preserve">, OIB: </w:t>
      </w:r>
      <w:r w:rsidR="008B606F">
        <w:t>11764610486</w:t>
      </w:r>
      <w:r>
        <w:t xml:space="preserve">, </w:t>
      </w:r>
      <w:r w:rsidR="008B606F">
        <w:t>Fruškogorska ulica 4, 10000 Zagreb</w:t>
      </w:r>
      <w:r>
        <w:t xml:space="preserve">, za iznos od </w:t>
      </w:r>
      <w:r w:rsidR="008B606F">
        <w:t>773,13</w:t>
      </w:r>
      <w:r>
        <w:t xml:space="preserve"> kuna,</w:t>
      </w:r>
      <w:r w:rsidR="008B606F">
        <w:tab/>
        <w:t xml:space="preserve"> </w:t>
      </w:r>
      <w:r w:rsidR="008B606F">
        <w:tab/>
        <w:t xml:space="preserve"> </w:t>
      </w:r>
    </w:p>
    <w:p w:rsidRDefault="008B606F" w:rsidP="008B606F" w:rsidR="008B606F">
      <w:pPr>
        <w:ind w:hanging="648" w:left="708"/>
        <w:jc w:val="both"/>
      </w:pPr>
      <w:r>
        <w:t>6</w:t>
      </w:r>
      <w:r w:rsidR="00913129">
        <w:t>1.</w:t>
      </w:r>
      <w:r>
        <w:tab/>
        <w:t>ODVJETNIK HRVOJE TOKIĆ, VUKOVARSKA 30, DUBROVNIK</w:t>
      </w:r>
      <w:r w:rsidR="00913129">
        <w:t xml:space="preserve">, OIB: </w:t>
      </w:r>
      <w:r>
        <w:t>27841084959</w:t>
      </w:r>
      <w:r w:rsidR="00913129">
        <w:t xml:space="preserve">,  </w:t>
      </w:r>
      <w:r>
        <w:t>KLIŠEVSKA 4, 20000 DUBROVNIK</w:t>
      </w:r>
      <w:r w:rsidR="00913129">
        <w:t xml:space="preserve">, za iznos od </w:t>
      </w:r>
      <w:r>
        <w:t>146.390,02</w:t>
      </w:r>
      <w:r w:rsidR="00913129">
        <w:t xml:space="preserve"> kuna,</w:t>
      </w:r>
      <w:r>
        <w:t xml:space="preserve"> </w:t>
      </w:r>
    </w:p>
    <w:p w:rsidRDefault="008B606F" w:rsidP="008B606F" w:rsidR="008B606F">
      <w:pPr>
        <w:ind w:hanging="648" w:left="708"/>
        <w:jc w:val="both"/>
      </w:pPr>
      <w:r>
        <w:t>6</w:t>
      </w:r>
      <w:r w:rsidR="00913129">
        <w:t>2.</w:t>
      </w:r>
      <w:r>
        <w:tab/>
        <w:t xml:space="preserve">TREA TRADE </w:t>
      </w:r>
      <w:r w:rsidR="00913129">
        <w:t>d</w:t>
      </w:r>
      <w:r>
        <w:t>ruštvo s ograničenom odgovornošću za promet roba i usluga</w:t>
      </w:r>
      <w:r w:rsidR="00913129">
        <w:t xml:space="preserve">, OIB: </w:t>
      </w:r>
      <w:r>
        <w:t>96536434016</w:t>
      </w:r>
      <w:r w:rsidR="00913129">
        <w:t xml:space="preserve">, </w:t>
      </w:r>
      <w:r>
        <w:t>Marinići, Blažići 2A, 51216 Viškovo</w:t>
      </w:r>
      <w:r w:rsidR="00913129">
        <w:t xml:space="preserve">, za iznos od </w:t>
      </w:r>
      <w:r>
        <w:tab/>
        <w:t>6.876,80</w:t>
      </w:r>
      <w:r w:rsidR="00913129">
        <w:t xml:space="preserve"> kuna,</w:t>
      </w:r>
      <w:r>
        <w:t xml:space="preserve"> </w:t>
      </w:r>
    </w:p>
    <w:p w:rsidRDefault="00913129" w:rsidP="008B606F" w:rsidR="008B606F">
      <w:pPr>
        <w:ind w:hanging="648" w:left="708"/>
        <w:jc w:val="both"/>
      </w:pPr>
      <w:r>
        <w:t>63.</w:t>
      </w:r>
      <w:r w:rsidR="008B606F">
        <w:tab/>
        <w:t>STUDIO SOPHIA, OBRT ZA PREVOĐENJE I USLUGE, VL. SONJA TRZIN B</w:t>
      </w:r>
      <w:r>
        <w:t>ERTA, ZAGREB, LHOTKINA ULICA 31, OIB:</w:t>
      </w:r>
      <w:r w:rsidR="008B606F">
        <w:t>18392300563</w:t>
      </w:r>
      <w:r>
        <w:t xml:space="preserve">, </w:t>
      </w:r>
      <w:r>
        <w:tab/>
        <w:t xml:space="preserve">LHOTKINA </w:t>
      </w:r>
      <w:r w:rsidR="008B606F">
        <w:t>ULICA 31, 10000 ZAGREB</w:t>
      </w:r>
      <w:r w:rsidR="008B606F">
        <w:tab/>
      </w:r>
      <w:r>
        <w:t xml:space="preserve">, za iznos od </w:t>
      </w:r>
      <w:r w:rsidR="008B606F">
        <w:t>936,00</w:t>
      </w:r>
      <w:r>
        <w:t xml:space="preserve"> kuna,</w:t>
      </w:r>
      <w:r w:rsidR="008B606F">
        <w:tab/>
        <w:t xml:space="preserve"> </w:t>
      </w:r>
      <w:r w:rsidR="008B606F">
        <w:tab/>
        <w:t xml:space="preserve"> </w:t>
      </w:r>
    </w:p>
    <w:p w:rsidRDefault="00913129" w:rsidP="008B606F" w:rsidR="008B606F">
      <w:pPr>
        <w:ind w:hanging="648" w:left="708"/>
        <w:jc w:val="both"/>
      </w:pPr>
      <w:r>
        <w:t>64.</w:t>
      </w:r>
      <w:r w:rsidR="008B606F">
        <w:tab/>
        <w:t>VAN HEMERT PRIJEVODI, OBRT ZA USLUGE, VL. RUDOLF DALIBOR VAN HEMER</w:t>
      </w:r>
      <w:r>
        <w:t xml:space="preserve">T, ZAGREB, IVANA KUKULJEVIĆA 19, OIB: </w:t>
      </w:r>
      <w:r w:rsidR="008B606F">
        <w:t>02111081938</w:t>
      </w:r>
      <w:r>
        <w:t xml:space="preserve">,  </w:t>
      </w:r>
      <w:r w:rsidR="008B606F">
        <w:t>IVANA KUKULJEVIĆA 19, 10000 ZAGREB</w:t>
      </w:r>
      <w:r>
        <w:t xml:space="preserve">, za iznos od </w:t>
      </w:r>
      <w:r w:rsidR="008B606F">
        <w:t>4.125,00</w:t>
      </w:r>
      <w:r>
        <w:t xml:space="preserve"> kuna,</w:t>
      </w:r>
      <w:r w:rsidR="008B606F">
        <w:tab/>
        <w:t xml:space="preserve"> </w:t>
      </w:r>
      <w:r w:rsidR="008B606F">
        <w:tab/>
        <w:t xml:space="preserve"> </w:t>
      </w:r>
    </w:p>
    <w:p w:rsidRDefault="00913129" w:rsidP="008B606F" w:rsidR="008B606F">
      <w:pPr>
        <w:ind w:hanging="648" w:left="708"/>
        <w:jc w:val="both"/>
      </w:pPr>
      <w:r>
        <w:t>65.</w:t>
      </w:r>
      <w:r w:rsidR="008B606F">
        <w:tab/>
        <w:t>VIPnet, društvo s ograničenom odgovornošću za usluge javnih telekomunikacija</w:t>
      </w:r>
      <w:r>
        <w:t xml:space="preserve">, OIB: </w:t>
      </w:r>
      <w:r w:rsidR="008B606F">
        <w:t>29524210204</w:t>
      </w:r>
      <w:r>
        <w:t xml:space="preserve">, </w:t>
      </w:r>
      <w:r w:rsidR="008B606F">
        <w:t>Vrtni put 1, 10000 Zagreb</w:t>
      </w:r>
      <w:r>
        <w:t xml:space="preserve">, za iznos od </w:t>
      </w:r>
      <w:r w:rsidR="008B606F">
        <w:t>25.321,11</w:t>
      </w:r>
      <w:r>
        <w:t xml:space="preserve"> kuna,</w:t>
      </w:r>
      <w:r w:rsidR="008B606F">
        <w:tab/>
        <w:t xml:space="preserve"> </w:t>
      </w:r>
      <w:r w:rsidR="008B606F">
        <w:tab/>
        <w:t xml:space="preserve"> </w:t>
      </w:r>
    </w:p>
    <w:p w:rsidRDefault="00913129" w:rsidP="008B606F" w:rsidR="008B606F">
      <w:pPr>
        <w:ind w:hanging="648" w:left="708"/>
        <w:jc w:val="both"/>
      </w:pPr>
      <w:r>
        <w:t>66.</w:t>
      </w:r>
      <w:r w:rsidR="008B606F">
        <w:tab/>
        <w:t>VIVO SOMNIA društvo s ograničenom odgovornošću za usluge</w:t>
      </w:r>
      <w:r>
        <w:t xml:space="preserve">, OIB: </w:t>
      </w:r>
      <w:r w:rsidR="008B606F">
        <w:t>92566034883</w:t>
      </w:r>
      <w:r>
        <w:t xml:space="preserve">, </w:t>
      </w:r>
      <w:r w:rsidR="008B606F">
        <w:t>Kuzminečka 3, 10000 Zagreb</w:t>
      </w:r>
      <w:r>
        <w:t>, za iznos od</w:t>
      </w:r>
      <w:r w:rsidR="008B606F">
        <w:tab/>
        <w:t>334.700,00</w:t>
      </w:r>
      <w:r>
        <w:t xml:space="preserve"> kuna,</w:t>
      </w:r>
      <w:r w:rsidR="008B606F">
        <w:tab/>
        <w:t xml:space="preserve"> </w:t>
      </w:r>
      <w:r w:rsidR="008B606F">
        <w:tab/>
        <w:t xml:space="preserve"> </w:t>
      </w:r>
    </w:p>
    <w:p w:rsidRDefault="00913129" w:rsidP="008B606F" w:rsidR="008B606F">
      <w:pPr>
        <w:ind w:hanging="648" w:left="708"/>
        <w:jc w:val="both"/>
      </w:pPr>
      <w:r>
        <w:t>67.</w:t>
      </w:r>
      <w:r w:rsidR="008B606F">
        <w:tab/>
        <w:t>VLADO COMMERCE, trgovina d.o.o.</w:t>
      </w:r>
      <w:r>
        <w:t xml:space="preserve">, OIB:70184909443, </w:t>
      </w:r>
      <w:r w:rsidR="008B606F">
        <w:t>Ulica 61. Br. 17, 20260 Korčula</w:t>
      </w:r>
      <w:r>
        <w:t xml:space="preserve">, za iznos od </w:t>
      </w:r>
      <w:r w:rsidR="008B606F">
        <w:t>37.327,42</w:t>
      </w:r>
      <w:r>
        <w:t xml:space="preserve"> kuna,</w:t>
      </w:r>
      <w:r w:rsidR="008B606F">
        <w:tab/>
        <w:t xml:space="preserve"> </w:t>
      </w:r>
      <w:r w:rsidR="008B606F">
        <w:tab/>
        <w:t xml:space="preserve"> </w:t>
      </w:r>
    </w:p>
    <w:p w:rsidRDefault="00913129" w:rsidP="008B606F" w:rsidR="008B606F">
      <w:pPr>
        <w:ind w:hanging="648" w:left="708"/>
        <w:jc w:val="both"/>
      </w:pPr>
      <w:r>
        <w:t>68.</w:t>
      </w:r>
      <w:r w:rsidR="008B606F">
        <w:tab/>
        <w:t>DIVINITY, obrt za poslovno savjetovanje i usluge, vl. Vesna Vulama, Samobor, Mlinska 1</w:t>
      </w:r>
      <w:r>
        <w:t>, OIB:</w:t>
      </w:r>
      <w:r w:rsidR="008B606F">
        <w:t>17843666615</w:t>
      </w:r>
      <w:r>
        <w:t xml:space="preserve">, </w:t>
      </w:r>
      <w:r w:rsidR="008B606F">
        <w:t>ULICA PERE PIRKERA 2, 10360 SESVETE</w:t>
      </w:r>
      <w:r>
        <w:t xml:space="preserve">, za iznos od </w:t>
      </w:r>
      <w:r w:rsidR="008B606F">
        <w:t>36.370,00</w:t>
      </w:r>
      <w:r>
        <w:t xml:space="preserve"> kuna,</w:t>
      </w:r>
      <w:r w:rsidR="008B606F">
        <w:tab/>
        <w:t xml:space="preserve"> </w:t>
      </w:r>
      <w:r w:rsidR="008B606F">
        <w:tab/>
        <w:t xml:space="preserve"> </w:t>
      </w:r>
    </w:p>
    <w:p w:rsidRDefault="00913129" w:rsidP="008B606F" w:rsidR="008B606F">
      <w:pPr>
        <w:ind w:hanging="648" w:left="708"/>
        <w:jc w:val="both"/>
      </w:pPr>
      <w:r>
        <w:t>69.</w:t>
      </w:r>
      <w:r w:rsidR="008B606F">
        <w:tab/>
        <w:t>XEROTRADE, d.o.o. za trgovinu i usluge</w:t>
      </w:r>
      <w:r>
        <w:t xml:space="preserve">, OIB: 91558470960, </w:t>
      </w:r>
      <w:r w:rsidR="008B606F">
        <w:t>Antuna Branka Šimića 1, 21000 Split</w:t>
      </w:r>
      <w:r>
        <w:t xml:space="preserve">, za iznos od </w:t>
      </w:r>
      <w:r w:rsidR="008B606F">
        <w:t>2.346,12</w:t>
      </w:r>
      <w:r>
        <w:t xml:space="preserve"> kuna,</w:t>
      </w:r>
      <w:r w:rsidR="008B606F">
        <w:tab/>
        <w:t xml:space="preserve"> </w:t>
      </w:r>
      <w:r w:rsidR="008B606F">
        <w:tab/>
        <w:t xml:space="preserve"> </w:t>
      </w:r>
    </w:p>
    <w:p w:rsidRDefault="008B606F" w:rsidP="00913129" w:rsidR="008B606F">
      <w:pPr>
        <w:ind w:hanging="648" w:left="708"/>
        <w:jc w:val="both"/>
      </w:pPr>
      <w:r>
        <w:t>7</w:t>
      </w:r>
      <w:r w:rsidR="00913129">
        <w:t>0.</w:t>
      </w:r>
      <w:r>
        <w:tab/>
        <w:t>NIKOLA ŽUVELA, vl., OBRT ZA IZNAJMLJIVANJE PLOVILA „PROIZD“,Vela Luka</w:t>
      </w:r>
      <w:r w:rsidR="00913129">
        <w:t xml:space="preserve">, OIB: 95558863803, </w:t>
      </w:r>
      <w:r>
        <w:t>ULICA 41 424, 20270 VELA LUKA</w:t>
      </w:r>
      <w:r w:rsidR="00913129">
        <w:t xml:space="preserve">, za iznos od </w:t>
      </w:r>
      <w:r>
        <w:t>1.531,00</w:t>
      </w:r>
      <w:r w:rsidR="00913129">
        <w:t xml:space="preserve"> kuna,</w:t>
      </w:r>
      <w:r>
        <w:tab/>
        <w:t xml:space="preserve"> </w:t>
      </w:r>
      <w:r>
        <w:tab/>
        <w:t xml:space="preserve"> </w:t>
      </w:r>
    </w:p>
    <w:p w:rsidRDefault="00913129" w:rsidP="008B606F" w:rsidR="008B606F">
      <w:pPr>
        <w:ind w:hanging="648" w:left="708"/>
        <w:jc w:val="both"/>
      </w:pPr>
      <w:r>
        <w:t>71.</w:t>
      </w:r>
      <w:r w:rsidR="008B606F">
        <w:tab/>
      </w:r>
      <w:r>
        <w:t xml:space="preserve">REPUBLIKA HRVATSKA, </w:t>
      </w:r>
      <w:r w:rsidR="008B606F">
        <w:t>MINISTARSTVO FINANCIJA, POREZNA UP</w:t>
      </w:r>
      <w:r>
        <w:t>RAVA, PODRUČNI URED DUBROVNIK , OIB:</w:t>
      </w:r>
      <w:r w:rsidR="008B606F">
        <w:t>18683136487</w:t>
      </w:r>
      <w:r>
        <w:t>,</w:t>
      </w:r>
      <w:r w:rsidR="008B606F">
        <w:tab/>
        <w:t>Dubrovnik, Vukovarska 6</w:t>
      </w:r>
      <w:r>
        <w:t xml:space="preserve">, za iznos od </w:t>
      </w:r>
      <w:r w:rsidR="008B606F">
        <w:t>337.955,48</w:t>
      </w:r>
      <w:r>
        <w:t xml:space="preserve"> kuna.</w:t>
      </w:r>
      <w:r w:rsidR="008B606F">
        <w:tab/>
      </w:r>
    </w:p>
    <w:p w:rsidRDefault="0016333C" w:rsidP="008B606F" w:rsidR="0016333C">
      <w:pPr>
        <w:ind w:hanging="648" w:left="708"/>
        <w:jc w:val="both"/>
      </w:pPr>
    </w:p>
    <w:p w:rsidRDefault="0016333C" w:rsidP="0016333C" w:rsidR="0016333C">
      <w:pPr>
        <w:ind w:hanging="648" w:left="708"/>
        <w:jc w:val="both"/>
      </w:pPr>
      <w:r>
        <w:t>II.</w:t>
      </w:r>
      <w:r w:rsidRPr="0016333C">
        <w:t xml:space="preserve"> </w:t>
      </w:r>
      <w:r>
        <w:t>Osporene su tražbine slijedećih vjerovnika:</w:t>
      </w:r>
    </w:p>
    <w:p w:rsidRDefault="00E4345D" w:rsidP="00E4345D" w:rsidR="00E4345D">
      <w:pPr>
        <w:ind w:hanging="705" w:left="705"/>
        <w:jc w:val="both"/>
      </w:pPr>
    </w:p>
    <w:p w:rsidRDefault="0016333C" w:rsidP="00E4345D" w:rsidR="0016333C" w:rsidRPr="00E4345D">
      <w:pPr>
        <w:ind w:hanging="705" w:left="705"/>
        <w:jc w:val="both"/>
      </w:pPr>
      <w:r w:rsidRPr="00E4345D">
        <w:t xml:space="preserve">1. </w:t>
      </w:r>
      <w:r w:rsidR="00E4345D">
        <w:tab/>
      </w:r>
      <w:r w:rsidRPr="00E4345D">
        <w:t xml:space="preserve">Dužnik je osporio tražbinu vjerovnika </w:t>
      </w:r>
      <w:r w:rsidR="00997D84">
        <w:t>111 d.o.o.</w:t>
      </w:r>
      <w:r w:rsidR="00E4345D" w:rsidRPr="00E4345D">
        <w:t>,</w:t>
      </w:r>
      <w:r w:rsidR="00997D84">
        <w:t xml:space="preserve"> </w:t>
      </w:r>
      <w:r w:rsidR="00E4345D" w:rsidRPr="00E4345D">
        <w:t>OIB:6142940000, Slovenija, 1000 Ljubljana, Barjanska cesta 66</w:t>
      </w:r>
      <w:r w:rsidRPr="00E4345D">
        <w:t xml:space="preserve">, u iznosu od </w:t>
      </w:r>
      <w:r w:rsidR="00E4345D" w:rsidRPr="00E4345D">
        <w:t>2.250.000,00 kuna</w:t>
      </w:r>
      <w:r w:rsidRPr="00E4345D">
        <w:t xml:space="preserve">, jer da </w:t>
      </w:r>
      <w:r w:rsidR="00E4345D" w:rsidRPr="00E4345D">
        <w:t>se ista odnosi na tražbinu na osnovu garancije za budući posao, te je vjerovnik dostavio i obavijest</w:t>
      </w:r>
      <w:r w:rsidRPr="00E4345D">
        <w:t xml:space="preserve">. </w:t>
      </w:r>
    </w:p>
    <w:p w:rsidRDefault="0016333C" w:rsidP="00343ED8" w:rsidR="00343ED8">
      <w:pPr>
        <w:ind w:left="708"/>
        <w:jc w:val="both"/>
      </w:pPr>
      <w:r w:rsidRPr="00E4345D">
        <w:t xml:space="preserve">Vjerovnik </w:t>
      </w:r>
      <w:r w:rsidR="00E4345D" w:rsidRPr="00E4345D">
        <w:t>111 d.o.o.</w:t>
      </w:r>
      <w:r w:rsidR="00E4345D" w:rsidRPr="00E4345D">
        <w:tab/>
        <w:t>,OIB:6142940000, Slovenija, 1000 Ljubljana, Barjanska cesta 66</w:t>
      </w:r>
      <w:r w:rsidRPr="00E4345D">
        <w:t xml:space="preserve">, upućuje se </w:t>
      </w:r>
      <w:r w:rsidR="00343ED8" w:rsidRPr="00343ED8">
        <w:t xml:space="preserve">da u roku od 8 dana od dana pravomoćnosti rješenja o upućivanju u parnicu, odnosno primitka drugostupanjske odluke pokrenu postupak, odnosno nastave </w:t>
      </w:r>
      <w:r w:rsidR="00343ED8" w:rsidRPr="00343ED8">
        <w:lastRenderedPageBreak/>
        <w:t>pokrenuti postupak radi utvrđivanja osporene tražbine, jer će se inače smatrati da su odust</w:t>
      </w:r>
      <w:r w:rsidR="00343ED8">
        <w:t>ali od prava na vođenje parnice.</w:t>
      </w:r>
    </w:p>
    <w:p w:rsidRDefault="0016333C" w:rsidP="00343ED8" w:rsidR="0016333C">
      <w:pPr>
        <w:jc w:val="both"/>
      </w:pPr>
    </w:p>
    <w:p w:rsidRDefault="0016333C" w:rsidP="0016333C" w:rsidR="0016333C">
      <w:pPr>
        <w:ind w:hanging="648" w:left="708"/>
        <w:jc w:val="both"/>
      </w:pPr>
      <w:r>
        <w:t xml:space="preserve">2. </w:t>
      </w:r>
      <w:r w:rsidR="00E4345D">
        <w:tab/>
      </w:r>
      <w:r>
        <w:t>Dužnik</w:t>
      </w:r>
      <w:r w:rsidR="00E4345D">
        <w:t xml:space="preserve"> i povjerenik su osporili</w:t>
      </w:r>
      <w:r>
        <w:t xml:space="preserve"> tražbinu vjerovnika </w:t>
      </w:r>
      <w:r w:rsidR="00E4345D" w:rsidRPr="00E4345D">
        <w:t>3. MAJ Brodogradilište d. d.</w:t>
      </w:r>
      <w:r w:rsidR="00E4345D">
        <w:t xml:space="preserve">, OIB: </w:t>
      </w:r>
      <w:r w:rsidR="00E4345D" w:rsidRPr="00E4345D">
        <w:t>86167814130</w:t>
      </w:r>
      <w:r w:rsidR="00E4345D" w:rsidRPr="00E4345D">
        <w:tab/>
        <w:t>Liburnijska 3, 51000 Rijeka</w:t>
      </w:r>
      <w:r>
        <w:t xml:space="preserve">, u iznosu od </w:t>
      </w:r>
      <w:r w:rsidR="00E4345D" w:rsidRPr="00E4345D">
        <w:t>314.580,35</w:t>
      </w:r>
      <w:r w:rsidR="00E4345D">
        <w:t xml:space="preserve"> </w:t>
      </w:r>
      <w:r>
        <w:t>k</w:t>
      </w:r>
      <w:r w:rsidR="00E4345D">
        <w:t>u</w:t>
      </w:r>
      <w:r>
        <w:t>n</w:t>
      </w:r>
      <w:r w:rsidR="00E4345D">
        <w:t>a</w:t>
      </w:r>
      <w:r>
        <w:t xml:space="preserve">, jer da je tražbina podmirena. </w:t>
      </w:r>
    </w:p>
    <w:p w:rsidRDefault="0016333C" w:rsidP="00E4345D" w:rsidR="0016333C">
      <w:pPr>
        <w:ind w:left="708"/>
        <w:jc w:val="both"/>
      </w:pPr>
      <w:r>
        <w:t xml:space="preserve">Vjerovnik </w:t>
      </w:r>
      <w:r w:rsidR="00E4345D" w:rsidRPr="00E4345D">
        <w:t>3. MAJ Brodogradilište d. d., OIB: 86167814130</w:t>
      </w:r>
      <w:r w:rsidR="00E4345D" w:rsidRPr="00E4345D">
        <w:tab/>
        <w:t>Liburnijska 3, 51000 Rijeka</w:t>
      </w:r>
      <w:r>
        <w:t xml:space="preserve">, </w:t>
      </w:r>
      <w:r w:rsidR="00343ED8" w:rsidRPr="00343ED8">
        <w:t>upućuje se da u roku od 8 dana od dana pravomoćnosti rješenja o upućivanju u parnicu, odnosno primitka drugostupanjske odluke pokrenu postupak, odnosno nastave pokrenuti postupak radi utvrđivanja osporene tražbine, jer će se inače smatrati da su odustali od prava na vođenje parnice.</w:t>
      </w:r>
      <w:r>
        <w:t>.</w:t>
      </w:r>
    </w:p>
    <w:p w:rsidRDefault="0016333C" w:rsidP="0016333C" w:rsidR="0016333C">
      <w:pPr>
        <w:ind w:hanging="648" w:left="708"/>
        <w:jc w:val="both"/>
      </w:pPr>
    </w:p>
    <w:p w:rsidRDefault="0016333C" w:rsidP="0016333C" w:rsidR="0016333C">
      <w:pPr>
        <w:ind w:hanging="648" w:left="708"/>
        <w:jc w:val="both"/>
      </w:pPr>
      <w:r>
        <w:t xml:space="preserve">3. </w:t>
      </w:r>
      <w:r w:rsidR="00E4345D">
        <w:tab/>
      </w:r>
      <w:r>
        <w:t xml:space="preserve">Dužnik </w:t>
      </w:r>
      <w:r w:rsidR="00E4345D" w:rsidRPr="00E4345D">
        <w:t xml:space="preserve">i povjerenik su osporili tražbinu </w:t>
      </w:r>
      <w:r>
        <w:t xml:space="preserve">vjerovnika </w:t>
      </w:r>
      <w:r w:rsidR="00E4345D" w:rsidRPr="00E4345D">
        <w:t>BORA MARE d.o.o. za trgovin</w:t>
      </w:r>
      <w:r w:rsidR="00E4345D">
        <w:t xml:space="preserve">u i usluge (ex VINOCORE d.o.o.) OIB: </w:t>
      </w:r>
      <w:r w:rsidR="00E4345D" w:rsidRPr="00E4345D">
        <w:t>32908660894</w:t>
      </w:r>
      <w:r w:rsidR="00E4345D">
        <w:t xml:space="preserve">, </w:t>
      </w:r>
      <w:r w:rsidR="00E4345D" w:rsidRPr="00E4345D">
        <w:t>Zibelska 23, 44000 Sisak</w:t>
      </w:r>
      <w:r>
        <w:t xml:space="preserve">, u iznosu od </w:t>
      </w:r>
      <w:r w:rsidR="00E4345D" w:rsidRPr="00E4345D">
        <w:t>912.228,86</w:t>
      </w:r>
      <w:r w:rsidR="00E4345D">
        <w:t xml:space="preserve"> kuna</w:t>
      </w:r>
      <w:r>
        <w:t xml:space="preserve">, jer da </w:t>
      </w:r>
      <w:r w:rsidR="00E4345D">
        <w:t xml:space="preserve">se </w:t>
      </w:r>
      <w:r w:rsidR="00E4345D" w:rsidRPr="00E4345D">
        <w:t>ista odnosi na tražbinu na osnovu garancije za budući posao, te je vjerovnik dostavio i obavijest</w:t>
      </w:r>
      <w:r>
        <w:t xml:space="preserve">. </w:t>
      </w:r>
    </w:p>
    <w:p w:rsidRDefault="0016333C" w:rsidP="00E4345D" w:rsidR="0016333C">
      <w:pPr>
        <w:ind w:left="708"/>
        <w:jc w:val="both"/>
      </w:pPr>
      <w:r>
        <w:t xml:space="preserve">Vjerovnik </w:t>
      </w:r>
      <w:r w:rsidR="00E4345D" w:rsidRPr="00E4345D">
        <w:t>BORA MARE d.o.o. za trgovinu i usluge (ex VINOCORE d.o.o.) OIB: 32908660894, Zibelska 23, 44000 Sisak</w:t>
      </w:r>
      <w:r>
        <w:t xml:space="preserve">, </w:t>
      </w:r>
      <w:r w:rsidR="00343ED8" w:rsidRPr="00343ED8">
        <w:t>upućuje se da u roku od 8 dana od dana pravomoćnosti rješenja o upućivanju u parnicu, odnosno primitka drugostupanjske odluke pokrenu postupak, odnosno nastave pokrenuti postupak radi utvrđivanja osporene tražbine, jer će se inače smatrati da su odustali od prava na vođenje parnice.</w:t>
      </w:r>
      <w:r>
        <w:t>.</w:t>
      </w:r>
    </w:p>
    <w:p w:rsidRDefault="0016333C" w:rsidP="0016333C" w:rsidR="0016333C">
      <w:pPr>
        <w:ind w:hanging="648" w:left="708"/>
        <w:jc w:val="both"/>
      </w:pPr>
    </w:p>
    <w:p w:rsidRDefault="0016333C" w:rsidP="0016333C" w:rsidR="0016333C" w:rsidRPr="00343ED8">
      <w:pPr>
        <w:ind w:hanging="648" w:left="708"/>
        <w:jc w:val="both"/>
      </w:pPr>
      <w:r>
        <w:t xml:space="preserve">4. </w:t>
      </w:r>
      <w:r w:rsidR="00343ED8">
        <w:tab/>
      </w:r>
      <w:r w:rsidRPr="00343ED8">
        <w:t xml:space="preserve">Povjerenik i dužnik su osporili tražbinu vjerovnika </w:t>
      </w:r>
      <w:r w:rsidR="00343ED8" w:rsidRPr="00343ED8">
        <w:t>CORE MANAGEMENT d.o.o. za brodogradnju, djelatnost marina i usluge, OIB:15265169795, Zibelska 23, 44000 Sisak</w:t>
      </w:r>
      <w:r w:rsidRPr="00343ED8">
        <w:t xml:space="preserve">, u iznosu od </w:t>
      </w:r>
      <w:r w:rsidR="00343ED8" w:rsidRPr="00343ED8">
        <w:t>1.550.000,00 kuna</w:t>
      </w:r>
      <w:r w:rsidRPr="00343ED8">
        <w:t xml:space="preserve">, jer da </w:t>
      </w:r>
      <w:r w:rsidR="00343ED8" w:rsidRPr="00343ED8">
        <w:t>se ista odnosi na tražbinu na osnovu garancije za budući posao, te je vjerovnik dostavio i obavijest</w:t>
      </w:r>
      <w:r w:rsidRPr="00343ED8">
        <w:t>.</w:t>
      </w:r>
    </w:p>
    <w:p w:rsidRDefault="0016333C" w:rsidP="00343ED8" w:rsidR="00E4345D">
      <w:pPr>
        <w:ind w:left="708"/>
        <w:jc w:val="both"/>
      </w:pPr>
      <w:r w:rsidRPr="00343ED8">
        <w:t xml:space="preserve">Vjerovnik </w:t>
      </w:r>
      <w:r w:rsidR="00343ED8" w:rsidRPr="00343ED8">
        <w:t>CORE MANAGEMENT d.o.o. za brodogradnju, djelatnost marina i usluge, OIB:15265169795, Zibelska 23, 44000 Sisak</w:t>
      </w:r>
      <w:r w:rsidRPr="00343ED8">
        <w:t xml:space="preserve">, </w:t>
      </w:r>
      <w:r w:rsidR="00343ED8" w:rsidRPr="00343ED8">
        <w:t>upućuje se da u roku od 8 dana od dana pravomoćnosti rješenja o upućivanju u parnicu, odnosno primitka drugostupanjske odluke pokrenu postupak, odnosno nastave pokrenuti postupak radi utvrđivanja osporene tražbine, jer će se inače smatrati da su odustali od prava na vođenje parnice..</w:t>
      </w:r>
    </w:p>
    <w:p w:rsidRDefault="00343ED8" w:rsidP="00343ED8" w:rsidR="00343ED8">
      <w:pPr>
        <w:jc w:val="both"/>
      </w:pPr>
    </w:p>
    <w:p w:rsidRDefault="00343ED8" w:rsidP="00343ED8" w:rsidR="00343ED8">
      <w:pPr>
        <w:ind w:hanging="705" w:left="705"/>
        <w:jc w:val="both"/>
      </w:pPr>
      <w:r>
        <w:t>5.</w:t>
      </w:r>
      <w:r>
        <w:tab/>
        <w:t xml:space="preserve">Povjerenik i dužnik su osporili tražbinu vjerovnika </w:t>
      </w:r>
      <w:r w:rsidRPr="00343ED8">
        <w:t>PERICA CVITANOVIĆ</w:t>
      </w:r>
      <w:r>
        <w:t xml:space="preserve">, OIB: </w:t>
      </w:r>
      <w:r w:rsidRPr="00343ED8">
        <w:t>39838454194</w:t>
      </w:r>
      <w:r>
        <w:t xml:space="preserve">, </w:t>
      </w:r>
      <w:r w:rsidRPr="00343ED8">
        <w:t>PUT SV.ANTUNA 6, 20260 KORČULA</w:t>
      </w:r>
      <w:r>
        <w:t xml:space="preserve">, u iznosu od </w:t>
      </w:r>
      <w:r w:rsidRPr="00343ED8">
        <w:t>87.786,49</w:t>
      </w:r>
      <w:r>
        <w:t xml:space="preserve"> kuna, jer da se </w:t>
      </w:r>
      <w:r w:rsidRPr="00343ED8">
        <w:t>u povodu te tražbine vodi sudski spor</w:t>
      </w:r>
      <w:r>
        <w:t>.</w:t>
      </w:r>
    </w:p>
    <w:p w:rsidRDefault="00343ED8" w:rsidP="00343ED8" w:rsidR="00E4345D">
      <w:pPr>
        <w:ind w:left="705"/>
        <w:jc w:val="both"/>
      </w:pPr>
      <w:r>
        <w:t xml:space="preserve">Vjerovnik </w:t>
      </w:r>
      <w:r w:rsidRPr="00343ED8">
        <w:t>PERICA CVITANOVIĆ, OIB: 39838454194, PUT SV.ANTUNA 6, 20260 KORČULA</w:t>
      </w:r>
      <w:r>
        <w:t xml:space="preserve">, </w:t>
      </w:r>
      <w:r w:rsidRPr="00343ED8">
        <w:t>upućuje se da u roku od 8 dana od dana pravomoćnosti rješenja o upućivanju u parnicu, odnosno primitka drugostupanjske odluke pokren</w:t>
      </w:r>
      <w:r>
        <w:t>e</w:t>
      </w:r>
      <w:r w:rsidRPr="00343ED8">
        <w:t xml:space="preserve"> postupak, odnosno nastav</w:t>
      </w:r>
      <w:r>
        <w:t>i</w:t>
      </w:r>
      <w:r w:rsidRPr="00343ED8">
        <w:t xml:space="preserve"> pokrenuti postupak radi utvrđivanja osporene tražbine, jer će se inače smatrati da </w:t>
      </w:r>
      <w:r>
        <w:t>je odustao od prava na vođenje parnice.</w:t>
      </w:r>
    </w:p>
    <w:p w:rsidRDefault="00343ED8" w:rsidP="00343ED8" w:rsidR="00343ED8">
      <w:pPr>
        <w:jc w:val="both"/>
      </w:pPr>
    </w:p>
    <w:p w:rsidRDefault="00343ED8" w:rsidP="00AA3F8B" w:rsidR="00343ED8">
      <w:pPr>
        <w:ind w:hanging="705" w:left="705"/>
        <w:jc w:val="both"/>
      </w:pPr>
      <w:r>
        <w:t>6.</w:t>
      </w:r>
      <w:r w:rsidR="00AA3F8B">
        <w:tab/>
      </w:r>
      <w:r>
        <w:t xml:space="preserve">Povjerenik je osporio tražbinu vjerovnika </w:t>
      </w:r>
      <w:r w:rsidRPr="00343ED8">
        <w:t>HOPEX MONT INTERNATIONAL d.o.o.</w:t>
      </w:r>
      <w:r>
        <w:t xml:space="preserve">, u iznosu od 15.546,45 kuna, jer da je </w:t>
      </w:r>
      <w:r w:rsidRPr="00343ED8">
        <w:t>ista obrađena pod Privredno društvo Novotek  Energy d.o.o.</w:t>
      </w:r>
      <w:r>
        <w:t>.</w:t>
      </w:r>
    </w:p>
    <w:p w:rsidRDefault="00343ED8" w:rsidP="00AA3F8B" w:rsidR="00343ED8">
      <w:pPr>
        <w:ind w:left="705"/>
        <w:jc w:val="both"/>
      </w:pPr>
      <w:r>
        <w:t xml:space="preserve">Vjerovnik </w:t>
      </w:r>
      <w:r w:rsidR="00AA3F8B" w:rsidRPr="00AA3F8B">
        <w:t>HOPEX MONT INTERNATIONAL d.o.o</w:t>
      </w:r>
      <w:r>
        <w:t>, upućuje se da u roku od 8 dana od dana pravomoćnosti rješenja o upućivanju u parnicu, odnosno primitka drugostupanjske odluke pokrene postupak, odnosno nastavi pokrenuti postupak radi utvrđivanja osporene tražbine, jer će se inače smatrati da je odustao od prava na vođenje parnice.</w:t>
      </w:r>
    </w:p>
    <w:p w:rsidRDefault="00AA3F8B" w:rsidP="00AA3F8B" w:rsidR="00AA3F8B">
      <w:pPr>
        <w:jc w:val="both"/>
      </w:pPr>
    </w:p>
    <w:p w:rsidRDefault="00AA3F8B" w:rsidP="00AA3F8B" w:rsidR="00AA3F8B" w:rsidRPr="00AA3F8B">
      <w:pPr>
        <w:ind w:hanging="705" w:left="705"/>
        <w:jc w:val="both"/>
      </w:pPr>
      <w:r w:rsidRPr="00AA3F8B">
        <w:t>7.</w:t>
      </w:r>
      <w:r w:rsidRPr="00AA3F8B">
        <w:tab/>
        <w:t xml:space="preserve">Povjerenik i dužnik su osporili tražbinu vjerovnika PRIVREDNO DRUŠTVO NOVOTEK ENERGY DOO BEOGRAD, OIB:21803437829, STOJANA LJUBIĆA </w:t>
      </w:r>
      <w:r w:rsidRPr="00AA3F8B">
        <w:lastRenderedPageBreak/>
        <w:t>023, 11010 BEOGRAD, Srbija,  u iznosu od 168.426,26 kuna, jer da se u povodu te tražbine vodi sudski spor.</w:t>
      </w:r>
    </w:p>
    <w:p w:rsidRDefault="00AA3F8B" w:rsidP="00AA3F8B" w:rsidR="00343ED8">
      <w:pPr>
        <w:ind w:left="705"/>
        <w:jc w:val="both"/>
      </w:pPr>
      <w:r w:rsidRPr="00AA3F8B">
        <w:t>Vjerovnik PRIVREDNO DRUŠTVO NOVOTEK ENERGY DOO BEOGRAD, OIB:21803437829, STOJANA LJUBIĆA 023, 11010 BEOGRAD, Srbija, upućuje se da u roku od 8 dana od dana pravomoćnosti rješenja o upućivanju u parnicu, odnosno primitka drugostupanjske odluke pokrene postupak, odnosno nastavi pokrenuti postupak radi utvrđivanja osporene tražbine, jer će se inače smatrati da je odustao od prava na vođenje parnice.</w:t>
      </w:r>
    </w:p>
    <w:p w:rsidRDefault="00AA3F8B" w:rsidP="00AA3F8B" w:rsidR="00AA3F8B">
      <w:pPr>
        <w:jc w:val="both"/>
      </w:pPr>
    </w:p>
    <w:p w:rsidRDefault="00AA3F8B" w:rsidP="00AA3F8B" w:rsidR="00AA3F8B">
      <w:pPr>
        <w:ind w:hanging="705" w:left="705"/>
        <w:jc w:val="both"/>
      </w:pPr>
      <w:r>
        <w:t xml:space="preserve">8. </w:t>
      </w:r>
      <w:r>
        <w:tab/>
        <w:t xml:space="preserve">Povjerenik i dužnik su osporili tražbinu vjerovnika </w:t>
      </w:r>
      <w:r w:rsidRPr="00AA3F8B">
        <w:t>SIGMAT d. o. o. za proizvodnju, inženjering i trgovinu, OIB: 47975086540, Ulica Dr. Franje Tuđmana 35, 35000 Gromačnik</w:t>
      </w:r>
      <w:r>
        <w:t>,  u iznosu od 971,76 kuna, jer da je za taj dio tražbine ista prijavljena van roka.</w:t>
      </w:r>
    </w:p>
    <w:p w:rsidRDefault="00AA3F8B" w:rsidP="00AA3F8B" w:rsidR="00343ED8">
      <w:pPr>
        <w:ind w:left="705"/>
        <w:jc w:val="both"/>
      </w:pPr>
      <w:r>
        <w:t xml:space="preserve">Vjerovnik </w:t>
      </w:r>
      <w:r w:rsidRPr="00AA3F8B">
        <w:t>SIGMAT d. o. o. za proizvodnju, inženjering i trgovinu, OIB: 47975086540, Ulica Dr. Franje Tuđmana 35, 35000 Gromačnik</w:t>
      </w:r>
      <w:r>
        <w:t>, upućuje se da u roku od 8 dana od dana pravomoćnosti rješenja o upućivanju u parnicu, odnosno primitka drugostupanjske odluke pokrene postupak, odnosno nastavi pokrenuti postupak radi utvrđivanja osporene tražbine, jer će se inače smatrati da je odustao od prava na vođenje parnice.</w:t>
      </w:r>
    </w:p>
    <w:p w:rsidRDefault="00AA3F8B" w:rsidP="00AA3F8B" w:rsidR="00AA3F8B">
      <w:pPr>
        <w:jc w:val="both"/>
      </w:pPr>
    </w:p>
    <w:p w:rsidRDefault="00AA3F8B" w:rsidP="00AA3F8B" w:rsidR="00AA3F8B">
      <w:pPr>
        <w:ind w:hanging="705" w:left="705"/>
        <w:jc w:val="both"/>
      </w:pPr>
      <w:r>
        <w:t>9.</w:t>
      </w:r>
      <w:r>
        <w:tab/>
      </w:r>
      <w:r w:rsidRPr="00AA3F8B">
        <w:t xml:space="preserve"> </w:t>
      </w:r>
      <w:r>
        <w:t xml:space="preserve">Povjerenik i dužnik su osporili tražbinu vjerovnika </w:t>
      </w:r>
      <w:r w:rsidRPr="00AA3F8B">
        <w:t>GIRK KALUN d.d.</w:t>
      </w:r>
      <w:r>
        <w:t xml:space="preserve">, OIB: </w:t>
      </w:r>
      <w:r w:rsidRPr="00AA3F8B">
        <w:t>34158554107</w:t>
      </w:r>
      <w:r w:rsidRPr="00AA3F8B">
        <w:tab/>
        <w:t>Stjepana Radića 5, Drniš</w:t>
      </w:r>
      <w:r>
        <w:t xml:space="preserve">,  u iznosu od </w:t>
      </w:r>
      <w:r w:rsidRPr="00AA3F8B">
        <w:t>26.301,25</w:t>
      </w:r>
      <w:r>
        <w:t xml:space="preserve"> kuna, jer da </w:t>
      </w:r>
      <w:r w:rsidRPr="00AA3F8B">
        <w:t>se povodom iste vodi sudski spor</w:t>
      </w:r>
      <w:r>
        <w:t>.</w:t>
      </w:r>
    </w:p>
    <w:p w:rsidRDefault="00AA3F8B" w:rsidP="00AA3F8B" w:rsidR="00AA3F8B">
      <w:pPr>
        <w:ind w:left="705"/>
        <w:jc w:val="both"/>
      </w:pPr>
      <w:r>
        <w:t xml:space="preserve">Vjerovnik </w:t>
      </w:r>
      <w:r w:rsidRPr="00AA3F8B">
        <w:t>GIRK KALUN d.d., OIB: 34158554107</w:t>
      </w:r>
      <w:r w:rsidRPr="00AA3F8B">
        <w:tab/>
        <w:t>Stjepana Radića 5, Drniš</w:t>
      </w:r>
      <w:r>
        <w:t>, upućuje se da u roku od 8 dana od dana pravomoćnosti rješenja o upućivanju u parnicu, odnosno primitka drugostupanjske odluke pokrene postupak, odnosno nastavi pokrenuti postupak radi utvrđivanja osporene tražbine, jer će se inače smatrati da je odustao od prava na vođenje parnice.</w:t>
      </w:r>
    </w:p>
    <w:p w:rsidRDefault="00AA3F8B" w:rsidP="00AA3F8B" w:rsidR="00AA3F8B">
      <w:pPr>
        <w:ind w:left="705"/>
        <w:jc w:val="both"/>
      </w:pPr>
    </w:p>
    <w:p w:rsidRDefault="00AA3F8B" w:rsidP="005E1A77" w:rsidR="00AA3F8B">
      <w:pPr>
        <w:ind w:hanging="705" w:left="705"/>
        <w:jc w:val="both"/>
      </w:pPr>
      <w:r>
        <w:t>10.</w:t>
      </w:r>
      <w:r w:rsidRPr="00AA3F8B">
        <w:t xml:space="preserve"> </w:t>
      </w:r>
      <w:r w:rsidR="005E1A77">
        <w:tab/>
      </w:r>
      <w:r>
        <w:t xml:space="preserve">Povjerenik i dužnik su osporili tražbinu vjerovnika </w:t>
      </w:r>
      <w:r w:rsidRPr="00AA3F8B">
        <w:t>BRODOTROGIR d.d.</w:t>
      </w:r>
      <w:r w:rsidR="005E1A77">
        <w:t xml:space="preserve">, OIB: </w:t>
      </w:r>
      <w:r w:rsidRPr="00AA3F8B">
        <w:t>02610134628</w:t>
      </w:r>
      <w:r w:rsidR="005E1A77">
        <w:t xml:space="preserve">, </w:t>
      </w:r>
      <w:r w:rsidRPr="00AA3F8B">
        <w:t>Trogir, Put Brodograditelja 16</w:t>
      </w:r>
      <w:r>
        <w:t xml:space="preserve">,  u iznosu od </w:t>
      </w:r>
      <w:r w:rsidR="005E1A77" w:rsidRPr="005E1A77">
        <w:t>15.616.838,54</w:t>
      </w:r>
      <w:r w:rsidR="005E1A77">
        <w:t xml:space="preserve"> kuna</w:t>
      </w:r>
      <w:r>
        <w:t>, jer da se povodom iste vodi sudski spor.</w:t>
      </w:r>
    </w:p>
    <w:p w:rsidRDefault="00AA3F8B" w:rsidP="005E1A77" w:rsidR="00AA3F8B">
      <w:pPr>
        <w:ind w:left="705"/>
        <w:jc w:val="both"/>
        <w:rPr>
          <w:color w:val="FF0000"/>
        </w:rPr>
      </w:pPr>
      <w:r>
        <w:t xml:space="preserve">Vjerovnik </w:t>
      </w:r>
      <w:r w:rsidR="005E1A77" w:rsidRPr="005E1A77">
        <w:t>BRODOTROGIR d.d., OIB: 02610134628, Trogir, Put Brodograditelja 16</w:t>
      </w:r>
      <w:r>
        <w:t>, upućuje se da u roku od 8 dana od dana pravomoćnosti rješenja o upućivanju u parnicu, odnosno primitka drugostupanjske odluke pokrene postupak, odnosno nastavi pokrenuti postupak radi utvrđivanja osporene tražbine, jer će se inače smatrati da je odustao od prava na vođenje parnice.</w:t>
      </w:r>
    </w:p>
    <w:p w:rsidRDefault="00E4345D" w:rsidP="00343ED8" w:rsidR="00E4345D" w:rsidRPr="00E4345D">
      <w:pPr>
        <w:ind w:hanging="648" w:left="708"/>
        <w:jc w:val="both"/>
        <w:rPr>
          <w:color w:val="FF0000"/>
        </w:rPr>
      </w:pPr>
      <w:r w:rsidRPr="00E4345D">
        <w:rPr>
          <w:color w:val="FF0000"/>
        </w:rPr>
        <w:t xml:space="preserve"> </w:t>
      </w:r>
    </w:p>
    <w:p w:rsidRDefault="00397B2E" w:rsidP="008B606F" w:rsidR="00397B2E" w:rsidRPr="00E4345D">
      <w:pPr>
        <w:ind w:hanging="648" w:left="708"/>
        <w:jc w:val="both"/>
        <w:rPr>
          <w:color w:val="FF0000"/>
        </w:rPr>
      </w:pPr>
    </w:p>
    <w:p w:rsidRDefault="00397B2E" w:rsidP="00397B2E" w:rsidR="001D3C07" w:rsidRPr="00397B2E">
      <w:pPr>
        <w:jc w:val="both"/>
        <w:rPr>
          <w:lang w:val="fr-FR"/>
        </w:rPr>
      </w:pPr>
      <w:r>
        <w:t xml:space="preserve"> </w:t>
      </w:r>
      <w:r>
        <w:tab/>
        <w:t xml:space="preserve"> </w:t>
      </w:r>
      <w:r>
        <w:tab/>
        <w:t xml:space="preserve"> </w:t>
      </w:r>
      <w:r>
        <w:tab/>
      </w:r>
    </w:p>
    <w:p w:rsidRDefault="00D57A11" w:rsidP="00D57A11" w:rsidR="00D57A11" w:rsidRPr="005153ED">
      <w:pPr>
        <w:jc w:val="center"/>
        <w:rPr>
          <w:b/>
        </w:rPr>
      </w:pPr>
      <w:r w:rsidRPr="005153ED">
        <w:rPr>
          <w:b/>
        </w:rPr>
        <w:t>Obrazloženje</w:t>
      </w:r>
    </w:p>
    <w:p w:rsidRDefault="009543D0" w:rsidP="009543D0" w:rsidR="009543D0" w:rsidRPr="005153ED"/>
    <w:p w:rsidRDefault="009E0823" w:rsidP="00ED74D2" w:rsidR="009543D0">
      <w:pPr>
        <w:ind w:firstLine="708"/>
        <w:jc w:val="both"/>
      </w:pPr>
      <w:r w:rsidRPr="009E0823">
        <w:t>Rješenjem ovog suda posl. br. 18 St-</w:t>
      </w:r>
      <w:r w:rsidR="007B7B45">
        <w:t>33</w:t>
      </w:r>
      <w:r w:rsidR="005E1A77">
        <w:t>2</w:t>
      </w:r>
      <w:r w:rsidR="00763D74">
        <w:t>/201</w:t>
      </w:r>
      <w:r w:rsidR="007B7B45">
        <w:t>8 od 30. svibnja 201</w:t>
      </w:r>
      <w:r w:rsidR="00FF7DA9">
        <w:t>8</w:t>
      </w:r>
      <w:r w:rsidRPr="009E0823">
        <w:t xml:space="preserve">. godine </w:t>
      </w:r>
      <w:r w:rsidR="00763D74">
        <w:t xml:space="preserve">otvoren je predstečajni postupak nad dužnikom </w:t>
      </w:r>
      <w:r w:rsidR="00FF7DA9" w:rsidRPr="00FF7DA9">
        <w:t>LEDA društvo s ograničenom odgovornošću za brodogradnju, trgovinu i turizam,  Korčula (Grad Korčula), Dubrovačka cesta 20,   MBS: 090000911, OIB: 19131454393</w:t>
      </w:r>
      <w:r w:rsidR="00ED74D2">
        <w:t>, a za povjerenika je</w:t>
      </w:r>
      <w:r w:rsidR="00763D74">
        <w:t xml:space="preserve"> imen</w:t>
      </w:r>
      <w:r w:rsidR="00ED74D2">
        <w:t>ovan</w:t>
      </w:r>
      <w:r w:rsidR="00763D74">
        <w:t xml:space="preserve"> </w:t>
      </w:r>
      <w:r w:rsidR="00FF7DA9" w:rsidRPr="00FF7DA9">
        <w:t>Dragan Josip Knežević, Dubrovnik, Palmotićeva 11, OIB: 97076984856</w:t>
      </w:r>
      <w:r w:rsidRPr="009E0823">
        <w:t>.</w:t>
      </w:r>
    </w:p>
    <w:p w:rsidRDefault="009E0823" w:rsidP="009E0823" w:rsidR="009E0823" w:rsidRPr="005153ED">
      <w:pPr>
        <w:ind w:firstLine="708"/>
        <w:jc w:val="both"/>
      </w:pPr>
    </w:p>
    <w:p w:rsidRDefault="009543D0" w:rsidP="00C10B5F" w:rsidR="00FF7DA9">
      <w:pPr>
        <w:jc w:val="both"/>
      </w:pPr>
      <w:r w:rsidRPr="005153ED">
        <w:tab/>
        <w:t xml:space="preserve"> Na ročištu</w:t>
      </w:r>
      <w:r w:rsidR="00ED74D2">
        <w:t xml:space="preserve"> radi ispitivanja tražbina</w:t>
      </w:r>
      <w:r w:rsidRPr="005153ED">
        <w:t xml:space="preserve"> održanom dana </w:t>
      </w:r>
      <w:r w:rsidR="007B7B45">
        <w:t>17</w:t>
      </w:r>
      <w:r w:rsidR="00881055">
        <w:t xml:space="preserve">. </w:t>
      </w:r>
      <w:r w:rsidR="007B7B45">
        <w:t>rujn</w:t>
      </w:r>
      <w:r w:rsidR="009E0823">
        <w:t>a</w:t>
      </w:r>
      <w:r w:rsidR="007B7B45">
        <w:t xml:space="preserve"> 2018</w:t>
      </w:r>
      <w:r w:rsidR="0065345B">
        <w:t xml:space="preserve">.g. </w:t>
      </w:r>
      <w:r w:rsidR="00ED74D2">
        <w:t xml:space="preserve">dužnik zastupan po </w:t>
      </w:r>
      <w:r w:rsidR="007B7B45">
        <w:t>punomoćniku Marini Maslek, odvjetnici u Dubrovniku</w:t>
      </w:r>
      <w:r w:rsidR="00ED74D2">
        <w:t>, povjerenik</w:t>
      </w:r>
      <w:r w:rsidR="00ED74D2" w:rsidRPr="00ED74D2">
        <w:t xml:space="preserve"> </w:t>
      </w:r>
      <w:r w:rsidR="00FF7DA9" w:rsidRPr="00FF7DA9">
        <w:t xml:space="preserve">Dragan Josip Knežević </w:t>
      </w:r>
      <w:r w:rsidR="00ED74D2">
        <w:t>i prisutni vjerovni</w:t>
      </w:r>
      <w:r w:rsidR="00FF7DA9">
        <w:t>k</w:t>
      </w:r>
      <w:r w:rsidR="00ED74D2">
        <w:t xml:space="preserve"> </w:t>
      </w:r>
      <w:r w:rsidR="00ED74D2" w:rsidRPr="00ED74D2">
        <w:t xml:space="preserve"> </w:t>
      </w:r>
      <w:r w:rsidR="00ED74D2">
        <w:t>su se</w:t>
      </w:r>
      <w:r w:rsidRPr="005153ED">
        <w:t xml:space="preserve"> određeno izjasni</w:t>
      </w:r>
      <w:r w:rsidR="00ED74D2">
        <w:t>li</w:t>
      </w:r>
      <w:r w:rsidRPr="005153ED">
        <w:t xml:space="preserve"> o prijavljen</w:t>
      </w:r>
      <w:r w:rsidR="00ED74D2">
        <w:t>im tražbinama</w:t>
      </w:r>
      <w:r w:rsidR="00C10B5F" w:rsidRPr="00C10B5F">
        <w:t>.</w:t>
      </w:r>
    </w:p>
    <w:p w:rsidRDefault="00FF7DA9" w:rsidP="00C10B5F" w:rsidR="00FF7DA9">
      <w:pPr>
        <w:jc w:val="both"/>
      </w:pPr>
    </w:p>
    <w:p w:rsidRDefault="00FF7DA9" w:rsidP="00C10B5F" w:rsidR="00FF7DA9">
      <w:pPr>
        <w:jc w:val="both"/>
      </w:pPr>
    </w:p>
    <w:p w:rsidRDefault="00FF7DA9" w:rsidP="00C10B5F" w:rsidR="00FF7DA9">
      <w:pPr>
        <w:jc w:val="both"/>
      </w:pPr>
    </w:p>
    <w:p w:rsidRDefault="00FF7DA9" w:rsidP="00C10B5F" w:rsidR="00FF7DA9">
      <w:pPr>
        <w:jc w:val="both"/>
      </w:pPr>
    </w:p>
    <w:p w:rsidRDefault="00FF7DA9" w:rsidP="00C10B5F" w:rsidR="00FF7DA9">
      <w:pPr>
        <w:jc w:val="both"/>
      </w:pPr>
    </w:p>
    <w:p w:rsidRDefault="00FF7DA9" w:rsidP="00FF7DA9" w:rsidR="00FF7DA9">
      <w:pPr>
        <w:ind w:firstLine="708"/>
        <w:jc w:val="both"/>
      </w:pPr>
      <w:r>
        <w:t>Dužnik je osporio tražbinu vjerovnika 111 d.o.o.</w:t>
      </w:r>
      <w:r>
        <w:tab/>
        <w:t>,OIB:6142940000, Slovenija, 1000 Ljubljana, Barjanska cesta 66, u iznosu od 2.250.000,00 kuna, jer da se ista odnosi na tražbinu na osnovu garancije za budući posao, te je vjerovnik dostavio i obavijest, a kako vjerovnik nije izričito povukao prijavu tražbine upućen je na pokretanje parnice kako je navedeno u izreci.</w:t>
      </w:r>
    </w:p>
    <w:p w:rsidRDefault="00FF7DA9" w:rsidP="00FF7DA9" w:rsidR="00FF7DA9">
      <w:pPr>
        <w:ind w:firstLine="708"/>
        <w:jc w:val="both"/>
      </w:pPr>
    </w:p>
    <w:p w:rsidRDefault="00FF7DA9" w:rsidP="00FF7DA9" w:rsidR="00FF7DA9">
      <w:pPr>
        <w:ind w:firstLine="708"/>
        <w:jc w:val="both"/>
      </w:pPr>
      <w:r>
        <w:t>Dužnik i povjerenik su osporili tražbinu vjerovnika 3. MAJ Brodogradilište d. d., OIB: 86167814130</w:t>
      </w:r>
      <w:r>
        <w:tab/>
        <w:t xml:space="preserve">Liburnijska 3, 51000 Rijeka, u iznosu od 314.580,35 kuna, jer da je tražbina podmirena. </w:t>
      </w:r>
    </w:p>
    <w:p w:rsidRDefault="00FF7DA9" w:rsidP="00FF7DA9" w:rsidR="00FF7DA9">
      <w:pPr>
        <w:jc w:val="both"/>
      </w:pPr>
    </w:p>
    <w:p w:rsidRDefault="00FF7DA9" w:rsidP="00FF7DA9" w:rsidR="00FF7DA9">
      <w:pPr>
        <w:ind w:firstLine="708"/>
        <w:jc w:val="both"/>
      </w:pPr>
      <w:r>
        <w:t>Dužnik i povjerenik su osporili tražbinu vjerovnika BORA MARE d.o.o. za trgovinu i usluge (ex VINOCORE d.o.o.) OIB: 32908660894, Zibelska 23, 44000 Sisak, u iznosu od 912.228,86 kuna, jer da se ista odnosi na tražbinu na osnovu garancije za budući posao, te je vjerovnik dostavio i obavijest</w:t>
      </w:r>
      <w:r w:rsidRPr="00FF7DA9">
        <w:t xml:space="preserve"> a kako vjerovnik nije izričito povukao prijavu tražbine upućen je na pokretanje pa</w:t>
      </w:r>
      <w:r>
        <w:t xml:space="preserve">rnice kako je navedeno u izreci. </w:t>
      </w:r>
    </w:p>
    <w:p w:rsidRDefault="00FF7DA9" w:rsidP="00FF7DA9" w:rsidR="00FF7DA9">
      <w:pPr>
        <w:jc w:val="both"/>
      </w:pPr>
    </w:p>
    <w:p w:rsidRDefault="00FF7DA9" w:rsidP="00FF7DA9" w:rsidR="00FF7DA9">
      <w:pPr>
        <w:ind w:firstLine="708"/>
        <w:jc w:val="both"/>
      </w:pPr>
      <w:r>
        <w:t>Povjerenik i dužnik su osporili tražbinu vjerovnika CORE MANAGEMENT d.o.o. za brodogradnju, djelatnost marina i usluge, OIB:15265169795, Zibelska 23, 44000 Sisak, u iznosu od 1.550.000,00 kuna, jer da se ista odnosi na tražbinu na osnovu garancije za budući posao, te je vjerovnik dostavio i obavijest</w:t>
      </w:r>
      <w:r w:rsidRPr="00FF7DA9">
        <w:t xml:space="preserve"> a kako vjerovnik nije izričito povukao prijavu tražbine upućen je na pokretanje pa</w:t>
      </w:r>
      <w:r>
        <w:t>rnice kako je navedeno u izreci.</w:t>
      </w:r>
    </w:p>
    <w:p w:rsidRDefault="00FF7DA9" w:rsidP="00FF7DA9" w:rsidR="00FF7DA9">
      <w:pPr>
        <w:jc w:val="both"/>
      </w:pPr>
    </w:p>
    <w:p w:rsidRDefault="00FF7DA9" w:rsidP="00FF7DA9" w:rsidR="00FF7DA9">
      <w:pPr>
        <w:ind w:firstLine="708"/>
        <w:jc w:val="both"/>
      </w:pPr>
      <w:r>
        <w:t>Povjerenik i dužnik su osporili tražbinu vjerovnika PERICA CVITANOVIĆ, OIB: 39838454194, PUT SV.ANTUNA 6, 20260 KORČULA, u iznosu od 87.786,49 kuna, jer da se u povodu te tražbine vodi sudski spor.</w:t>
      </w:r>
    </w:p>
    <w:p w:rsidRDefault="00FF7DA9" w:rsidP="00FF7DA9" w:rsidR="00FF7DA9">
      <w:pPr>
        <w:jc w:val="both"/>
      </w:pPr>
    </w:p>
    <w:p w:rsidRDefault="00FF7DA9" w:rsidP="00FF7DA9" w:rsidR="00FF7DA9">
      <w:pPr>
        <w:ind w:firstLine="708"/>
        <w:jc w:val="both"/>
      </w:pPr>
      <w:r>
        <w:t>Povjerenik je osporio tražbinu vjerovnika HOPEX MONT INTERNATIONAL d.o.o., u iznosu od 15.546,45 kuna, jer da je ista obrađena pod Privredno društvo Novotek  Energy d.o.o.., a povjerenik i dužnik su osporili tražbinu vjerovnika PRIVREDNO DRUŠTVO NOVOTEK ENERGY DOO BEOGRAD, OIB:21803437829, STOJANA LJUBIĆA 023, 11010 BEOGRAD, Srbija,  u iznosu od 168.426,26 kuna, jer da se u povodu te tražbine vodi sudski spor.</w:t>
      </w:r>
      <w:r w:rsidR="00811F1D">
        <w:t xml:space="preserve"> Vjerovnik nema ovršnu ispravu, a poziva se</w:t>
      </w:r>
      <w:r w:rsidR="00997D84">
        <w:t xml:space="preserve"> u prijavi</w:t>
      </w:r>
      <w:r w:rsidR="00811F1D">
        <w:t xml:space="preserve"> na pravomoćno rješenje suda o određenoj prethodnoj mjeri koje ne predstavlja meritornu sudsku odluku.    </w:t>
      </w:r>
    </w:p>
    <w:p w:rsidRDefault="00FF7DA9" w:rsidP="00FF7DA9" w:rsidR="00FF7DA9">
      <w:pPr>
        <w:jc w:val="both"/>
      </w:pPr>
    </w:p>
    <w:p w:rsidRDefault="00FF7DA9" w:rsidP="00FF7DA9" w:rsidR="00FF7DA9">
      <w:pPr>
        <w:ind w:firstLine="708"/>
        <w:jc w:val="both"/>
      </w:pPr>
      <w:r>
        <w:t>Povjerenik i dužnik su osporili tražbinu vjerovnika SIGMAT d. o. o. za proizvodnju, inženjering i trgovinu, OIB: 47975086540, Ulica Dr. Franje Tuđmana 35, 35000 Gromačnik,  u iznosu od 971,76 kuna, jer da je za taj dio tražbine ista prijavljena van roka.</w:t>
      </w:r>
    </w:p>
    <w:p w:rsidRDefault="00FF7DA9" w:rsidP="00FF7DA9" w:rsidR="00FF7DA9">
      <w:pPr>
        <w:jc w:val="both"/>
      </w:pPr>
    </w:p>
    <w:p w:rsidRDefault="00FF7DA9" w:rsidP="00FF7DA9" w:rsidR="00FF7DA9">
      <w:pPr>
        <w:ind w:firstLine="708"/>
        <w:jc w:val="both"/>
      </w:pPr>
      <w:r>
        <w:t xml:space="preserve"> Povjerenik i dužnik su osporili tražbinu vjerovnika GIRK KALUN d.d., OIB: 34158554107</w:t>
      </w:r>
      <w:r>
        <w:tab/>
        <w:t>Stjepana Radića 5, Drniš,  u iznosu od 26.301,25 kuna, jer da se povodom iste vodi sudski spor.</w:t>
      </w:r>
    </w:p>
    <w:p w:rsidRDefault="00FF7DA9" w:rsidP="00FF7DA9" w:rsidR="00FF7DA9">
      <w:pPr>
        <w:ind w:firstLine="708"/>
        <w:jc w:val="both"/>
      </w:pPr>
    </w:p>
    <w:p w:rsidRDefault="00FF7DA9" w:rsidP="00FF7DA9" w:rsidR="00FF7DA9">
      <w:pPr>
        <w:ind w:firstLine="708"/>
        <w:jc w:val="both"/>
      </w:pPr>
      <w:r>
        <w:t>Povjerenik i dužnik su osporili tražbinu vjerovnika BRODOTROGIR d.d., OIB: 02610134628, Trogir, Put Brodograditelja 16,  u iznosu od 15.616.838,54 kuna, jer da se povodom iste vodi sudski spor.</w:t>
      </w:r>
    </w:p>
    <w:p w:rsidRDefault="00A40871" w:rsidP="00FF7DA9" w:rsidR="00A40871">
      <w:pPr>
        <w:ind w:firstLine="708"/>
        <w:jc w:val="both"/>
      </w:pPr>
    </w:p>
    <w:p w:rsidRDefault="00A40871" w:rsidP="00FF7DA9" w:rsidR="00A40871">
      <w:pPr>
        <w:ind w:firstLine="708"/>
        <w:jc w:val="both"/>
      </w:pPr>
      <w:r>
        <w:t>Osporavanja na ročištu nisu otklonjena.</w:t>
      </w:r>
    </w:p>
    <w:p w:rsidRDefault="00FF7DA9" w:rsidP="00C10B5F" w:rsidR="00FF7DA9">
      <w:pPr>
        <w:jc w:val="both"/>
      </w:pPr>
    </w:p>
    <w:p w:rsidRDefault="00ED74D2" w:rsidP="00FF7DA9" w:rsidR="00ED74D2">
      <w:pPr>
        <w:ind w:firstLine="708"/>
        <w:jc w:val="both"/>
      </w:pPr>
      <w:r>
        <w:t>S</w:t>
      </w:r>
      <w:r w:rsidRPr="00ED74D2">
        <w:t>ukladno odredbi čl. 50. st. 1. i 2. Stečajnog zakona (NN 71/15,</w:t>
      </w:r>
      <w:r w:rsidR="007B7B45">
        <w:t xml:space="preserve"> 104/17</w:t>
      </w:r>
      <w:r w:rsidRPr="00ED74D2">
        <w:t xml:space="preserve"> dalje: SZ), na temelju tablice ispitanih tražbina, doneseno </w:t>
      </w:r>
      <w:r>
        <w:t xml:space="preserve">je </w:t>
      </w:r>
      <w:r w:rsidRPr="00ED74D2">
        <w:t>rješenje o u</w:t>
      </w:r>
      <w:r>
        <w:t>tvrđenim i osporenim tražbinama</w:t>
      </w:r>
      <w:r w:rsidRPr="00ED74D2">
        <w:t>.</w:t>
      </w:r>
    </w:p>
    <w:p w:rsidRDefault="00ED74D2" w:rsidP="00C10B5F" w:rsidR="00ED74D2">
      <w:pPr>
        <w:jc w:val="both"/>
      </w:pPr>
    </w:p>
    <w:p w:rsidRDefault="00D151FA" w:rsidP="00ED74D2" w:rsidR="00D13116">
      <w:pPr>
        <w:ind w:firstLine="708"/>
        <w:jc w:val="both"/>
      </w:pPr>
      <w:r>
        <w:t>Ovo</w:t>
      </w:r>
      <w:r w:rsidR="006C7F48">
        <w:t xml:space="preserve">  rješenje se objavljuje se na mrežnoj stranici e-</w:t>
      </w:r>
      <w:r w:rsidR="00ED74D2">
        <w:t xml:space="preserve"> </w:t>
      </w:r>
      <w:r w:rsidR="006C7F48">
        <w:t>Oglasna ploča sudova</w:t>
      </w:r>
      <w:r>
        <w:t xml:space="preserve"> prema čl. </w:t>
      </w:r>
      <w:r w:rsidR="00ED74D2">
        <w:t>50.st. 4</w:t>
      </w:r>
      <w:r w:rsidR="00284657">
        <w:t>.</w:t>
      </w:r>
      <w:r>
        <w:t xml:space="preserve"> SZ-a</w:t>
      </w:r>
      <w:r w:rsidR="006C7F48">
        <w:t>.</w:t>
      </w:r>
    </w:p>
    <w:p w:rsidRDefault="00A40871" w:rsidP="00ED74D2" w:rsidR="00A40871">
      <w:pPr>
        <w:ind w:firstLine="708"/>
        <w:jc w:val="both"/>
      </w:pPr>
    </w:p>
    <w:p w:rsidRDefault="00A40871" w:rsidP="00ED74D2" w:rsidR="00A40871">
      <w:pPr>
        <w:ind w:firstLine="708"/>
        <w:jc w:val="both"/>
      </w:pPr>
      <w:r>
        <w:t>Odluka o upućivanju u parnicu radi utvrđivanja osporenih tražbina je donesena temeljem odredbi čl. 48.st.1 i st.5, čl.50. st.2 i 3, a u svezi s čl. 267 i 269 SZ-a.</w:t>
      </w:r>
    </w:p>
    <w:p w:rsidRDefault="00D13116" w:rsidP="006C7F48" w:rsidR="00D13116">
      <w:pPr>
        <w:ind w:firstLine="708"/>
        <w:jc w:val="both"/>
      </w:pPr>
    </w:p>
    <w:p w:rsidRDefault="006C7F48" w:rsidP="00D151FA" w:rsidR="009543D0" w:rsidRPr="005153ED">
      <w:pPr>
        <w:jc w:val="both"/>
      </w:pPr>
      <w:r>
        <w:t xml:space="preserve"> </w:t>
      </w:r>
      <w:r w:rsidR="00D151FA">
        <w:tab/>
      </w:r>
      <w:r w:rsidR="009543D0" w:rsidRPr="005153ED">
        <w:t>Zbog navedenog, na temelju spomenutih propisa, odlučeno je kao u izreci.</w:t>
      </w:r>
    </w:p>
    <w:p w:rsidRDefault="009543D0" w:rsidP="009543D0" w:rsidR="008B5CAB" w:rsidRPr="005153ED">
      <w:pPr>
        <w:jc w:val="both"/>
      </w:pPr>
      <w:r w:rsidRPr="005153ED">
        <w:t xml:space="preserve"> </w:t>
      </w:r>
    </w:p>
    <w:p w:rsidRDefault="001D7B31" w:rsidP="001D7B31" w:rsidR="001D7B31" w:rsidRPr="005153ED">
      <w:pPr>
        <w:jc w:val="center"/>
        <w:rPr>
          <w:b/>
        </w:rPr>
      </w:pPr>
      <w:r w:rsidRPr="005153ED">
        <w:rPr>
          <w:b/>
        </w:rPr>
        <w:t xml:space="preserve">U Dubrovniku, </w:t>
      </w:r>
      <w:r w:rsidR="00811F1D">
        <w:rPr>
          <w:b/>
        </w:rPr>
        <w:t>25</w:t>
      </w:r>
      <w:r w:rsidR="003D0C55">
        <w:rPr>
          <w:b/>
        </w:rPr>
        <w:t xml:space="preserve">. </w:t>
      </w:r>
      <w:r w:rsidR="007B7B45">
        <w:rPr>
          <w:b/>
        </w:rPr>
        <w:t>rujn</w:t>
      </w:r>
      <w:r w:rsidRPr="005153ED">
        <w:rPr>
          <w:b/>
        </w:rPr>
        <w:t>a 201</w:t>
      </w:r>
      <w:r w:rsidR="000654DF">
        <w:rPr>
          <w:b/>
        </w:rPr>
        <w:t>8</w:t>
      </w:r>
      <w:r w:rsidRPr="005153ED">
        <w:rPr>
          <w:b/>
        </w:rPr>
        <w:t>. godine</w:t>
      </w: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="006C7F48">
        <w:rPr>
          <w:b/>
        </w:rPr>
        <w:t>Sudac</w:t>
      </w:r>
      <w:r w:rsidRPr="005153ED">
        <w:rPr>
          <w:b/>
        </w:rPr>
        <w:t>:</w:t>
      </w:r>
    </w:p>
    <w:p w:rsidRDefault="001D7B31" w:rsidP="001D7B31" w:rsidR="001D7B31" w:rsidRPr="005153ED">
      <w:pPr>
        <w:jc w:val="both"/>
        <w:rPr>
          <w:b/>
        </w:rPr>
      </w:pP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  <w:t>Katarina Franković</w:t>
      </w:r>
    </w:p>
    <w:p w:rsidRDefault="001D7B31" w:rsidP="00ED74D2" w:rsidR="00ED74D2" w:rsidRPr="00ED74D2">
      <w:pPr>
        <w:jc w:val="both"/>
        <w:rPr>
          <w:b/>
        </w:rPr>
      </w:pPr>
      <w:r w:rsidRPr="005153ED">
        <w:rPr>
          <w:b/>
        </w:rPr>
        <w:t>POUKA O PRAVNOM LIJEKU</w:t>
      </w:r>
      <w:r w:rsidR="005523D9">
        <w:rPr>
          <w:b/>
        </w:rPr>
        <w:t>:</w:t>
      </w:r>
    </w:p>
    <w:p w:rsidRDefault="00ED74D2" w:rsidP="005523D9" w:rsidR="00ED74D2" w:rsidRPr="005153ED">
      <w:pPr>
        <w:pStyle w:val="Tijeloteksta"/>
        <w:jc w:val="both"/>
      </w:pPr>
      <w:r w:rsidRPr="00ED74D2">
        <w:t>Protiv ovog rješenja pravo na žalbu ima dužnik i svaki vjero</w:t>
      </w:r>
      <w:r>
        <w:t>vnik u dijelu koji se odnosi na</w:t>
      </w:r>
      <w:r w:rsidR="005523D9">
        <w:t xml:space="preserve"> </w:t>
      </w:r>
      <w:r w:rsidRPr="00ED74D2">
        <w:t>njegovu prijavljenu tražbinu i tražbinu koju je osporio (čl. 51. st. 1. SZ-a). Žalba se izjavljuje u roku od 8 dana od dana dostave ovog rješenja, a dostava se smatra obavljenom istekom osmog dana od dana objave rješenja na mrežnoj stranici e-oglasna ploča sudova (čl. 50. st. 4. u svezi s čl. 12. st. 1. SZ-a). O žalbi odlučuje Visoki trgovački sud Republike Hrvatske.</w:t>
      </w:r>
    </w:p>
    <w:p w:rsidRDefault="001D7B31" w:rsidP="001D7B31" w:rsidR="001D7B31" w:rsidRPr="005153ED">
      <w:pPr>
        <w:jc w:val="both"/>
        <w:rPr>
          <w:b/>
        </w:rPr>
      </w:pP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>DN-a:</w:t>
      </w:r>
    </w:p>
    <w:p w:rsidRDefault="001D7B31" w:rsidP="001C5EF9" w:rsidR="00B21086" w:rsidRPr="00997D84">
      <w:pPr>
        <w:rPr>
          <w:sz w:val="20"/>
          <w:szCs w:val="20"/>
        </w:rPr>
      </w:pPr>
      <w:r w:rsidRPr="00997D84">
        <w:rPr>
          <w:sz w:val="20"/>
          <w:szCs w:val="20"/>
        </w:rPr>
        <w:t xml:space="preserve">- </w:t>
      </w:r>
      <w:r w:rsidR="006C7F48" w:rsidRPr="00997D84">
        <w:rPr>
          <w:sz w:val="20"/>
          <w:szCs w:val="20"/>
        </w:rPr>
        <w:t xml:space="preserve">mrežna stranica </w:t>
      </w:r>
      <w:r w:rsidRPr="00997D84">
        <w:rPr>
          <w:sz w:val="20"/>
          <w:szCs w:val="20"/>
        </w:rPr>
        <w:t xml:space="preserve">oglasna ploča suda </w:t>
      </w:r>
    </w:p>
    <w:p w:rsidRDefault="00811F1D" w:rsidP="00997D84" w:rsidR="00811F1D" w:rsidRPr="00997D84">
      <w:pPr>
        <w:jc w:val="both"/>
        <w:rPr>
          <w:sz w:val="20"/>
          <w:szCs w:val="20"/>
        </w:rPr>
      </w:pPr>
      <w:r w:rsidRPr="00997D84">
        <w:rPr>
          <w:sz w:val="20"/>
          <w:szCs w:val="20"/>
        </w:rPr>
        <w:t>-111 d.o.o., Slovenija, 1000 Ljubljana, Barjanska cesta 66,</w:t>
      </w:r>
    </w:p>
    <w:p w:rsidRDefault="00811F1D" w:rsidP="00997D84" w:rsidR="00811F1D" w:rsidRPr="00997D84">
      <w:pPr>
        <w:jc w:val="both"/>
        <w:rPr>
          <w:sz w:val="20"/>
          <w:szCs w:val="20"/>
        </w:rPr>
      </w:pPr>
      <w:r w:rsidRPr="00997D84">
        <w:rPr>
          <w:sz w:val="20"/>
          <w:szCs w:val="20"/>
        </w:rPr>
        <w:t>-3. MAJ Brodogradilište d. d.,Liburnijska 3, 51000 Rijeka</w:t>
      </w:r>
    </w:p>
    <w:p w:rsidRDefault="00811F1D" w:rsidP="00997D84" w:rsidR="00811F1D" w:rsidRPr="00997D84">
      <w:pPr>
        <w:jc w:val="both"/>
        <w:rPr>
          <w:sz w:val="20"/>
          <w:szCs w:val="20"/>
        </w:rPr>
      </w:pPr>
      <w:r w:rsidRPr="00997D84">
        <w:rPr>
          <w:sz w:val="20"/>
          <w:szCs w:val="20"/>
        </w:rPr>
        <w:t>- BORA MARE d.o.o. za trgovinu i usluge (ex VINOCORE d.o.o.) Zibelska 23, 44000 Sisak</w:t>
      </w:r>
    </w:p>
    <w:p w:rsidRDefault="00811F1D" w:rsidP="00997D84" w:rsidR="00811F1D" w:rsidRPr="00997D84">
      <w:pPr>
        <w:jc w:val="both"/>
        <w:rPr>
          <w:sz w:val="20"/>
          <w:szCs w:val="20"/>
        </w:rPr>
      </w:pPr>
      <w:r w:rsidRPr="00997D84">
        <w:rPr>
          <w:sz w:val="20"/>
          <w:szCs w:val="20"/>
        </w:rPr>
        <w:t>- CORE MANAGEMENT d.o.o. za brodogradnju, djelatnost marina i usluge, Zibelska 23, 44000 Sisak</w:t>
      </w:r>
    </w:p>
    <w:p w:rsidRDefault="00811F1D" w:rsidP="00997D84" w:rsidR="00811F1D" w:rsidRPr="00997D84">
      <w:pPr>
        <w:jc w:val="both"/>
        <w:rPr>
          <w:sz w:val="20"/>
          <w:szCs w:val="20"/>
        </w:rPr>
      </w:pPr>
      <w:r w:rsidRPr="00997D84">
        <w:rPr>
          <w:sz w:val="20"/>
          <w:szCs w:val="20"/>
        </w:rPr>
        <w:t>- PERICA CVITANOVIĆ, PUT SV.ANTUNA 6, 20260 KORČULA</w:t>
      </w:r>
      <w:r w:rsidR="006419D3" w:rsidRPr="00997D84">
        <w:rPr>
          <w:sz w:val="20"/>
          <w:szCs w:val="20"/>
        </w:rPr>
        <w:t>, po punomoćniku Aldu Mirošević, odvjetniku u Veloj Luci</w:t>
      </w:r>
    </w:p>
    <w:p w:rsidRDefault="00811F1D" w:rsidP="00997D84" w:rsidR="006419D3" w:rsidRPr="00997D84">
      <w:pPr>
        <w:jc w:val="both"/>
        <w:rPr>
          <w:sz w:val="20"/>
          <w:szCs w:val="20"/>
        </w:rPr>
      </w:pPr>
      <w:r w:rsidRPr="00997D84">
        <w:rPr>
          <w:sz w:val="20"/>
          <w:szCs w:val="20"/>
        </w:rPr>
        <w:t>- HOPEX MONT INTERNATIONAL d.o.o.</w:t>
      </w:r>
      <w:r w:rsidR="006419D3" w:rsidRPr="00997D84">
        <w:rPr>
          <w:sz w:val="20"/>
          <w:szCs w:val="20"/>
        </w:rPr>
        <w:t xml:space="preserve"> po punomoćniku Ivana Saucha, OD Saucha &amp; partneri d.o.o. Zagreb, Gundulićeva 20</w:t>
      </w:r>
    </w:p>
    <w:p w:rsidRDefault="006419D3" w:rsidP="00997D84" w:rsidR="00811F1D" w:rsidRPr="00997D84">
      <w:pPr>
        <w:jc w:val="both"/>
        <w:rPr>
          <w:sz w:val="20"/>
          <w:szCs w:val="20"/>
        </w:rPr>
      </w:pPr>
      <w:r w:rsidRPr="00997D84">
        <w:rPr>
          <w:sz w:val="20"/>
          <w:szCs w:val="20"/>
        </w:rPr>
        <w:t>-</w:t>
      </w:r>
      <w:r w:rsidR="00811F1D" w:rsidRPr="00997D84">
        <w:rPr>
          <w:sz w:val="20"/>
          <w:szCs w:val="20"/>
        </w:rPr>
        <w:t>PRIVREDNO DRUŠTVO NOVOTEK ENERGY DOO BEOGRAD, OIB:21803437829, STOJANA LJUBIĆA 023, 11010 BEOGRAD, Srbija,  po punomoćniku Ivana Saucha, OD Saucha &amp; partneri d.o.o. Zagreb, Gundulićeva 20</w:t>
      </w:r>
    </w:p>
    <w:p w:rsidRDefault="00811F1D" w:rsidP="00997D84" w:rsidR="00811F1D" w:rsidRPr="00997D84">
      <w:pPr>
        <w:jc w:val="both"/>
        <w:rPr>
          <w:sz w:val="20"/>
          <w:szCs w:val="20"/>
        </w:rPr>
      </w:pPr>
      <w:r w:rsidRPr="00997D84">
        <w:rPr>
          <w:sz w:val="20"/>
          <w:szCs w:val="20"/>
        </w:rPr>
        <w:t xml:space="preserve">- SIGMAT d. o. o. za proizvodnju, inženjering i trgovinu, Ulica Dr. Franje Tuđmana 35, 35000 Gromačnik,  </w:t>
      </w:r>
    </w:p>
    <w:p w:rsidRDefault="00811F1D" w:rsidP="00997D84" w:rsidR="00811F1D" w:rsidRPr="00997D84">
      <w:pPr>
        <w:jc w:val="both"/>
        <w:rPr>
          <w:sz w:val="20"/>
          <w:szCs w:val="20"/>
        </w:rPr>
      </w:pPr>
      <w:r w:rsidRPr="00997D84">
        <w:rPr>
          <w:sz w:val="20"/>
          <w:szCs w:val="20"/>
        </w:rPr>
        <w:t xml:space="preserve">-GIRK KALUN d.d., Stjepana Radića 5, Drniš,  </w:t>
      </w:r>
    </w:p>
    <w:p w:rsidRDefault="00811F1D" w:rsidP="00997D84" w:rsidR="00811F1D" w:rsidRPr="00997D84">
      <w:pPr>
        <w:jc w:val="both"/>
        <w:rPr>
          <w:sz w:val="20"/>
          <w:szCs w:val="20"/>
        </w:rPr>
      </w:pPr>
      <w:r w:rsidRPr="00997D84">
        <w:rPr>
          <w:sz w:val="20"/>
          <w:szCs w:val="20"/>
        </w:rPr>
        <w:t>- BRODOTROGIR d.d., Trogir, Put Brodograditelja 16</w:t>
      </w:r>
    </w:p>
    <w:p w:rsidRDefault="00811F1D" w:rsidP="00997D84" w:rsidR="00811F1D" w:rsidRPr="00997D84">
      <w:pPr>
        <w:jc w:val="both"/>
        <w:rPr>
          <w:sz w:val="20"/>
          <w:szCs w:val="20"/>
        </w:rPr>
      </w:pPr>
    </w:p>
    <w:sectPr w:rsidSect="00F203A3" w:rsidR="00811F1D" w:rsidRPr="00997D84">
      <w:headerReference w:type="even" r:id="rId11"/>
      <w:headerReference w:type="default" r:id="rId12"/>
      <w:pgSz w:h="16838" w:w="11906"/>
      <w:pgMar w:gutter="0" w:footer="708" w:header="708" w:left="1417" w:bottom="899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333C" w:rsidR="0016333C">
      <w:r>
        <w:separator/>
      </w:r>
    </w:p>
  </w:endnote>
  <w:endnote w:id="0" w:type="continuationSeparator">
    <w:p w:rsidRDefault="0016333C" w:rsidR="001633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333C" w:rsidR="0016333C">
      <w:r>
        <w:separator/>
      </w:r>
    </w:p>
  </w:footnote>
  <w:footnote w:id="0" w:type="continuationSeparator">
    <w:p w:rsidRDefault="0016333C" w:rsidR="001633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6333C" w:rsidP="00FD1810" w:rsidR="0016333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6333C" w:rsidR="0016333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6333C" w:rsidP="00FD1810" w:rsidR="0016333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71092">
      <w:rPr>
        <w:rStyle w:val="Brojstranice"/>
        <w:noProof/>
      </w:rPr>
      <w:t>8</w:t>
    </w:r>
    <w:r>
      <w:rPr>
        <w:rStyle w:val="Brojstranice"/>
      </w:rPr>
      <w:fldChar w:fldCharType="end"/>
    </w:r>
  </w:p>
  <w:p w:rsidRDefault="0016333C" w:rsidP="00256E03" w:rsidR="0016333C" w:rsidRPr="006764A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 xml:space="preserve">   </w:t>
    </w:r>
    <w:r w:rsidRPr="00ED74D2">
      <w:rPr>
        <w:rFonts w:hAnsi="Book Antiqua" w:ascii="Book Antiqua"/>
        <w:b/>
        <w:sz w:val="20"/>
        <w:szCs w:val="20"/>
      </w:rPr>
      <w:t xml:space="preserve">   Posl. br. 18 St-</w:t>
    </w:r>
    <w:r>
      <w:rPr>
        <w:rFonts w:hAnsi="Book Antiqua" w:ascii="Book Antiqua"/>
        <w:b/>
        <w:sz w:val="20"/>
        <w:szCs w:val="20"/>
      </w:rPr>
      <w:t>332</w:t>
    </w:r>
    <w:r w:rsidRPr="00ED74D2">
      <w:rPr>
        <w:rFonts w:hAnsi="Book Antiqua" w:ascii="Book Antiqua"/>
        <w:b/>
        <w:sz w:val="20"/>
        <w:szCs w:val="20"/>
      </w:rPr>
      <w:t>/201</w:t>
    </w:r>
    <w:r>
      <w:rPr>
        <w:rFonts w:hAnsi="Book Antiqua" w:ascii="Book Antiqua"/>
        <w:b/>
        <w:sz w:val="20"/>
        <w:szCs w:val="20"/>
      </w:rPr>
      <w:t>8-25</w:t>
    </w:r>
  </w:p>
  <w:p w:rsidRDefault="0016333C" w:rsidR="0016333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hAnsi="Times New Roman" w:ascii="Times New Roman"/>
      </w:r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2CB6351"/>
    <w:multiLevelType w:val="hybridMultilevel"/>
    <w:tmpl w:val="9F6A2A1C"/>
    <w:lvl w:tplc="D3307948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">
    <w:nsid w:val="0EBC6859"/>
    <w:multiLevelType w:val="hybridMultilevel"/>
    <w:tmpl w:val="06F0868E"/>
    <w:lvl w:tplc="041A000F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4">
    <w:nsid w:val="154C3C75"/>
    <w:multiLevelType w:val="hybridMultilevel"/>
    <w:tmpl w:val="775C9ADC"/>
    <w:lvl w:tplc="6BF6380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color w:val="auto"/>
        <w:sz w:val="20"/>
        <w:szCs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ABC45AA"/>
    <w:multiLevelType w:val="multilevel"/>
    <w:tmpl w:val="A99C6C6C"/>
    <w:lvl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BA6538E"/>
    <w:multiLevelType w:val="hybridMultilevel"/>
    <w:tmpl w:val="D6D89C6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1B8391C"/>
    <w:multiLevelType w:val="hybridMultilevel"/>
    <w:tmpl w:val="489C01D8"/>
    <w:lvl w:tplc="041A000F" w:ilvl="0">
      <w:start w:val="1"/>
      <w:numFmt w:val="decimal"/>
      <w:lvlText w:val="%1.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8">
    <w:nsid w:val="21BC6539"/>
    <w:multiLevelType w:val="hybridMultilevel"/>
    <w:tmpl w:val="99C6D070"/>
    <w:lvl w:tplc="AA7010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91848BE"/>
    <w:multiLevelType w:val="hybridMultilevel"/>
    <w:tmpl w:val="A99C6C6C"/>
    <w:lvl w:tplc="41CEEC24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A537396"/>
    <w:multiLevelType w:val="hybridMultilevel"/>
    <w:tmpl w:val="2584B586"/>
    <w:lvl w:tplc="437EA40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CB30FF7"/>
    <w:multiLevelType w:val="hybridMultilevel"/>
    <w:tmpl w:val="F880FDAE"/>
    <w:lvl w:tplc="8638AA7C" w:ilvl="0">
      <w:start w:val="5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2">
    <w:nsid w:val="2CF61A88"/>
    <w:multiLevelType w:val="hybridMultilevel"/>
    <w:tmpl w:val="DA0CBAC6"/>
    <w:lvl w:tplc="137A9E8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3">
    <w:nsid w:val="4CAB00FA"/>
    <w:multiLevelType w:val="hybridMultilevel"/>
    <w:tmpl w:val="2584B586"/>
    <w:lvl w:tplc="437EA40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5670B43"/>
    <w:multiLevelType w:val="hybridMultilevel"/>
    <w:tmpl w:val="3A961DD4"/>
    <w:lvl w:tplc="437EA40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5">
    <w:nsid w:val="5A621FEF"/>
    <w:multiLevelType w:val="hybridMultilevel"/>
    <w:tmpl w:val="22767E38"/>
    <w:lvl w:tplc="041A000F" w:ilvl="0">
      <w:start w:val="1"/>
      <w:numFmt w:val="decimal"/>
      <w:lvlText w:val="%1."/>
      <w:lvlJc w:val="left"/>
      <w:pPr>
        <w:ind w:hanging="360" w:left="644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6">
    <w:nsid w:val="6289614B"/>
    <w:multiLevelType w:val="hybridMultilevel"/>
    <w:tmpl w:val="DBF00A9A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7">
    <w:nsid w:val="73AA2100"/>
    <w:multiLevelType w:val="hybridMultilevel"/>
    <w:tmpl w:val="59D4A7DC"/>
    <w:lvl w:tplc="A73ACAD2" w:ilvl="0">
      <w:start w:val="1"/>
      <w:numFmt w:val="decimal"/>
      <w:lvlText w:val="%1."/>
      <w:lvlJc w:val="left"/>
      <w:pPr>
        <w:ind w:hanging="360" w:left="1494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214"/>
      </w:pPr>
    </w:lvl>
    <w:lvl w:tentative="true" w:tplc="041A001B" w:ilvl="2">
      <w:start w:val="1"/>
      <w:numFmt w:val="lowerRoman"/>
      <w:lvlText w:val="%3."/>
      <w:lvlJc w:val="right"/>
      <w:pPr>
        <w:ind w:hanging="180" w:left="2934"/>
      </w:pPr>
    </w:lvl>
    <w:lvl w:tentative="true" w:tplc="041A000F" w:ilvl="3">
      <w:start w:val="1"/>
      <w:numFmt w:val="decimal"/>
      <w:lvlText w:val="%4."/>
      <w:lvlJc w:val="left"/>
      <w:pPr>
        <w:ind w:hanging="360" w:left="3654"/>
      </w:pPr>
    </w:lvl>
    <w:lvl w:tentative="true" w:tplc="041A0019" w:ilvl="4">
      <w:start w:val="1"/>
      <w:numFmt w:val="lowerLetter"/>
      <w:lvlText w:val="%5."/>
      <w:lvlJc w:val="left"/>
      <w:pPr>
        <w:ind w:hanging="360" w:left="4374"/>
      </w:pPr>
    </w:lvl>
    <w:lvl w:tentative="true" w:tplc="041A001B" w:ilvl="5">
      <w:start w:val="1"/>
      <w:numFmt w:val="lowerRoman"/>
      <w:lvlText w:val="%6."/>
      <w:lvlJc w:val="right"/>
      <w:pPr>
        <w:ind w:hanging="180" w:left="5094"/>
      </w:pPr>
    </w:lvl>
    <w:lvl w:tentative="true" w:tplc="041A000F" w:ilvl="6">
      <w:start w:val="1"/>
      <w:numFmt w:val="decimal"/>
      <w:lvlText w:val="%7."/>
      <w:lvlJc w:val="left"/>
      <w:pPr>
        <w:ind w:hanging="360" w:left="5814"/>
      </w:pPr>
    </w:lvl>
    <w:lvl w:tentative="true" w:tplc="041A0019" w:ilvl="7">
      <w:start w:val="1"/>
      <w:numFmt w:val="lowerLetter"/>
      <w:lvlText w:val="%8."/>
      <w:lvlJc w:val="left"/>
      <w:pPr>
        <w:ind w:hanging="360" w:left="6534"/>
      </w:pPr>
    </w:lvl>
    <w:lvl w:tentative="true" w:tplc="041A001B" w:ilvl="8">
      <w:start w:val="1"/>
      <w:numFmt w:val="lowerRoman"/>
      <w:lvlText w:val="%9."/>
      <w:lvlJc w:val="right"/>
      <w:pPr>
        <w:ind w:hanging="180" w:left="7254"/>
      </w:pPr>
    </w:lvl>
  </w:abstractNum>
  <w:abstractNum w:abstractNumId="18">
    <w:nsid w:val="747C03F1"/>
    <w:multiLevelType w:val="hybridMultilevel"/>
    <w:tmpl w:val="E76E0FE6"/>
    <w:lvl w:tplc="0288961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78AC334B"/>
    <w:multiLevelType w:val="hybridMultilevel"/>
    <w:tmpl w:val="1EFCF998"/>
    <w:lvl w:tplc="F63850E0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0">
    <w:nsid w:val="7D265C7A"/>
    <w:multiLevelType w:val="hybridMultilevel"/>
    <w:tmpl w:val="ED44DA6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7F066EE6"/>
    <w:multiLevelType w:val="hybridMultilevel"/>
    <w:tmpl w:val="0E8A0EE8"/>
    <w:lvl w:tplc="3E3C005C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  <w:num w:numId="3">
    <w:abstractNumId w:val="8"/>
  </w:num>
  <w:num w:numId="4">
    <w:abstractNumId w:val="2"/>
  </w:num>
  <w:num w:numId="5">
    <w:abstractNumId w:val="4"/>
  </w:num>
  <w:num w:numId="6">
    <w:abstractNumId w:val="11"/>
  </w:num>
  <w:num w:numId="7">
    <w:abstractNumId w:val="3"/>
  </w:num>
  <w:num w:numId="8">
    <w:abstractNumId w:val="9"/>
  </w:num>
  <w:num w:numId="9">
    <w:abstractNumId w:val="5"/>
  </w:num>
  <w:num w:numId="10">
    <w:abstractNumId w:val="17"/>
  </w:num>
  <w:num w:numId="11">
    <w:abstractNumId w:val="18"/>
  </w:num>
  <w:num w:numId="12">
    <w:abstractNumId w:val="21"/>
  </w:num>
  <w:num w:numId="13">
    <w:abstractNumId w:val="20"/>
  </w:num>
  <w:num w:numId="14">
    <w:abstractNumId w:val="14"/>
  </w:num>
  <w:num w:numId="15">
    <w:abstractNumId w:val="10"/>
  </w:num>
  <w:num w:numId="16">
    <w:abstractNumId w:val="13"/>
  </w:num>
  <w:num w:numId="17">
    <w:abstractNumId w:val="15"/>
  </w:num>
  <w:num w:numId="18">
    <w:abstractNumId w:val="7"/>
  </w:num>
  <w:num w:numId="19">
    <w:abstractNumId w:val="6"/>
  </w:num>
  <w:num w:numId="20">
    <w:abstractNumId w:val="12"/>
  </w:num>
  <w:num w:numId="21">
    <w:abstractNumId w:val="16"/>
  </w:num>
  <w:num w:numId="22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7A11"/>
    <w:rsid w:val="000002AF"/>
    <w:rsid w:val="00006B9B"/>
    <w:rsid w:val="00022202"/>
    <w:rsid w:val="0002360C"/>
    <w:rsid w:val="00050A6E"/>
    <w:rsid w:val="000531F5"/>
    <w:rsid w:val="00062A4B"/>
    <w:rsid w:val="000654DF"/>
    <w:rsid w:val="00066300"/>
    <w:rsid w:val="000750F1"/>
    <w:rsid w:val="000D330B"/>
    <w:rsid w:val="000E67BB"/>
    <w:rsid w:val="000F1661"/>
    <w:rsid w:val="0010390F"/>
    <w:rsid w:val="00126C37"/>
    <w:rsid w:val="001522AB"/>
    <w:rsid w:val="00162766"/>
    <w:rsid w:val="0016333C"/>
    <w:rsid w:val="0016563C"/>
    <w:rsid w:val="0017219E"/>
    <w:rsid w:val="00180866"/>
    <w:rsid w:val="00181A73"/>
    <w:rsid w:val="0019727B"/>
    <w:rsid w:val="001B552C"/>
    <w:rsid w:val="001C5292"/>
    <w:rsid w:val="001C5EF9"/>
    <w:rsid w:val="001D3C07"/>
    <w:rsid w:val="001D7B31"/>
    <w:rsid w:val="001F3EFC"/>
    <w:rsid w:val="00212AB5"/>
    <w:rsid w:val="00216481"/>
    <w:rsid w:val="0021685E"/>
    <w:rsid w:val="00224B6D"/>
    <w:rsid w:val="0025678F"/>
    <w:rsid w:val="00256843"/>
    <w:rsid w:val="00256E03"/>
    <w:rsid w:val="00267B8B"/>
    <w:rsid w:val="00284657"/>
    <w:rsid w:val="002B6839"/>
    <w:rsid w:val="002D5BE8"/>
    <w:rsid w:val="00305BA2"/>
    <w:rsid w:val="00343ED8"/>
    <w:rsid w:val="003504AF"/>
    <w:rsid w:val="00392B6A"/>
    <w:rsid w:val="00397B2E"/>
    <w:rsid w:val="003A01C7"/>
    <w:rsid w:val="003B0BCC"/>
    <w:rsid w:val="003B0CCC"/>
    <w:rsid w:val="003B0E22"/>
    <w:rsid w:val="003D0C55"/>
    <w:rsid w:val="003D0C7A"/>
    <w:rsid w:val="003D6811"/>
    <w:rsid w:val="003F328A"/>
    <w:rsid w:val="00416450"/>
    <w:rsid w:val="0041797E"/>
    <w:rsid w:val="00420948"/>
    <w:rsid w:val="004257AB"/>
    <w:rsid w:val="0043056B"/>
    <w:rsid w:val="00433D20"/>
    <w:rsid w:val="00442F88"/>
    <w:rsid w:val="00463241"/>
    <w:rsid w:val="00471E01"/>
    <w:rsid w:val="004A6874"/>
    <w:rsid w:val="004C7975"/>
    <w:rsid w:val="004E3D75"/>
    <w:rsid w:val="004F20DD"/>
    <w:rsid w:val="005153ED"/>
    <w:rsid w:val="00520501"/>
    <w:rsid w:val="00532867"/>
    <w:rsid w:val="00542073"/>
    <w:rsid w:val="005523D9"/>
    <w:rsid w:val="00564F48"/>
    <w:rsid w:val="005A3988"/>
    <w:rsid w:val="005B6B66"/>
    <w:rsid w:val="005B7205"/>
    <w:rsid w:val="005D7A93"/>
    <w:rsid w:val="005E1A77"/>
    <w:rsid w:val="005E4623"/>
    <w:rsid w:val="00611848"/>
    <w:rsid w:val="00624903"/>
    <w:rsid w:val="006419D3"/>
    <w:rsid w:val="0065031A"/>
    <w:rsid w:val="0065345B"/>
    <w:rsid w:val="006577B0"/>
    <w:rsid w:val="0066318D"/>
    <w:rsid w:val="00663E26"/>
    <w:rsid w:val="006676AC"/>
    <w:rsid w:val="006759B7"/>
    <w:rsid w:val="006764AA"/>
    <w:rsid w:val="00691367"/>
    <w:rsid w:val="006A321A"/>
    <w:rsid w:val="006A5AB6"/>
    <w:rsid w:val="006B00B0"/>
    <w:rsid w:val="006C1623"/>
    <w:rsid w:val="006C7F48"/>
    <w:rsid w:val="006E3BF4"/>
    <w:rsid w:val="006F357C"/>
    <w:rsid w:val="006F5AFD"/>
    <w:rsid w:val="00703055"/>
    <w:rsid w:val="00733350"/>
    <w:rsid w:val="00747C5B"/>
    <w:rsid w:val="00755A4D"/>
    <w:rsid w:val="00763D74"/>
    <w:rsid w:val="0079665F"/>
    <w:rsid w:val="007B1D36"/>
    <w:rsid w:val="007B7B45"/>
    <w:rsid w:val="007D4648"/>
    <w:rsid w:val="007E41DD"/>
    <w:rsid w:val="00803971"/>
    <w:rsid w:val="00811F1D"/>
    <w:rsid w:val="0082142D"/>
    <w:rsid w:val="00833B2F"/>
    <w:rsid w:val="0084398F"/>
    <w:rsid w:val="00853375"/>
    <w:rsid w:val="00854364"/>
    <w:rsid w:val="00855A31"/>
    <w:rsid w:val="00857CB3"/>
    <w:rsid w:val="00881055"/>
    <w:rsid w:val="008B5CAB"/>
    <w:rsid w:val="008B606F"/>
    <w:rsid w:val="008C1790"/>
    <w:rsid w:val="00913047"/>
    <w:rsid w:val="00913129"/>
    <w:rsid w:val="00915398"/>
    <w:rsid w:val="00935AFF"/>
    <w:rsid w:val="00950B5A"/>
    <w:rsid w:val="009543D0"/>
    <w:rsid w:val="00971092"/>
    <w:rsid w:val="00974E3B"/>
    <w:rsid w:val="00991908"/>
    <w:rsid w:val="00997D84"/>
    <w:rsid w:val="009B6AA8"/>
    <w:rsid w:val="009C2742"/>
    <w:rsid w:val="009C3725"/>
    <w:rsid w:val="009C4F6F"/>
    <w:rsid w:val="009E0823"/>
    <w:rsid w:val="009E6267"/>
    <w:rsid w:val="009F2C60"/>
    <w:rsid w:val="00A040A9"/>
    <w:rsid w:val="00A21486"/>
    <w:rsid w:val="00A4035A"/>
    <w:rsid w:val="00A40871"/>
    <w:rsid w:val="00A452F8"/>
    <w:rsid w:val="00A56F49"/>
    <w:rsid w:val="00A6599D"/>
    <w:rsid w:val="00A67A6C"/>
    <w:rsid w:val="00AA2198"/>
    <w:rsid w:val="00AA3F8B"/>
    <w:rsid w:val="00AA7FCA"/>
    <w:rsid w:val="00AB78D5"/>
    <w:rsid w:val="00AC3399"/>
    <w:rsid w:val="00AD35C2"/>
    <w:rsid w:val="00AE0C57"/>
    <w:rsid w:val="00B0693D"/>
    <w:rsid w:val="00B16129"/>
    <w:rsid w:val="00B1663A"/>
    <w:rsid w:val="00B21086"/>
    <w:rsid w:val="00B42E77"/>
    <w:rsid w:val="00B57772"/>
    <w:rsid w:val="00BB0F9E"/>
    <w:rsid w:val="00BC3074"/>
    <w:rsid w:val="00BD625B"/>
    <w:rsid w:val="00BF0A0B"/>
    <w:rsid w:val="00BF413D"/>
    <w:rsid w:val="00C10B5F"/>
    <w:rsid w:val="00C817FE"/>
    <w:rsid w:val="00C83042"/>
    <w:rsid w:val="00C84449"/>
    <w:rsid w:val="00C96782"/>
    <w:rsid w:val="00CA0F6F"/>
    <w:rsid w:val="00CA7BCD"/>
    <w:rsid w:val="00CB220D"/>
    <w:rsid w:val="00CC2466"/>
    <w:rsid w:val="00CC7673"/>
    <w:rsid w:val="00CE16D0"/>
    <w:rsid w:val="00CE7BF7"/>
    <w:rsid w:val="00D02D0C"/>
    <w:rsid w:val="00D13116"/>
    <w:rsid w:val="00D151FA"/>
    <w:rsid w:val="00D567F9"/>
    <w:rsid w:val="00D57A11"/>
    <w:rsid w:val="00D816A4"/>
    <w:rsid w:val="00DA1343"/>
    <w:rsid w:val="00DB12F2"/>
    <w:rsid w:val="00DB1319"/>
    <w:rsid w:val="00DD3A08"/>
    <w:rsid w:val="00DE7E0D"/>
    <w:rsid w:val="00DF533B"/>
    <w:rsid w:val="00E3344F"/>
    <w:rsid w:val="00E430B8"/>
    <w:rsid w:val="00E4345D"/>
    <w:rsid w:val="00E45C5A"/>
    <w:rsid w:val="00E55540"/>
    <w:rsid w:val="00E64595"/>
    <w:rsid w:val="00E7471A"/>
    <w:rsid w:val="00E96046"/>
    <w:rsid w:val="00EA3FD1"/>
    <w:rsid w:val="00ED0A23"/>
    <w:rsid w:val="00ED655D"/>
    <w:rsid w:val="00ED74D2"/>
    <w:rsid w:val="00EE155B"/>
    <w:rsid w:val="00EE36F1"/>
    <w:rsid w:val="00EF2767"/>
    <w:rsid w:val="00EF5A95"/>
    <w:rsid w:val="00F00789"/>
    <w:rsid w:val="00F02359"/>
    <w:rsid w:val="00F12ECA"/>
    <w:rsid w:val="00F131EA"/>
    <w:rsid w:val="00F17920"/>
    <w:rsid w:val="00F203A3"/>
    <w:rsid w:val="00F42344"/>
    <w:rsid w:val="00FB5868"/>
    <w:rsid w:val="00FC72A7"/>
    <w:rsid w:val="00FD1810"/>
    <w:rsid w:val="00FE679D"/>
    <w:rsid w:val="00FF7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6276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627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203A3"/>
  </w:style>
  <w:style w:customStyle="true" w:styleId="WW8Num1z0" w:type="character">
    <w:name w:val="WW8Num1z0"/>
    <w:rsid w:val="00703055"/>
    <w:rPr>
      <w:rFonts w:cs="Times New Roman" w:eastAsia="Times New Roman" w:hAnsi="Times New Roman" w:ascii="Times New Roman"/>
    </w:rPr>
  </w:style>
  <w:style w:customStyle="true" w:styleId="Zadanifontodlomka1" w:type="character">
    <w:name w:val="Zadani font odlomka1"/>
    <w:rsid w:val="00703055"/>
  </w:style>
  <w:style w:customStyle="true" w:styleId="Absatz-Standardschriftart" w:type="character">
    <w:name w:val="Absatz-Standardschriftart"/>
    <w:rsid w:val="00703055"/>
  </w:style>
  <w:style w:customStyle="true" w:styleId="WW-Absatz-Standardschriftart" w:type="character">
    <w:name w:val="WW-Absatz-Standardschriftart"/>
    <w:rsid w:val="00703055"/>
  </w:style>
  <w:style w:customStyle="true" w:styleId="WW-Absatz-Standardschriftart1" w:type="character">
    <w:name w:val="WW-Absatz-Standardschriftart1"/>
    <w:rsid w:val="00703055"/>
  </w:style>
  <w:style w:customStyle="true" w:styleId="Zadanifontodlomka10" w:type="character">
    <w:name w:val="Zadani font odlomka1"/>
    <w:rsid w:val="00703055"/>
  </w:style>
  <w:style w:customStyle="true" w:styleId="WW-Zadanifontodlomka" w:type="character">
    <w:name w:val="WW-Zadani font odlomka"/>
    <w:rsid w:val="00703055"/>
  </w:style>
  <w:style w:customStyle="true" w:styleId="WW-Absatz-Standardschriftart11" w:type="character">
    <w:name w:val="WW-Absatz-Standardschriftart11"/>
    <w:rsid w:val="00703055"/>
  </w:style>
  <w:style w:customStyle="true" w:styleId="WW-Absatz-Standardschriftart111" w:type="character">
    <w:name w:val="WW-Absatz-Standardschriftart111"/>
    <w:rsid w:val="00703055"/>
  </w:style>
  <w:style w:customStyle="true" w:styleId="WW-Absatz-Standardschriftart1111" w:type="character">
    <w:name w:val="WW-Absatz-Standardschriftart1111"/>
    <w:rsid w:val="00703055"/>
  </w:style>
  <w:style w:customStyle="true" w:styleId="WW-Absatz-Standardschriftart11111" w:type="character">
    <w:name w:val="WW-Absatz-Standardschriftart11111"/>
    <w:rsid w:val="00703055"/>
  </w:style>
  <w:style w:customStyle="true" w:styleId="WW-Absatz-Standardschriftart111111" w:type="character">
    <w:name w:val="WW-Absatz-Standardschriftart111111"/>
    <w:rsid w:val="00703055"/>
  </w:style>
  <w:style w:customStyle="true" w:styleId="WW-Absatz-Standardschriftart1111111" w:type="character">
    <w:name w:val="WW-Absatz-Standardschriftart1111111"/>
    <w:rsid w:val="00703055"/>
  </w:style>
  <w:style w:customStyle="true" w:styleId="WW-Zadanifontodlomka1" w:type="character">
    <w:name w:val="WW-Zadani font odlomka1"/>
    <w:rsid w:val="00703055"/>
  </w:style>
  <w:style w:customStyle="true" w:styleId="WW8Num1z1" w:type="character">
    <w:name w:val="WW8Num1z1"/>
    <w:rsid w:val="00703055"/>
    <w:rPr>
      <w:rFonts w:hAnsi="Courier New" w:ascii="Courier New"/>
    </w:rPr>
  </w:style>
  <w:style w:customStyle="true" w:styleId="WW8Num1z2" w:type="character">
    <w:name w:val="WW8Num1z2"/>
    <w:rsid w:val="00703055"/>
    <w:rPr>
      <w:rFonts w:hAnsi="Wingdings" w:ascii="Wingdings"/>
    </w:rPr>
  </w:style>
  <w:style w:customStyle="true" w:styleId="WW8Num1z3" w:type="character">
    <w:name w:val="WW8Num1z3"/>
    <w:rsid w:val="00703055"/>
    <w:rPr>
      <w:rFonts w:hAnsi="Symbol" w:ascii="Symbol"/>
    </w:rPr>
  </w:style>
  <w:style w:customStyle="true" w:styleId="WW-Zadanifontodlomka11" w:type="character">
    <w:name w:val="WW-Zadani font odlomka11"/>
    <w:rsid w:val="00703055"/>
  </w:style>
  <w:style w:customStyle="true" w:styleId="CharChar2" w:type="character">
    <w:name w:val="Char Char2"/>
    <w:rsid w:val="00703055"/>
    <w:rPr>
      <w:sz w:val="24"/>
      <w:szCs w:val="24"/>
    </w:rPr>
  </w:style>
  <w:style w:customStyle="true" w:styleId="CharChar1" w:type="character">
    <w:name w:val="Char Char1"/>
    <w:rsid w:val="00703055"/>
    <w:rPr>
      <w:sz w:val="24"/>
      <w:szCs w:val="24"/>
    </w:rPr>
  </w:style>
  <w:style w:styleId="Brojretka" w:type="character">
    <w:name w:val="line number"/>
    <w:rsid w:val="00703055"/>
  </w:style>
  <w:style w:customStyle="true" w:styleId="CharChar" w:type="character">
    <w:name w:val="Char Char"/>
    <w:rsid w:val="00703055"/>
    <w:rPr>
      <w:rFonts w:cs="Tahoma" w:hAnsi="Tahoma" w:ascii="Tahoma"/>
      <w:sz w:val="16"/>
      <w:szCs w:val="16"/>
    </w:rPr>
  </w:style>
  <w:style w:customStyle="true" w:styleId="HeaderChar" w:type="character">
    <w:name w:val="Header Char"/>
    <w:basedOn w:val="Zadanifontodlomka1"/>
    <w:rsid w:val="00703055"/>
    <w:rPr>
      <w:sz w:val="24"/>
      <w:szCs w:val="24"/>
      <w:lang w:val="hr-HR"/>
    </w:rPr>
  </w:style>
  <w:style w:customStyle="true" w:styleId="FooterChar" w:type="character">
    <w:name w:val="Footer Char"/>
    <w:basedOn w:val="Zadanifontodlomka1"/>
    <w:rsid w:val="00703055"/>
    <w:rPr>
      <w:sz w:val="24"/>
      <w:szCs w:val="24"/>
      <w:lang w:val="hr-HR"/>
    </w:rPr>
  </w:style>
  <w:style w:customStyle="true" w:styleId="BalloonTextChar" w:type="character">
    <w:name w:val="Balloon Text Char"/>
    <w:basedOn w:val="Zadanifontodlomka1"/>
    <w:rsid w:val="00703055"/>
    <w:rPr>
      <w:rFonts w:cs="Tahoma" w:hAnsi="Tahoma" w:ascii="Tahoma"/>
      <w:sz w:val="16"/>
      <w:szCs w:val="16"/>
      <w:lang w:val="hr-HR"/>
    </w:rPr>
  </w:style>
  <w:style w:customStyle="true" w:styleId="Heading" w:type="paragraph">
    <w:name w:val="Heading"/>
    <w:basedOn w:val="Normal"/>
    <w:next w:val="Tijeloteksta"/>
    <w:rsid w:val="00703055"/>
    <w:pPr>
      <w:keepNext/>
      <w:suppressAutoHyphens/>
      <w:spacing w:after="120" w:before="240"/>
    </w:pPr>
    <w:rPr>
      <w:rFonts w:cs="Mangal" w:eastAsia="Lucida Sans Unicode" w:hAnsi="Arial" w:ascii="Arial"/>
      <w:sz w:val="28"/>
      <w:szCs w:val="28"/>
      <w:lang w:eastAsia="ar-SA"/>
    </w:rPr>
  </w:style>
  <w:style w:styleId="Tijeloteksta" w:type="paragraph">
    <w:name w:val="Body Text"/>
    <w:basedOn w:val="Normal"/>
    <w:rsid w:val="00703055"/>
    <w:pPr>
      <w:suppressAutoHyphens/>
      <w:spacing w:after="120"/>
    </w:pPr>
    <w:rPr>
      <w:lang w:eastAsia="ar-SA"/>
    </w:rPr>
  </w:style>
  <w:style w:styleId="Popis" w:type="paragraph">
    <w:name w:val="List"/>
    <w:basedOn w:val="Tijeloteksta"/>
    <w:rsid w:val="00703055"/>
    <w:rPr>
      <w:rFonts w:cs="Mangal"/>
    </w:rPr>
  </w:style>
  <w:style w:customStyle="true" w:styleId="Opisslike1" w:type="paragraph">
    <w:name w:val="Opis slike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true" w:styleId="Index" w:type="paragraph">
    <w:name w:val="Index"/>
    <w:basedOn w:val="Normal"/>
    <w:rsid w:val="00703055"/>
    <w:pPr>
      <w:suppressLineNumbers/>
      <w:suppressAutoHyphens/>
    </w:pPr>
    <w:rPr>
      <w:rFonts w:cs="Mangal"/>
      <w:lang w:eastAsia="ar-SA"/>
    </w:rPr>
  </w:style>
  <w:style w:customStyle="true" w:styleId="Caption1" w:type="paragraph">
    <w:name w:val="Caption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true" w:styleId="TableContents" w:type="paragraph">
    <w:name w:val="Table Contents"/>
    <w:basedOn w:val="Normal"/>
    <w:rsid w:val="00703055"/>
    <w:pPr>
      <w:suppressLineNumbers/>
      <w:suppressAutoHyphens/>
    </w:pPr>
    <w:rPr>
      <w:lang w:eastAsia="ar-SA"/>
    </w:rPr>
  </w:style>
  <w:style w:customStyle="true" w:styleId="TableHeading" w:type="paragraph">
    <w:name w:val="Table Heading"/>
    <w:basedOn w:val="TableContents"/>
    <w:rsid w:val="00703055"/>
    <w:pPr>
      <w:jc w:val="center"/>
    </w:pPr>
    <w:rPr>
      <w:b/>
      <w:bCs/>
    </w:rPr>
  </w:style>
  <w:style w:customStyle="true" w:styleId="Caption2" w:type="paragraph">
    <w:name w:val="Caption2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true" w:styleId="Tekstbalonia1" w:type="paragraph">
    <w:name w:val="Tekst balončića1"/>
    <w:basedOn w:val="Normal"/>
    <w:rsid w:val="00703055"/>
    <w:pPr>
      <w:suppressAutoHyphens/>
    </w:pPr>
    <w:rPr>
      <w:rFonts w:cs="Tahoma" w:hAnsi="Tahoma" w:ascii="Tahoma"/>
      <w:sz w:val="16"/>
      <w:szCs w:val="16"/>
      <w:lang w:eastAsia="ar-SA"/>
    </w:rPr>
  </w:style>
  <w:style w:styleId="Tekstbalonia" w:type="paragraph">
    <w:name w:val="Balloon Text"/>
    <w:basedOn w:val="Normal"/>
    <w:semiHidden/>
    <w:rsid w:val="006B00B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F2767"/>
    <w:pPr>
      <w:ind w:left="720"/>
      <w:contextualSpacing/>
    </w:pPr>
  </w:style>
  <w:style w:customStyle="true" w:styleId="srn-top-naziv1" w:type="character">
    <w:name w:val="srn-top-naziv1"/>
    <w:basedOn w:val="Zadanifontodlomka"/>
    <w:rsid w:val="00471E01"/>
    <w:rPr>
      <w:b/>
      <w:bCs/>
      <w:color w:val="627BAA"/>
    </w:rPr>
  </w:style>
  <w:style w:styleId="Tekstrezerviranogmjesta" w:type="character">
    <w:name w:val="Placeholder Text"/>
    <w:basedOn w:val="Zadanifontodlomka"/>
    <w:uiPriority w:val="99"/>
    <w:semiHidden/>
    <w:rsid w:val="009710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109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109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109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109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6276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627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203A3"/>
  </w:style>
  <w:style w:customStyle="1" w:styleId="WW8Num1z0" w:type="character">
    <w:name w:val="WW8Num1z0"/>
    <w:rsid w:val="00703055"/>
    <w:rPr>
      <w:rFonts w:ascii="Times New Roman" w:cs="Times New Roman" w:eastAsia="Times New Roman" w:hAnsi="Times New Roman"/>
    </w:rPr>
  </w:style>
  <w:style w:customStyle="1" w:styleId="Zadanifontodlomka1" w:type="character">
    <w:name w:val="Zadani font odlomka1"/>
    <w:rsid w:val="00703055"/>
  </w:style>
  <w:style w:customStyle="1" w:styleId="Absatz-Standardschriftart" w:type="character">
    <w:name w:val="Absatz-Standardschriftart"/>
    <w:rsid w:val="00703055"/>
  </w:style>
  <w:style w:customStyle="1" w:styleId="WW-Absatz-Standardschriftart" w:type="character">
    <w:name w:val="WW-Absatz-Standardschriftart"/>
    <w:rsid w:val="00703055"/>
  </w:style>
  <w:style w:customStyle="1" w:styleId="WW-Absatz-Standardschriftart1" w:type="character">
    <w:name w:val="WW-Absatz-Standardschriftart1"/>
    <w:rsid w:val="00703055"/>
  </w:style>
  <w:style w:customStyle="1" w:styleId="Zadanifontodlomka10" w:type="character">
    <w:name w:val="Zadani font odlomka1"/>
    <w:rsid w:val="00703055"/>
  </w:style>
  <w:style w:customStyle="1" w:styleId="WW-Zadanifontodlomka" w:type="character">
    <w:name w:val="WW-Zadani font odlomka"/>
    <w:rsid w:val="00703055"/>
  </w:style>
  <w:style w:customStyle="1" w:styleId="WW-Absatz-Standardschriftart11" w:type="character">
    <w:name w:val="WW-Absatz-Standardschriftart11"/>
    <w:rsid w:val="00703055"/>
  </w:style>
  <w:style w:customStyle="1" w:styleId="WW-Absatz-Standardschriftart111" w:type="character">
    <w:name w:val="WW-Absatz-Standardschriftart111"/>
    <w:rsid w:val="00703055"/>
  </w:style>
  <w:style w:customStyle="1" w:styleId="WW-Absatz-Standardschriftart1111" w:type="character">
    <w:name w:val="WW-Absatz-Standardschriftart1111"/>
    <w:rsid w:val="00703055"/>
  </w:style>
  <w:style w:customStyle="1" w:styleId="WW-Absatz-Standardschriftart11111" w:type="character">
    <w:name w:val="WW-Absatz-Standardschriftart11111"/>
    <w:rsid w:val="00703055"/>
  </w:style>
  <w:style w:customStyle="1" w:styleId="WW-Absatz-Standardschriftart111111" w:type="character">
    <w:name w:val="WW-Absatz-Standardschriftart111111"/>
    <w:rsid w:val="00703055"/>
  </w:style>
  <w:style w:customStyle="1" w:styleId="WW-Absatz-Standardschriftart1111111" w:type="character">
    <w:name w:val="WW-Absatz-Standardschriftart1111111"/>
    <w:rsid w:val="00703055"/>
  </w:style>
  <w:style w:customStyle="1" w:styleId="WW-Zadanifontodlomka1" w:type="character">
    <w:name w:val="WW-Zadani font odlomka1"/>
    <w:rsid w:val="00703055"/>
  </w:style>
  <w:style w:customStyle="1" w:styleId="WW8Num1z1" w:type="character">
    <w:name w:val="WW8Num1z1"/>
    <w:rsid w:val="00703055"/>
    <w:rPr>
      <w:rFonts w:ascii="Courier New" w:hAnsi="Courier New"/>
    </w:rPr>
  </w:style>
  <w:style w:customStyle="1" w:styleId="WW8Num1z2" w:type="character">
    <w:name w:val="WW8Num1z2"/>
    <w:rsid w:val="00703055"/>
    <w:rPr>
      <w:rFonts w:ascii="Wingdings" w:hAnsi="Wingdings"/>
    </w:rPr>
  </w:style>
  <w:style w:customStyle="1" w:styleId="WW8Num1z3" w:type="character">
    <w:name w:val="WW8Num1z3"/>
    <w:rsid w:val="00703055"/>
    <w:rPr>
      <w:rFonts w:ascii="Symbol" w:hAnsi="Symbol"/>
    </w:rPr>
  </w:style>
  <w:style w:customStyle="1" w:styleId="WW-Zadanifontodlomka11" w:type="character">
    <w:name w:val="WW-Zadani font odlomka11"/>
    <w:rsid w:val="00703055"/>
  </w:style>
  <w:style w:customStyle="1" w:styleId="CharChar2" w:type="character">
    <w:name w:val="Char Char2"/>
    <w:rsid w:val="00703055"/>
    <w:rPr>
      <w:sz w:val="24"/>
      <w:szCs w:val="24"/>
    </w:rPr>
  </w:style>
  <w:style w:customStyle="1" w:styleId="CharChar1" w:type="character">
    <w:name w:val="Char Char1"/>
    <w:rsid w:val="00703055"/>
    <w:rPr>
      <w:sz w:val="24"/>
      <w:szCs w:val="24"/>
    </w:rPr>
  </w:style>
  <w:style w:styleId="Brojretka" w:type="character">
    <w:name w:val="line number"/>
    <w:rsid w:val="00703055"/>
  </w:style>
  <w:style w:customStyle="1" w:styleId="CharChar" w:type="character">
    <w:name w:val="Char Char"/>
    <w:rsid w:val="00703055"/>
    <w:rPr>
      <w:rFonts w:ascii="Tahoma" w:cs="Tahoma" w:hAnsi="Tahoma"/>
      <w:sz w:val="16"/>
      <w:szCs w:val="16"/>
    </w:rPr>
  </w:style>
  <w:style w:customStyle="1" w:styleId="HeaderChar" w:type="character">
    <w:name w:val="Header Char"/>
    <w:basedOn w:val="Zadanifontodlomka1"/>
    <w:rsid w:val="00703055"/>
    <w:rPr>
      <w:sz w:val="24"/>
      <w:szCs w:val="24"/>
      <w:lang w:val="hr-HR"/>
    </w:rPr>
  </w:style>
  <w:style w:customStyle="1" w:styleId="FooterChar" w:type="character">
    <w:name w:val="Footer Char"/>
    <w:basedOn w:val="Zadanifontodlomka1"/>
    <w:rsid w:val="00703055"/>
    <w:rPr>
      <w:sz w:val="24"/>
      <w:szCs w:val="24"/>
      <w:lang w:val="hr-HR"/>
    </w:rPr>
  </w:style>
  <w:style w:customStyle="1" w:styleId="BalloonTextChar" w:type="character">
    <w:name w:val="Balloon Text Char"/>
    <w:basedOn w:val="Zadanifontodlomka1"/>
    <w:rsid w:val="00703055"/>
    <w:rPr>
      <w:rFonts w:ascii="Tahoma" w:cs="Tahoma" w:hAnsi="Tahoma"/>
      <w:sz w:val="16"/>
      <w:szCs w:val="16"/>
      <w:lang w:val="hr-HR"/>
    </w:rPr>
  </w:style>
  <w:style w:customStyle="1" w:styleId="Heading" w:type="paragraph">
    <w:name w:val="Heading"/>
    <w:basedOn w:val="Normal"/>
    <w:next w:val="Tijeloteksta"/>
    <w:rsid w:val="00703055"/>
    <w:pPr>
      <w:keepNext/>
      <w:suppressAutoHyphens/>
      <w:spacing w:after="120" w:before="240"/>
    </w:pPr>
    <w:rPr>
      <w:rFonts w:ascii="Arial" w:cs="Mangal" w:eastAsia="Lucida Sans Unicode" w:hAnsi="Arial"/>
      <w:sz w:val="28"/>
      <w:szCs w:val="28"/>
      <w:lang w:eastAsia="ar-SA"/>
    </w:rPr>
  </w:style>
  <w:style w:styleId="Tijeloteksta" w:type="paragraph">
    <w:name w:val="Body Text"/>
    <w:basedOn w:val="Normal"/>
    <w:rsid w:val="00703055"/>
    <w:pPr>
      <w:suppressAutoHyphens/>
      <w:spacing w:after="120"/>
    </w:pPr>
    <w:rPr>
      <w:lang w:eastAsia="ar-SA"/>
    </w:rPr>
  </w:style>
  <w:style w:styleId="Popis" w:type="paragraph">
    <w:name w:val="List"/>
    <w:basedOn w:val="Tijeloteksta"/>
    <w:rsid w:val="00703055"/>
    <w:rPr>
      <w:rFonts w:cs="Mangal"/>
    </w:rPr>
  </w:style>
  <w:style w:customStyle="1" w:styleId="Opisslike1" w:type="paragraph">
    <w:name w:val="Opis slike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1" w:styleId="Index" w:type="paragraph">
    <w:name w:val="Index"/>
    <w:basedOn w:val="Normal"/>
    <w:rsid w:val="00703055"/>
    <w:pPr>
      <w:suppressLineNumbers/>
      <w:suppressAutoHyphens/>
    </w:pPr>
    <w:rPr>
      <w:rFonts w:cs="Mangal"/>
      <w:lang w:eastAsia="ar-SA"/>
    </w:rPr>
  </w:style>
  <w:style w:customStyle="1" w:styleId="Caption1" w:type="paragraph">
    <w:name w:val="Caption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1" w:styleId="TableContents" w:type="paragraph">
    <w:name w:val="Table Contents"/>
    <w:basedOn w:val="Normal"/>
    <w:rsid w:val="00703055"/>
    <w:pPr>
      <w:suppressLineNumbers/>
      <w:suppressAutoHyphens/>
    </w:pPr>
    <w:rPr>
      <w:lang w:eastAsia="ar-SA"/>
    </w:rPr>
  </w:style>
  <w:style w:customStyle="1" w:styleId="TableHeading" w:type="paragraph">
    <w:name w:val="Table Heading"/>
    <w:basedOn w:val="TableContents"/>
    <w:rsid w:val="00703055"/>
    <w:pPr>
      <w:jc w:val="center"/>
    </w:pPr>
    <w:rPr>
      <w:b/>
      <w:bCs/>
    </w:rPr>
  </w:style>
  <w:style w:customStyle="1" w:styleId="Caption2" w:type="paragraph">
    <w:name w:val="Caption2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1" w:styleId="Tekstbalonia1" w:type="paragraph">
    <w:name w:val="Tekst balončića1"/>
    <w:basedOn w:val="Normal"/>
    <w:rsid w:val="00703055"/>
    <w:pPr>
      <w:suppressAutoHyphens/>
    </w:pPr>
    <w:rPr>
      <w:rFonts w:ascii="Tahoma" w:cs="Tahoma" w:hAnsi="Tahoma"/>
      <w:sz w:val="16"/>
      <w:szCs w:val="16"/>
      <w:lang w:eastAsia="ar-SA"/>
    </w:rPr>
  </w:style>
  <w:style w:styleId="Tekstbalonia" w:type="paragraph">
    <w:name w:val="Balloon Text"/>
    <w:basedOn w:val="Normal"/>
    <w:semiHidden/>
    <w:rsid w:val="006B00B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F2767"/>
    <w:pPr>
      <w:ind w:left="720"/>
      <w:contextualSpacing/>
    </w:pPr>
  </w:style>
  <w:style w:customStyle="1" w:styleId="srn-top-naziv1" w:type="character">
    <w:name w:val="srn-top-naziv1"/>
    <w:basedOn w:val="Zadanifontodlomka"/>
    <w:rsid w:val="00471E01"/>
    <w:rPr>
      <w:b/>
      <w:bCs/>
      <w:color w:val="627BAA"/>
    </w:rPr>
  </w:style>
  <w:style w:styleId="Tekstrezerviranogmjesta" w:type="character">
    <w:name w:val="Placeholder Text"/>
    <w:basedOn w:val="Zadanifontodlomka"/>
    <w:uiPriority w:val="99"/>
    <w:semiHidden/>
    <w:rsid w:val="009710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109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109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109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109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8042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rujna 2018.</izvorni_sadrzaj>
    <derivirana_varijabla naziv="DomainObject.DatumDonosenjaOdluke_1">25.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332</izvorni_sadrzaj>
    <derivirana_varijabla naziv="DomainObject.Predmet.Broj_1">332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2018.</izvorni_sadrzaj>
    <derivirana_varijabla naziv="DomainObject.Predmet.DatumOsnivanja_1">3.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otvar. predstečajnog postupka</izvorni_sadrzaj>
    <derivirana_varijabla naziv="DomainObject.Predmet.Opis_1">Prijedlog za otvar. predstečajnog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St-332/2018</izvorni_sadrzaj>
    <derivirana_varijabla naziv="DomainObject.Predmet.OznakaBroj_1">St-332/2018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LEDA društvo s ograničenom odgovornošću za brodogradnju, trgovinu i turizam</izvorni_sadrzaj>
    <derivirana_varijabla naziv="DomainObject.Predmet.StrankaFormated_1">  LEDA društvo s ograničenom odgovornošću za brodogradnju, trgovinu i turizam</derivirana_varijabla>
  </DomainObject.Predmet.StrankaFormated>
  <DomainObject.Predmet.StrankaFormatedOIB>
    <izvorni_sadrzaj>  LEDA društvo s ograničenom odgovornošću za brodogradnju, trgovinu i turizam, OIB 19131454393</izvorni_sadrzaj>
    <derivirana_varijabla naziv="DomainObject.Predmet.StrankaFormatedOIB_1">  LEDA društvo s ograničenom odgovornošću za brodogradnju, trgovinu i turizam, OIB 19131454393</derivirana_varijabla>
  </DomainObject.Predmet.StrankaFormatedOIB>
  <DomainObject.Predmet.StrankaFormatedWithAdress>
    <izvorni_sadrzaj> LEDA društvo s ograničenom odgovornošću za brodogradnju, trgovinu i turizam, Dubrovačka cesta 20, 20260 Korčula</izvorni_sadrzaj>
    <derivirana_varijabla naziv="DomainObject.Predmet.StrankaFormatedWithAdress_1"> LEDA društvo s ograničenom odgovornošću za brodogradnju, trgovinu i turizam, Dubrovačka cesta 20, 20260 Korčula</derivirana_varijabla>
  </DomainObject.Predmet.StrankaFormatedWithAdress>
  <DomainObject.Predmet.StrankaFormatedWithAdressOIB>
    <izvorni_sadrzaj> LEDA društvo s ograničenom odgovornošću za brodogradnju, trgovinu i turizam, OIB 19131454393, Dubrovačka cesta 20, 20260 Korčula</izvorni_sadrzaj>
    <derivirana_varijabla naziv="DomainObject.Predmet.StrankaFormatedWithAdressOIB_1"> LEDA društvo s ograničenom odgovornošću za brodogradnju, trgovinu i turizam, OIB 19131454393, Dubrovačka cesta 20, 20260 Korčula</derivirana_varijabla>
  </DomainObject.Predmet.StrankaFormatedWithAdressOIB>
  <DomainObject.Predmet.StrankaWithAdress>
    <izvorni_sadrzaj>LEDA društvo s ograničenom odgovornošću za brodogradnju, trgovinu i turizam Dubrovačka cesta 20,20260 Korčula</izvorni_sadrzaj>
    <derivirana_varijabla naziv="DomainObject.Predmet.StrankaWithAdress_1">LEDA društvo s ograničenom odgovornošću za brodogradnju, trgovinu i turizam Dubrovačka cesta 20,20260 Korčula</derivirana_varijabla>
  </DomainObject.Predmet.StrankaWithAdress>
  <DomainObject.Predmet.StrankaWithAdressOIB>
    <izvorni_sadrzaj>LEDA društvo s ograničenom odgovornošću za brodogradnju, trgovinu i turizam, OIB 19131454393, Dubrovačka cesta 20,20260 Korčula</izvorni_sadrzaj>
    <derivirana_varijabla naziv="DomainObject.Predmet.StrankaWithAdressOIB_1">LEDA društvo s ograničenom odgovornošću za brodogradnju, trgovinu i turizam, OIB 19131454393, Dubrovačka cesta 20,20260 Korčula</derivirana_varijabla>
  </DomainObject.Predmet.StrankaWithAdressOIB>
  <DomainObject.Predmet.StrankaNazivFormated>
    <izvorni_sadrzaj>LEDA društvo s ograničenom odgovornošću za brodogradnju, trgovinu i turizam</izvorni_sadrzaj>
    <derivirana_varijabla naziv="DomainObject.Predmet.StrankaNazivFormated_1">LEDA društvo s ograničenom odgovornošću za brodogradnju, trgovinu i turizam</derivirana_varijabla>
  </DomainObject.Predmet.StrankaNazivFormated>
  <DomainObject.Predmet.StrankaNazivFormatedOIB>
    <izvorni_sadrzaj>LEDA društvo s ograničenom odgovornošću za brodogradnju, trgovinu i turizam, OIB 19131454393</izvorni_sadrzaj>
    <derivirana_varijabla naziv="DomainObject.Predmet.StrankaNazivFormatedOIB_1">LEDA društvo s ograničenom odgovornošću za brodogradnju, trgovinu i turizam, OIB 19131454393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LEDA društvo s ograničenom odgovornošću za brodogradnju, trgovinu i turizam</item>
    </izvorni_sadrzaj>
    <derivirana_varijabla naziv="DomainObject.Predmet.StrankaListFormated_1">
      <item>LEDA društvo s ograničenom odgovornošću za brodogradnju, trgovinu i turizam</item>
    </derivirana_varijabla>
  </DomainObject.Predmet.StrankaListFormated>
  <DomainObject.Predmet.StrankaListFormatedOIB>
    <izvorni_sadrzaj>
      <item>LEDA društvo s ograničenom odgovornošću za brodogradnju, trgovinu i turizam, OIB 19131454393</item>
    </izvorni_sadrzaj>
    <derivirana_varijabla naziv="DomainObject.Predmet.StrankaListFormatedOIB_1">
      <item>LEDA društvo s ograničenom odgovornošću za brodogradnju, trgovinu i turizam, OIB 19131454393</item>
    </derivirana_varijabla>
  </DomainObject.Predmet.StrankaListFormatedOIB>
  <DomainObject.Predmet.StrankaListFormatedWithAdress>
    <izvorni_sadrzaj>
      <item>LEDA društvo s ograničenom odgovornošću za brodogradnju, trgovinu i turizam, Dubrovačka cesta 20, 20260 Korčula</item>
    </izvorni_sadrzaj>
    <derivirana_varijabla naziv="DomainObject.Predmet.StrankaListFormatedWithAdress_1">
      <item>LEDA društvo s ograničenom odgovornošću za brodogradnju, trgovinu i turizam, Dubrovačka cesta 20, 20260 Korčula</item>
    </derivirana_varijabla>
  </DomainObject.Predmet.StrankaListFormatedWithAdress>
  <DomainObject.Predmet.StrankaListFormatedWithAdressOIB>
    <izvorni_sadrzaj>
      <item>LEDA društvo s ograničenom odgovornošću za brodogradnju, trgovinu i turizam, OIB 19131454393, Dubrovačka cesta 20, 20260 Korčula</item>
    </izvorni_sadrzaj>
    <derivirana_varijabla naziv="DomainObject.Predmet.StrankaListFormatedWithAdressOIB_1">
      <item>LEDA društvo s ograničenom odgovornošću za brodogradnju, trgovinu i turizam, OIB 19131454393, Dubrovačka cesta 20, 20260 Korčula</item>
    </derivirana_varijabla>
  </DomainObject.Predmet.StrankaListFormatedWithAdressOIB>
  <DomainObject.Predmet.StrankaListNazivFormated>
    <izvorni_sadrzaj>
      <item>LEDA društvo s ograničenom odgovornošću za brodogradnju, trgovinu i turizam</item>
    </izvorni_sadrzaj>
    <derivirana_varijabla naziv="DomainObject.Predmet.StrankaListNazivFormated_1">
      <item>LEDA društvo s ograničenom odgovornošću za brodogradnju, trgovinu i turizam</item>
    </derivirana_varijabla>
  </DomainObject.Predmet.StrankaListNazivFormated>
  <DomainObject.Predmet.StrankaListNazivFormatedOIB>
    <izvorni_sadrzaj>
      <item>LEDA društvo s ograničenom odgovornošću za brodogradnju, trgovinu i turizam, OIB 19131454393</item>
    </izvorni_sadrzaj>
    <derivirana_varijabla naziv="DomainObject.Predmet.StrankaListNazivFormatedOIB_1">
      <item>LEDA društvo s ograničenom odgovornošću za brodogradnju, trgovinu i turizam, OIB 19131454393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rujna 2018.</izvorni_sadrzaj>
    <derivirana_varijabla naziv="DomainObject.Datum_1">25.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LEDA društvo s ograničenom odgovornošću za brodogradnju, trgovinu i turizam</izvorni_sadrzaj>
    <derivirana_varijabla naziv="DomainObject.Predmet.StrankaIDrugi_1">LEDA društvo s ograničenom odgovornošću za brodogradnju, trgovinu i turizam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LEDA društvo s ograničenom odgovornošću za brodogradnju, trgovinu i turizam, OIB 19131454393, Dubrovačka cesta 20, 20260 Korčula</izvorni_sadrzaj>
    <derivirana_varijabla naziv="DomainObject.Predmet.StrankaIDrugiAdressOIB_1">LEDA društvo s ograničenom odgovornošću za brodogradnju, trgovinu i turizam, OIB 19131454393, Dubrovačka cesta 20, 20260 Korčula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LEDA društvo s ograničenom odgovornošću za brodogradnju, trgovinu i turizam</item>
    </izvorni_sadrzaj>
    <derivirana_varijabla naziv="DomainObject.Predmet.SudioniciListNaziv_1">
      <item>LEDA društvo s ograničenom odgovornošću za brodogradnju, trgovinu i turizam</item>
    </derivirana_varijabla>
  </DomainObject.Predmet.SudioniciListNaziv>
  <DomainObject.Predmet.SudioniciListAdressOIB>
    <izvorni_sadrzaj>
      <item>LEDA društvo s ograničenom odgovornošću za brodogradnju, trgovinu i turizam, OIB 19131454393, Dubrovačka cesta 20,20260 Korčula</item>
    </izvorni_sadrzaj>
    <derivirana_varijabla naziv="DomainObject.Predmet.SudioniciListAdressOIB_1">
      <item>LEDA društvo s ograničenom odgovornošću za brodogradnju, trgovinu i turizam, OIB 19131454393, Dubrovačka cesta 20,20260 Korčula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19131454393</item>
    </izvorni_sadrzaj>
    <derivirana_varijabla naziv="DomainObject.Predmet.SudioniciListNazivOIB_1">
      <item>, OIB 19131454393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Dragan Josip Knežević, OIB 97076984856, Palmotićeva 11 Dubrovnik</item>
    </izvorni_sadrzaj>
    <derivirana_varijabla naziv="DomainObject.Predmet.StecajniUpraviteljiListAddressOIB_1">
      <item>Dragan Josip Knežević, OIB 97076984856, Palmotićeva 11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0E2D555-CC8F-4E46-8482-83D34825C89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8</properties:Pages>
  <properties:Words>3408</properties:Words>
  <properties:Characters>19530</properties:Characters>
  <properties:Lines>401</properties:Lines>
  <properties:Paragraphs>136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23162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2018-09-25T12:01:00Z</dcterms:created>
  <dc:creator>stanka grcic</dc:creator>
  <cp:lastModifiedBy>Katarina Franković</cp:lastModifiedBy>
  <cp:lastPrinted>2018-09-25T12:01:00Z</cp:lastPrinted>
  <dcterms:modified xmlns:xsi="http://www.w3.org/2001/XMLSchema-instance" xsi:type="dcterms:W3CDTF">2018-09-25T12:02:00Z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(rješenje - utvrđene i osporene tražbine 332 -2018 gotovo.docx)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8</vt:i4>
  </prop:property>
</prop:Properties>
</file>