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Republika</w:t>
            </w:r>
            <w:proofErr w:type="spellEnd"/>
            <w:r w:rsidRPr="009A5B8A">
              <w:rPr>
                <w:snapToGrid w:val="false"/>
                <w:szCs w:val="20"/>
                <w:lang w:eastAsia="en-US" w:val="it-IT"/>
              </w:rPr>
              <w:t xml:space="preserve"> </w:t>
            </w: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Hrvatska</w:t>
            </w:r>
            <w:proofErr w:type="spellEnd"/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Trgovački</w:t>
            </w:r>
            <w:proofErr w:type="spellEnd"/>
            <w:r w:rsidRPr="009A5B8A">
              <w:rPr>
                <w:snapToGrid w:val="false"/>
                <w:szCs w:val="20"/>
                <w:lang w:eastAsia="en-US" w:val="it-IT"/>
              </w:rPr>
              <w:t xml:space="preserve"> sud u </w:t>
            </w: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Varaždinu</w:t>
            </w:r>
            <w:proofErr w:type="spellEnd"/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Varaždin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,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Braće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Radić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2</w:t>
            </w:r>
          </w:p>
        </w:tc>
      </w:tr>
    </w:tbl>
    <w:p w14:textId="7a92d14" w14:paraId="7a92d14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19140C" w:rsidP="00313A40" w:rsidR="00CF7B33" w:rsidRPr="00CF7B33">
            <w:pPr>
              <w:jc w:val="right"/>
            </w:pPr>
            <w:r>
              <w:t>Poslovni broj: 5 St-</w:t>
            </w:r>
            <w:r w:rsidR="00313A40">
              <w:t>157/2019-5</w:t>
            </w:r>
            <w:r w:rsidR="00CF7B33"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</w:t>
      </w:r>
      <w:r w:rsidR="0019056F">
        <w:t>, OIB: 85821130368,</w:t>
      </w:r>
      <w:r w:rsidRPr="0081351D">
        <w:t xml:space="preserve">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19056F">
        <w:t xml:space="preserve"> </w:t>
      </w:r>
      <w:r w:rsidR="00313A40">
        <w:t>N.C.A. d.o.o., Zagrebačka ulica 272, Varaždin, OIB: 35987637947</w:t>
      </w:r>
      <w:r w:rsidR="009A5B8A">
        <w:t xml:space="preserve">, </w:t>
      </w:r>
      <w:r w:rsidR="00313A40">
        <w:t>12. lipnja</w:t>
      </w:r>
      <w:r w:rsidR="009A5B8A">
        <w:t xml:space="preserve">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</w:t>
      </w:r>
      <w:r w:rsidR="004D2A4A">
        <w:t>20</w:t>
      </w:r>
      <w:r w:rsidR="00CB6C18">
        <w:t>15</w:t>
      </w:r>
      <w:r w:rsidR="008415BE">
        <w:t xml:space="preserve"> i 104/17</w:t>
      </w:r>
      <w:r w:rsidR="00CB6C18">
        <w:t>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313A40">
        <w:t xml:space="preserve"> N.C.A. d.o.o., Zagrebačka ulica 272, Varaždin, OIB: 35987637947</w:t>
      </w:r>
      <w:r w:rsidR="00740000">
        <w:t xml:space="preserve">, </w:t>
      </w:r>
      <w:r w:rsidR="00CB6C18">
        <w:t xml:space="preserve">iznosi </w:t>
      </w:r>
      <w:r w:rsidR="00313A40">
        <w:t>62.671,48</w:t>
      </w:r>
      <w:r w:rsidR="004F5BC7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313A40">
        <w:t xml:space="preserve"> Zoran Divjak, Braće Radića 6, Varaždin, OIB: 40485459519</w:t>
      </w:r>
      <w:r w:rsidR="008415BE">
        <w:t>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4F5BC7" w:rsidP="00DC6991" w:rsidR="004F5BC7">
      <w:pPr>
        <w:jc w:val="both"/>
      </w:pP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313A40">
        <w:t>12. lipnja</w:t>
      </w:r>
      <w:r w:rsidR="009A5B8A">
        <w:t xml:space="preserve"> 2019</w:t>
      </w:r>
      <w:r>
        <w:t>.</w:t>
      </w:r>
    </w:p>
    <w:p w:rsidRDefault="00313A40" w:rsidP="001F5BF6" w:rsidR="001F5BF6" w:rsidRPr="00102896">
      <w:pPr>
        <w:ind w:left="4248"/>
        <w:jc w:val="center"/>
      </w:pPr>
      <w:r>
        <w:t>Sudac</w:t>
      </w:r>
    </w:p>
    <w:p w:rsidRDefault="001F5BF6" w:rsidP="001F5BF6" w:rsidR="001F5BF6">
      <w:pPr>
        <w:ind w:left="4248"/>
        <w:jc w:val="center"/>
      </w:pPr>
    </w:p>
    <w:p w:rsidRDefault="0019140C" w:rsidP="001F5BF6" w:rsidR="0019140C" w:rsidRPr="00102896">
      <w:pPr>
        <w:ind w:left="4248"/>
        <w:jc w:val="center"/>
      </w:pPr>
    </w:p>
    <w:p w:rsidRDefault="001F5BF6" w:rsidP="0019140C" w:rsidR="001F5BF6" w:rsidRPr="00102896">
      <w:pPr>
        <w:ind w:left="4248"/>
        <w:jc w:val="center"/>
      </w:pPr>
      <w:r w:rsidRPr="00102896">
        <w:t>Ksenija Flack-Makitan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B84" w:rsidR="00D97B84">
      <w:r>
        <w:separator/>
      </w:r>
    </w:p>
  </w:endnote>
  <w:endnote w:id="0" w:type="continuationSeparator">
    <w:p w:rsidRDefault="00D97B84" w:rsidR="00D97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B84" w:rsidR="00D97B84">
      <w:r>
        <w:separator/>
      </w:r>
    </w:p>
  </w:footnote>
  <w:footnote w:id="0" w:type="continuationSeparator">
    <w:p w:rsidRDefault="00D97B84" w:rsidR="00D97B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9056F"/>
    <w:rsid w:val="0019140C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13A40"/>
    <w:rsid w:val="00324220"/>
    <w:rsid w:val="00324518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2A4A"/>
    <w:rsid w:val="004D30E2"/>
    <w:rsid w:val="004E68E4"/>
    <w:rsid w:val="004F0490"/>
    <w:rsid w:val="004F5BC7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C337D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65367"/>
    <w:rsid w:val="008A024C"/>
    <w:rsid w:val="008C4DC6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A5B8A"/>
    <w:rsid w:val="009B6C00"/>
    <w:rsid w:val="009C6F6D"/>
    <w:rsid w:val="009D0C5B"/>
    <w:rsid w:val="009E0051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04D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E42DB"/>
    <w:rsid w:val="00CF7B33"/>
    <w:rsid w:val="00CF7EB7"/>
    <w:rsid w:val="00D10EDA"/>
    <w:rsid w:val="00D13960"/>
    <w:rsid w:val="00D14378"/>
    <w:rsid w:val="00D20431"/>
    <w:rsid w:val="00D24B8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97B8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C718C"/>
    <w:rsid w:val="00ED1BED"/>
    <w:rsid w:val="00EE70BF"/>
    <w:rsid w:val="00F03265"/>
    <w:rsid w:val="00F06657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DC6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4DC6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4DC6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4DC6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DC6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4DC6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4DC6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4DC6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St-157/2019-5</izvorni_sadrzaj>
    <derivirana_varijabla naziv="DomainObject.Oznaka_1">St-157/2019-5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2019.</izvorni_sadrzaj>
    <derivirana_varijabla naziv="DomainObject.Predmet.DatumOsnivanja_1">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St-157/2019</izvorni_sadrzaj>
    <derivirana_varijabla naziv="DomainObject.Predmet.OznakaBroj_1">St-157/2019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centar alata, društvo s ograničenom odgovornošću za trgovinu na veliko, posredovanje u trgovini i promidžbu</izvorni_sadrzaj>
    <derivirana_varijabla naziv="DomainObject.Predmet.ProtustrankaFormated_1">  NEPTUN centar alata, društvo s ograničenom odgovornošću za trgovinu na veliko, posredovanje u trgovini i promidžbu</derivirana_varijabla>
  </DomainObject.Predmet.ProtustrankaFormated>
  <DomainObject.Predmet.ProtustrankaFormatedOIB>
    <izvorni_sadrzaj>  NEPTUN centar alata, društvo s ograničenom odgovornošću za trgovinu na veliko, posredovanje u trgovini i promidžbu, OIB 35987637947</izvorni_sadrzaj>
    <derivirana_varijabla naziv="DomainObject.Predmet.ProtustrankaFormatedOIB_1">  NEPTUN centar alata, društvo s ograničenom odgovornošću za trgovinu na veliko, posredovanje u trgovini i promidžbu, OIB 35987637947</derivirana_varijabla>
  </DomainObject.Predmet.ProtustrankaFormatedOIB>
  <DomainObject.Predmet.ProtustrankaFormatedWithAdress>
    <izvorni_sadrzaj> NEPTUN centar alata, društvo s ograničenom odgovornošću za trgovinu na veliko, posredovanje u trgovini i promidžbu, Zagrebačka Ulica 272, 42000 Varaždin</izvorni_sadrzaj>
    <derivirana_varijabla naziv="DomainObject.Predmet.ProtustrankaFormatedWithAdress_1"> NEPTUN centar alata, društvo s ograničenom odgovornošću za trgovinu na veliko, posredovanje u trgovini i promidžbu, Zagrebačka Ulica 272, 42000 Varaždin</derivirana_varijabla>
  </DomainObject.Predmet.ProtustrankaFormatedWithAdress>
  <DomainObject.Predmet.ProtustrankaFormatedWithAdressOIB>
    <izvorni_sadrzaj> NEPTUN centar alata, društvo s ograničenom odgovornošću za trgovinu na veliko, posredovanje u trgovini i promidžbu, OIB 35987637947, Zagrebačka Ulica 272, 42000 Varaždin</izvorni_sadrzaj>
    <derivirana_varijabla naziv="DomainObject.Predmet.ProtustrankaFormatedWithAdressOIB_1"> NEPTUN centar alata, društvo s ograničenom odgovornošću za trgovinu na veliko, posredovanje u trgovini i promidžbu, OIB 35987637947, Zagrebačka Ulica 272, 42000 Varaždin</derivirana_varijabla>
  </DomainObject.Predmet.ProtustrankaFormatedWithAdressOIB>
  <DomainObject.Predmet.ProtustrankaWithAdress>
    <izvorni_sadrzaj>NEPTUN centar alata, društvo s ograničenom odgovornošću za trgovinu na veliko, posredovanje u trgovini i promidžbu Zagrebačka Ulica 272, 42000 Varaždin</izvorni_sadrzaj>
    <derivirana_varijabla naziv="DomainObject.Predmet.ProtustrankaWithAdress_1">NEPTUN centar alata, društvo s ograničenom odgovornošću za trgovinu na veliko, posredovanje u trgovini i promidžbu Zagrebačka Ulica 272, 42000 Varaždin</derivirana_varijabla>
  </DomainObject.Predmet.ProtustrankaWithAdress>
  <DomainObject.Predmet.ProtustrankaWithAdressOIB>
    <izvorni_sadrzaj>NEPTUN centar alata, društvo s ograničenom odgovornošću za trgovinu na veliko, posredovanje u trgovini i promidžbu, OIB 35987637947, Zagrebačka Ulica 272, 42000 Varaždin</izvorni_sadrzaj>
    <derivirana_varijabla naziv="DomainObject.Predmet.ProtustrankaWithAdressOIB_1">NEPTUN centar alata, društvo s ograničenom odgovornošću za trgovinu na veliko, posredovanje u trgovini i promidžbu, OIB 35987637947, Zagrebačka Ulica 272, 42000 Varaždin</derivirana_varijabla>
  </DomainObject.Predmet.ProtustrankaWithAdressOIB>
  <DomainObject.Predmet.ProtustrankaNazivFormated>
    <izvorni_sadrzaj>NEPTUN centar alata, društvo s ograničenom odgovornošću za trgovinu na veliko, posredovanje u trgovini i promidžbu</izvorni_sadrzaj>
    <derivirana_varijabla naziv="DomainObject.Predmet.ProtustrankaNazivFormated_1">NEPTUN centar alata, društvo s ograničenom odgovornošću za trgovinu na veliko, posredovanje u trgovini i promidžbu</derivirana_varijabla>
  </DomainObject.Predmet.ProtustrankaNazivFormated>
  <DomainObject.Predmet.ProtustrankaNazivFormatedOIB>
    <izvorni_sadrzaj>NEPTUN centar alata, društvo s ograničenom odgovornošću za trgovinu na veliko, posredovanje u trgovini i promidžbu, OIB 35987637947</izvorni_sadrzaj>
    <derivirana_varijabla naziv="DomainObject.Predmet.ProtustrankaNazivFormatedOIB_1">NEPTUN centar alata, društvo s ograničenom odgovornošću za trgovinu na veliko, posredovanje u trgovini i promidžbu, OIB 35987637947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Ul. Augusta Cesarca 2, 42000 Varaždin</izvorni_sadrzaj>
    <derivirana_varijabla naziv="DomainObject.Predmet.StrankaFormatedWithAdress_1"> Financijska agencija RC Zagreb Podružnica Varaždin, Ul. Augusta Cesarca 2, 42000 Varaždin</derivirana_varijabla>
  </DomainObject.Predmet.StrankaFormatedWithAdress>
  <DomainObject.Predmet.StrankaFormatedWithAdressOIB>
    <izvorni_sadrzaj> Financijska agencija RC Zagreb Podružnica Varaždin, OIB 85821130368, Ul. Augusta Cesarca 2, 42000 Varaždin</izvorni_sadrzaj>
    <derivirana_varijabla naziv="DomainObject.Predmet.StrankaFormatedWithAdressOIB_1"> Financijska agencija RC Zagreb Podružnica Varaždin, OIB 85821130368, Ul. Augusta Cesarca 2, 42000 Varaždin</derivirana_varijabla>
  </DomainObject.Predmet.StrankaFormatedWithAdressOIB>
  <DomainObject.Predmet.StrankaWithAdress>
    <izvorni_sadrzaj>Financijska agencija RC Zagreb Podružnica Varaždin Ul. Augusta Cesarca 2,42000 Varaždin</izvorni_sadrzaj>
    <derivirana_varijabla naziv="DomainObject.Predmet.StrankaWithAdress_1">Financijska agencija RC Zagreb Podružnica Varaždin Ul. Augusta Cesarca 2,42000 Varaždin</derivirana_varijabla>
  </DomainObject.Predmet.StrankaWithAdress>
  <DomainObject.Predmet.StrankaWithAdressOIB>
    <izvorni_sadrzaj>Financijska agencija RC Zagreb Podružnica Varaždin, OIB 85821130368, Ul. Augusta Cesarca 2,42000 Varaždin</izvorni_sadrzaj>
    <derivirana_varijabla naziv="DomainObject.Predmet.StrankaWithAdressOIB_1">Financijska agencija RC Zagreb Podružnica Varaždin, OIB 85821130368, Ul. Augusta 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Ul. Augusta Cesarca 2, 42000 Varaždin</item>
    </izvorni_sadrzaj>
    <derivirana_varijabla naziv="DomainObject.Predmet.StrankaListFormatedWithAdress_1">
      <item>Financijska agencija RC Zagreb Podružnica Varaždin, Ul. Augusta 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Ul. Augusta Cesarca 2, 42000 Varaždin</item>
    </izvorni_sadrzaj>
    <derivirana_varijabla naziv="DomainObject.Predmet.StrankaListFormatedWithAdressOIB_1">
      <item>Financijska agencija RC Zagreb Podružnica Varaždin, OIB 85821130368, Ul. Augusta 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NEPTUN centar alata, društvo s ograničenom odgovornošću za trgovinu na veliko, posredovanje u trgovini i promidžbu</item>
    </izvorni_sadrzaj>
    <derivirana_varijabla naziv="DomainObject.Predmet.ProtuStrankaListFormated_1">
      <item>NEPTUN centar alata, društvo s ograničenom odgovornošću za trgovinu na veliko, posredovanje u trgovini i promidžbu</item>
    </derivirana_varijabla>
  </DomainObject.Predmet.ProtuStrankaListFormated>
  <DomainObject.Predmet.ProtuStrankaListFormatedOIB>
    <izvorni_sadrzaj>
      <item>NEPTUN centar alata, društvo s ograničenom odgovornošću za trgovinu na veliko, posredovanje u trgovini i promidžbu, OIB 35987637947</item>
    </izvorni_sadrzaj>
    <derivirana_varijabla naziv="DomainObject.Predmet.ProtuStrankaListFormatedOIB_1">
      <item>NEPTUN centar alata, društvo s ograničenom odgovornošću za trgovinu na veliko, posredovanje u trgovini i promidžbu, OIB 35987637947</item>
    </derivirana_varijabla>
  </DomainObject.Predmet.ProtuStrankaListFormatedOIB>
  <DomainObject.Predmet.ProtuStrankaListFormatedWithAdress>
    <izvorni_sadrzaj>
      <item>NEPTUN centar alata, društvo s ograničenom odgovornošću za trgovinu na veliko, posredovanje u trgovini i promidžbu, Zagrebačka Ulica 272, 42000 Varaždin</item>
    </izvorni_sadrzaj>
    <derivirana_varijabla naziv="DomainObject.Predmet.ProtuStrankaListFormatedWithAdress_1">
      <item>NEPTUN centar alata, društvo s ograničenom odgovornošću za trgovinu na veliko, posredovanje u trgovini i promidžbu, Zagrebačka Ulica 272, 42000 Varaždin</item>
    </derivirana_varijabla>
  </DomainObject.Predmet.ProtuStrankaListFormatedWithAdress>
  <DomainObject.Predmet.ProtuStrankaListFormatedWithAdressOIB>
    <izvorni_sadrzaj>
      <item>NEPTUN centar alata, društvo s ograničenom odgovornošću za trgovinu na veliko, posredovanje u trgovini i promidžbu, OIB 35987637947, Zagrebačka Ulica 272, 42000 Varaždin</item>
    </izvorni_sadrzaj>
    <derivirana_varijabla naziv="DomainObject.Predmet.ProtuStrankaListFormatedWithAdressOIB_1">
      <item>NEPTUN centar alata, društvo s ograničenom odgovornošću za trgovinu na veliko, posredovanje u trgovini i promidžbu, OIB 35987637947, Zagrebačka Ulica 272, 42000 Varaždin</item>
    </derivirana_varijabla>
  </DomainObject.Predmet.ProtuStrankaListFormatedWithAdressOIB>
  <DomainObject.Predmet.ProtuStrankaListNazivFormated>
    <izvorni_sadrzaj>
      <item>NEPTUN centar alata, društvo s ograničenom odgovornošću za trgovinu na veliko, posredovanje u trgovini i promidžbu</item>
    </izvorni_sadrzaj>
    <derivirana_varijabla naziv="DomainObject.Predmet.ProtuStrankaListNazivFormated_1">
      <item>NEPTUN centar alata, društvo s ograničenom odgovornošću za trgovinu na veliko, posredovanje u trgovini i promidžbu</item>
    </derivirana_varijabla>
  </DomainObject.Predmet.ProtuStrankaListNazivFormated>
  <DomainObject.Predmet.ProtuStrankaListNazivFormatedOIB>
    <izvorni_sadrzaj>
      <item>NEPTUN centar alata, društvo s ograničenom odgovornošću za trgovinu na veliko, posredovanje u trgovini i promidžbu, OIB 35987637947</item>
    </izvorni_sadrzaj>
    <derivirana_varijabla naziv="DomainObject.Predmet.ProtuStrankaListNazivFormatedOIB_1">
      <item>NEPTUN centar alata, društvo s ograničenom odgovornošću za trgovinu na veliko, posredovanje u trgovini i promidžbu, OIB 35987637947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Ul. braće Radić 2, 42000 Varaždin</item>
    </izvorni_sadrzaj>
    <derivirana_varijabla naziv="DomainObject.Predmet.OstaliListFormatedWithAdress_1">
      <item>Sudski registar Trgovačkog suda u Varaždinu, Ul. braće Radić 2, 42000 Varaždin</item>
    </derivirana_varijabla>
  </DomainObject.Predmet.OstaliListFormatedWithAdress>
  <DomainObject.Predmet.OstaliListFormatedWithAdressOIB>
    <izvorni_sadrzaj>
      <item>Sudski registar Trgovačkog suda u Varaždinu, Ul. braće Radić 2, 42000 Varaždin</item>
    </izvorni_sadrzaj>
    <derivirana_varijabla naziv="DomainObject.Predmet.OstaliListFormatedWithAdressOIB_1">
      <item>Sudski registar Trgovačkog suda u Varaždinu, Ul. braće Radić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St-157/2019-5</izvorni_sadrzaj>
    <derivirana_varijabla naziv="DomainObject.PoslovniBrojDokumenta_1">St-157/2019-5</derivirana_varijabla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NEPTUN centar alata, društvo s ograničenom odgovornošću za trgovinu na veliko, posredovanje u trgovini i promidžbu</izvorni_sadrzaj>
    <derivirana_varijabla naziv="DomainObject.Predmet.ProtustrankaIDrugi_1">NEPTUN centar alata, društvo s ograničenom odgovornošću za trgovinu na veliko, posredovanje u trgovini i promidžbu</derivirana_varijabla>
  </DomainObject.Predmet.ProtustrankaIDrugi>
  <DomainObject.Predmet.StrankaIDrugiAdressOIB>
    <izvorni_sadrzaj>Financijska agencija RC Zagreb Podružnica Varaždin, OIB 85821130368, Ul. Augusta Cesarca 2, 42000 Varaždin</izvorni_sadrzaj>
    <derivirana_varijabla naziv="DomainObject.Predmet.StrankaIDrugiAdressOIB_1">Financijska agencija RC Zagreb Podružnica Varaždin, OIB 85821130368, Ul. Augusta Cesarca 2, 42000 Varaždin</derivirana_varijabla>
  </DomainObject.Predmet.StrankaIDrugiAdressOIB>
  <DomainObject.Predmet.ProtustrankaIDrugiAdressOIB>
    <izvorni_sadrzaj>NEPTUN centar alata, društvo s ograničenom odgovornošću za trgovinu na veliko, posredovanje u trgovini i promidžbu, OIB 35987637947, Zagrebačka Ulica 272, 42000 Varaždin</izvorni_sadrzaj>
    <derivirana_varijabla naziv="DomainObject.Predmet.ProtustrankaIDrugiAdressOIB_1">NEPTUN centar alata, društvo s ograničenom odgovornošću za trgovinu na veliko, posredovanje u trgovini i promidžbu, OIB 35987637947, Zagrebačka Ulica 272,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NEPTUN centar alata, društvo s ograničenom odgovornošću za trgovinu na veliko, posredovanje u trgovini i promidžbu</item>
      <item>Sudski registar Trgovačkog suda u Varaždinu</item>
    </izvorni_sadrzaj>
    <derivirana_varijabla naziv="DomainObject.Predmet.SudioniciListNaziv_1">
      <item>Financijska agencija RC Zagreb Podružnica Varaždin</item>
      <item>NEPTUN centar alata, društvo s ograničenom odgovornošću za trgovinu na veliko, posredovanje u trgovini i promidžbu</item>
      <item>Sudski registar Trgovačkog suda u Varaždinu</item>
    </derivirana_varijabla>
  </DomainObject.Predmet.SudioniciListNaziv>
  <DomainObject.Predmet.SudioniciListAdressOIB>
    <izvorni_sadrzaj>
      <item>Financijska agencija RC Zagreb Podružnica Varaždin, OIB 85821130368, Ul. Augusta Cesarca 2,42000 Varaždin</item>
      <item>NEPTUN centar alata, društvo s ograničenom odgovornošću za trgovinu na veliko, posredovanje u trgovini i promidžbu, OIB 35987637947, Zagrebačka Ulica 272,42000 Varaždin</item>
      <item>Sudski registar Trgovačkog suda u Varaždinu, Ul. braće Radić 2,42000 Varaždin</item>
    </izvorni_sadrzaj>
    <derivirana_varijabla naziv="DomainObject.Predmet.SudioniciListAdressOIB_1">
      <item>Financijska agencija RC Zagreb Podružnica Varaždin, OIB 85821130368, Ul. Augusta Cesarca 2,42000 Varaždin</item>
      <item>NEPTUN centar alata, društvo s ograničenom odgovornošću za trgovinu na veliko, posredovanje u trgovini i promidžbu, OIB 35987637947, Zagrebačka Ulica 272,42000 Varaždin</item>
      <item>Sudski registar Trgovačkog suda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35987637947</item>
      <item>, OIB null</item>
    </izvorni_sadrzaj>
    <derivirana_varijabla naziv="DomainObject.Predmet.SudioniciListNazivOIB_1">
      <item>, OIB 85821130368</item>
      <item>, OIB 35987637947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09A5B-9DEE-4D30-B1D5-A476EA4B8E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2125</properties:Characters>
  <properties:Lines>51</properties:Lines>
  <properties:Paragraphs>14</properties:Paragraphs>
  <properties:TotalTime>272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2019-02-21T14:07:00Z</cp:lastPrinted>
  <dcterms:modified xmlns:xsi="http://www.w3.org/2001/XMLSchema-instance" xsi:type="dcterms:W3CDTF">2019-06-13T05:47:00Z</dcterms:modified>
  <cp:revision>174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St-157/2019-5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