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cc49d" w14:paraId="f1cc49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9A7E67">
        <w:t>3</w:t>
      </w:r>
      <w:r w:rsidR="009658E1">
        <w:t>19</w:t>
      </w:r>
      <w:r w:rsidR="00FC52CA">
        <w:t>/</w:t>
      </w:r>
      <w:r w:rsidR="003C5692">
        <w:t>1</w:t>
      </w:r>
      <w:r w:rsidR="009658E1">
        <w:t>7</w:t>
      </w:r>
      <w:r w:rsidR="003C5692">
        <w:t>-</w:t>
      </w:r>
      <w:r w:rsidR="009658E1">
        <w:t>14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03A78" w:rsidP="006B542C" w:rsidR="00D03A78" w:rsidRPr="00B82754">
      <w:pPr>
        <w:ind w:hanging="720" w:left="360"/>
        <w:rPr>
          <w:sz w:val="22"/>
          <w:szCs w:val="22"/>
        </w:rPr>
      </w:pP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FC52CA" w:rsidR="00FC52CA">
      <w:pPr>
        <w:jc w:val="both"/>
      </w:pPr>
      <w:r w:rsidRPr="0074324A">
        <w:tab/>
      </w:r>
      <w:r w:rsidR="009658E1" w:rsidRPr="00611430">
        <w:t xml:space="preserve">Trgovački sud u Osijeku, po sucu mr. sc. Tihomiru Kovačeviću, kao stečajnom sucu, povodom prijedloga FINANCIJSKE AGENCIJE ZAGREB, Regionalni centar Osijek, L. Jagera 3, </w:t>
      </w:r>
      <w:r w:rsidR="009658E1">
        <w:t xml:space="preserve">OIB 85821130368 </w:t>
      </w:r>
      <w:r w:rsidR="009658E1" w:rsidRPr="00611430">
        <w:t xml:space="preserve">za otvaranje stečajnog postupka nad dužnikom </w:t>
      </w:r>
      <w:r w:rsidR="009658E1">
        <w:t>VOTUM d.o.o. za trgovinu i usluge, Vinkovci, Zagrebačka 25, MBS 030117942</w:t>
      </w:r>
      <w:r w:rsidR="009658E1" w:rsidRPr="00CB0390">
        <w:t xml:space="preserve">, OIB: </w:t>
      </w:r>
      <w:r w:rsidR="009658E1">
        <w:t>58515395042</w:t>
      </w:r>
      <w:r w:rsidR="009658E1" w:rsidRPr="00450C50">
        <w:t xml:space="preserve">, dana </w:t>
      </w:r>
      <w:r w:rsidR="009658E1">
        <w:t>14.</w:t>
      </w:r>
      <w:r w:rsidR="009658E1" w:rsidRPr="00BB1D14">
        <w:t xml:space="preserve"> </w:t>
      </w:r>
      <w:r w:rsidR="009658E1">
        <w:t>svibnja</w:t>
      </w:r>
      <w:r w:rsidR="009658E1" w:rsidRPr="00BB1D14">
        <w:t xml:space="preserve"> </w:t>
      </w:r>
      <w:r w:rsidR="009658E1" w:rsidRPr="00611430">
        <w:t>201</w:t>
      </w:r>
      <w:r w:rsidR="009658E1">
        <w:t>8</w:t>
      </w:r>
      <w:r w:rsidR="009658E1" w:rsidRPr="00611430">
        <w:t>.</w:t>
      </w: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D03A78" w:rsidP="00B976DE" w:rsidR="00D03A78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 xml:space="preserve">vlaštenoj za zastupanje dužnika </w:t>
      </w:r>
      <w:r w:rsidR="009658E1">
        <w:t>Igor Ševo, Vinkovci, Zagrebačka 25, OIB 96128676978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177A82">
        <w:t>3</w:t>
      </w:r>
      <w:r w:rsidR="008C4D38">
        <w:t>19</w:t>
      </w:r>
      <w:r w:rsidR="00127480">
        <w:t>-1</w:t>
      </w:r>
      <w:r w:rsidR="008C4D38">
        <w:t>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77A82">
        <w:t>3</w:t>
      </w:r>
      <w:r w:rsidR="008C4D38">
        <w:t>19</w:t>
      </w:r>
      <w:r w:rsidR="00127480">
        <w:t>-1</w:t>
      </w:r>
      <w:r w:rsidR="008C4D38">
        <w:t>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8C4D38">
        <w:t>Igor Ševo, Vinkovci, Zagrebačka 25, OIB 96128676978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77A82">
        <w:t>3</w:t>
      </w:r>
      <w:r w:rsidR="008C4D38">
        <w:t>19</w:t>
      </w:r>
      <w:r w:rsidR="006559AB">
        <w:t>-1</w:t>
      </w:r>
      <w:r w:rsidR="008C4D38">
        <w:t>7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177A82">
        <w:t>3</w:t>
      </w:r>
      <w:r w:rsidR="008C4D38">
        <w:t>19</w:t>
      </w:r>
      <w:r w:rsidR="006559AB">
        <w:t>-1</w:t>
      </w:r>
      <w:r w:rsidR="008C4D38">
        <w:t>7</w:t>
      </w:r>
      <w:r>
        <w:t xml:space="preserve">, te o tome obavijesti sud. </w:t>
      </w:r>
    </w:p>
    <w:p w:rsidRDefault="00B407BB" w:rsidP="00B976DE" w:rsidR="00B407BB">
      <w:pPr>
        <w:ind w:hanging="284" w:left="1276"/>
        <w:jc w:val="both"/>
      </w:pPr>
    </w:p>
    <w:p w:rsidRDefault="00B407BB" w:rsidP="00B976DE" w:rsidR="00B407BB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681BA5" w:rsidP="00B976DE" w:rsidR="00681BA5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8C4D38" w:rsidRPr="008C4D38">
        <w:t>Igor Ševo, Vinkovci, Zagrebačka 25, OIB 96128676978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CD4F1C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66468" w:rsidRPr="00266468">
        <w:t>VOTUM d.o.o. za trgovinu i usluge, Vinkovci, Zagrebačka 25, MBS 030117942, OIB: 58515395042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681BA5">
        <w:rPr>
          <w:bCs/>
        </w:rPr>
        <w:t>FINA</w:t>
      </w:r>
      <w:r>
        <w:rPr>
          <w:bCs/>
        </w:rPr>
        <w:t xml:space="preserve"> je dana </w:t>
      </w:r>
      <w:r w:rsidR="00266468">
        <w:rPr>
          <w:bCs/>
        </w:rPr>
        <w:t>3</w:t>
      </w:r>
      <w:r w:rsidR="0009537D">
        <w:rPr>
          <w:bCs/>
        </w:rPr>
        <w:t>.</w:t>
      </w:r>
      <w:r w:rsidR="00266468">
        <w:rPr>
          <w:bCs/>
        </w:rPr>
        <w:t>02</w:t>
      </w:r>
      <w:r w:rsidR="0009537D">
        <w:rPr>
          <w:bCs/>
        </w:rPr>
        <w:t>.</w:t>
      </w:r>
      <w:r w:rsidR="00B976DE">
        <w:rPr>
          <w:bCs/>
        </w:rPr>
        <w:t>201</w:t>
      </w:r>
      <w:r w:rsidR="00266468">
        <w:rPr>
          <w:bCs/>
        </w:rPr>
        <w:t>8</w:t>
      </w:r>
      <w:r w:rsidR="00B976DE">
        <w:rPr>
          <w:bCs/>
        </w:rPr>
        <w:t xml:space="preserve">. podnijela </w:t>
      </w:r>
      <w:r w:rsidR="00624DC3">
        <w:rPr>
          <w:bCs/>
        </w:rPr>
        <w:t>Trgovačkom</w:t>
      </w:r>
      <w:r w:rsidR="00B976DE">
        <w:rPr>
          <w:bCs/>
        </w:rPr>
        <w:t xml:space="preserve"> sudu </w:t>
      </w:r>
      <w:r w:rsidR="00624DC3">
        <w:rPr>
          <w:bCs/>
        </w:rPr>
        <w:t xml:space="preserve">u </w:t>
      </w:r>
      <w:r w:rsidR="00E5509B">
        <w:rPr>
          <w:bCs/>
        </w:rPr>
        <w:t>Osijek</w:t>
      </w:r>
      <w:r w:rsidR="00624DC3">
        <w:rPr>
          <w:bCs/>
        </w:rPr>
        <w:t xml:space="preserve">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266468">
        <w:t>VOTUM d.o.o. za trgovinu i usluge, Vinkovci, Zagrebačka 25, MBS 030117942</w:t>
      </w:r>
      <w:r w:rsidR="00266468" w:rsidRPr="00CB0390">
        <w:t xml:space="preserve">, OIB: </w:t>
      </w:r>
      <w:r w:rsidR="00266468">
        <w:t>58515395042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574863">
        <w:t>10</w:t>
      </w:r>
      <w:r w:rsidR="00B976DE">
        <w:t xml:space="preserve">. </w:t>
      </w:r>
      <w:r w:rsidR="00266468">
        <w:t>st. 1.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624DC3">
        <w:t>3</w:t>
      </w:r>
      <w:r w:rsidR="00266468">
        <w:t>19</w:t>
      </w:r>
      <w:r w:rsidR="00D15A99">
        <w:t>/1</w:t>
      </w:r>
      <w:r w:rsidR="00266468">
        <w:t>7</w:t>
      </w:r>
      <w:r w:rsidR="00D15A99">
        <w:t>-</w:t>
      </w:r>
      <w:r w:rsidR="00266468">
        <w:t>5</w:t>
      </w:r>
      <w:r w:rsidR="00D15A99">
        <w:t xml:space="preserve"> od </w:t>
      </w:r>
      <w:r w:rsidR="00266468">
        <w:t>19</w:t>
      </w:r>
      <w:r w:rsidR="00D15A99">
        <w:t>.0</w:t>
      </w:r>
      <w:r w:rsidR="00266468">
        <w:t>2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</w:t>
      </w:r>
      <w:r w:rsidR="00574863">
        <w:t xml:space="preserve">i, te postupiti </w:t>
      </w:r>
      <w:r w:rsidR="00725472">
        <w:t>kao u točkama II. i III. izreke ovoga rješenja.</w:t>
      </w:r>
    </w:p>
    <w:p w:rsidRDefault="00345D79" w:rsidP="00725472" w:rsidR="00345D79">
      <w:pPr>
        <w:jc w:val="both"/>
      </w:pPr>
    </w:p>
    <w:p w:rsidRDefault="00345D79" w:rsidP="00725472" w:rsidR="00345D79">
      <w:pPr>
        <w:jc w:val="both"/>
      </w:pP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6A12FB" w:rsidRPr="006A12FB">
        <w:t xml:space="preserve">14. svibnja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6A12FB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6A12FB" w:rsidRPr="006A12FB">
        <w:t>Igor Ševo, Vinkovci, Zagrebačka 25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2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9658E1" w:rsidRPr="009658E1">
      <w:t>319/17-14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A82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23D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4A86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6468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45D79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4DC3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2475"/>
    <w:rsid w:val="00692F3A"/>
    <w:rsid w:val="00693347"/>
    <w:rsid w:val="00696932"/>
    <w:rsid w:val="006A12FB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4D38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8E1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A7E67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07BB"/>
    <w:rsid w:val="00B42178"/>
    <w:rsid w:val="00B4264D"/>
    <w:rsid w:val="00B4280D"/>
    <w:rsid w:val="00B4413A"/>
    <w:rsid w:val="00B46E6C"/>
    <w:rsid w:val="00B47CB9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5509B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57F93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VOTUM d.o.o. za trgovinu i usluge</izvorni_sadrzaj>
    <derivirana_varijabla naziv="DomainObject.Predmet.ProtustrankaFormated_1">  VOTUM d.o.o. za trgovinu i usluge</derivirana_varijabla>
  </DomainObject.Predmet.ProtustrankaFormated>
  <DomainObject.Predmet.ProtustrankaFormatedOIB>
    <izvorni_sadrzaj>  VOTUM d.o.o. za trgovinu i usluge, OIB 58515395042</izvorni_sadrzaj>
    <derivirana_varijabla naziv="DomainObject.Predmet.ProtustrankaFormatedOIB_1">  VOTUM d.o.o. za trgovinu i usluge, OIB 58515395042</derivirana_varijabla>
  </DomainObject.Predmet.ProtustrankaFormatedOIB>
  <DomainObject.Predmet.ProtustrankaFormatedWithAdress>
    <izvorni_sadrzaj> VOTUM d.o.o. za trgovinu i usluge, Zagrebačka 25, 32100 Vinkovci</izvorni_sadrzaj>
    <derivirana_varijabla naziv="DomainObject.Predmet.ProtustrankaFormatedWithAdress_1"> VOTUM d.o.o. za trgovinu i usluge, Zagrebačka 25, 32100 Vinkovci</derivirana_varijabla>
  </DomainObject.Predmet.ProtustrankaFormatedWithAdress>
  <DomainObject.Predmet.ProtustrankaFormatedWithAdressOIB>
    <izvorni_sadrzaj> VOTUM d.o.o. za trgovinu i usluge, OIB 58515395042, Zagrebačka 25, 32100 Vinkovci</izvorni_sadrzaj>
    <derivirana_varijabla naziv="DomainObject.Predmet.ProtustrankaFormatedWithAdressOIB_1"> VOTUM d.o.o. za trgovinu i usluge, OIB 58515395042, Zagrebačka 25, 32100 Vinkovci</derivirana_varijabla>
  </DomainObject.Predmet.ProtustrankaFormatedWithAdressOIB>
  <DomainObject.Predmet.ProtustrankaWithAdress>
    <izvorni_sadrzaj>VOTUM d.o.o. za trgovinu i usluge Zagrebačka 25, 32100 Vinkovci</izvorni_sadrzaj>
    <derivirana_varijabla naziv="DomainObject.Predmet.ProtustrankaWithAdress_1">VOTUM d.o.o. za trgovinu i usluge Zagrebačka 25, 32100 Vinkovci</derivirana_varijabla>
  </DomainObject.Predmet.ProtustrankaWithAdress>
  <DomainObject.Predmet.ProtustrankaWithAdressOIB>
    <izvorni_sadrzaj>VOTUM d.o.o. za trgovinu i usluge, OIB 58515395042, Zagrebačka 25, 32100 Vinkovci</izvorni_sadrzaj>
    <derivirana_varijabla naziv="DomainObject.Predmet.ProtustrankaWithAdressOIB_1">VOTUM d.o.o. za trgovinu i usluge, OIB 58515395042, Zagrebačka 25, 32100 Vinkovci</derivirana_varijabla>
  </DomainObject.Predmet.ProtustrankaWithAdressOIB>
  <DomainObject.Predmet.ProtustrankaNazivFormated>
    <izvorni_sadrzaj>VOTUM d.o.o. za trgovinu i usluge</izvorni_sadrzaj>
    <derivirana_varijabla naziv="DomainObject.Predmet.ProtustrankaNazivFormated_1">VOTUM d.o.o. za trgovinu i usluge</derivirana_varijabla>
  </DomainObject.Predmet.ProtustrankaNazivFormated>
  <DomainObject.Predmet.ProtustrankaNazivFormatedOIB>
    <izvorni_sadrzaj>VOTUM d.o.o. za trgovinu i usluge, OIB 58515395042</izvorni_sadrzaj>
    <derivirana_varijabla naziv="DomainObject.Predmet.ProtustrankaNazivFormatedOIB_1">VOTUM d.o.o. za trgovinu i usluge, OIB 58515395042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VOTUM d.o.o. za trgovinu i usluge</item>
    </izvorni_sadrzaj>
    <derivirana_varijabla naziv="DomainObject.Predmet.ProtuStrankaListFormated_1">
      <item>VOTUM d.o.o. za trgovinu i usluge</item>
    </derivirana_varijabla>
  </DomainObject.Predmet.ProtuStrankaListFormated>
  <DomainObject.Predmet.ProtuStrankaListFormatedOIB>
    <izvorni_sadrzaj>
      <item>VOTUM d.o.o. za trgovinu i usluge, OIB 58515395042</item>
    </izvorni_sadrzaj>
    <derivirana_varijabla naziv="DomainObject.Predmet.ProtuStrankaListFormatedOIB_1">
      <item>VOTUM d.o.o. za trgovinu i usluge, OIB 58515395042</item>
    </derivirana_varijabla>
  </DomainObject.Predmet.ProtuStrankaListFormatedOIB>
  <DomainObject.Predmet.ProtuStrankaListFormatedWithAdress>
    <izvorni_sadrzaj>
      <item>VOTUM d.o.o. za trgovinu i usluge, Zagrebačka 25, 32100 Vinkovci</item>
    </izvorni_sadrzaj>
    <derivirana_varijabla naziv="DomainObject.Predmet.ProtuStrankaListFormatedWithAdress_1">
      <item>VOTUM d.o.o. za trgovinu i usluge, Zagrebačka 25, 32100 Vinkovci</item>
    </derivirana_varijabla>
  </DomainObject.Predmet.ProtuStrankaListFormatedWithAdress>
  <DomainObject.Predmet.ProtuStrankaListFormatedWithAdressOIB>
    <izvorni_sadrzaj>
      <item>VOTUM d.o.o. za trgovinu i usluge, OIB 58515395042, Zagrebačka 25, 32100 Vinkovci</item>
    </izvorni_sadrzaj>
    <derivirana_varijabla naziv="DomainObject.Predmet.ProtuStrankaListFormatedWithAdressOIB_1">
      <item>VOTUM d.o.o. za trgovinu i usluge, OIB 58515395042, Zagrebačka 25, 32100 Vinkovci</item>
    </derivirana_varijabla>
  </DomainObject.Predmet.ProtuStrankaListFormatedWithAdressOIB>
  <DomainObject.Predmet.ProtuStrankaListNazivFormated>
    <izvorni_sadrzaj>
      <item>VOTUM d.o.o. za trgovinu i usluge</item>
    </izvorni_sadrzaj>
    <derivirana_varijabla naziv="DomainObject.Predmet.ProtuStrankaListNazivFormated_1">
      <item>VOTUM d.o.o. za trgovinu i usluge</item>
    </derivirana_varijabla>
  </DomainObject.Predmet.ProtuStrankaListNazivFormated>
  <DomainObject.Predmet.ProtuStrankaListNazivFormatedOIB>
    <izvorni_sadrzaj>
      <item>VOTUM d.o.o. za trgovinu i usluge, OIB 58515395042</item>
    </izvorni_sadrzaj>
    <derivirana_varijabla naziv="DomainObject.Predmet.ProtuStrankaListNazivFormatedOIB_1">
      <item>VOTUM d.o.o. za trgovinu i usluge, OIB 58515395042</item>
    </derivirana_varijabla>
  </DomainObject.Predmet.ProtuStrankaListNazivFormatedOIB>
  <DomainObject.Predmet.OstaliListFormated>
    <izvorni_sadrzaj>
      <item>Igor Ševo</item>
    </izvorni_sadrzaj>
    <derivirana_varijabla naziv="DomainObject.Predmet.OstaliListFormated_1">
      <item>Igor Ševo</item>
    </derivirana_varijabla>
  </DomainObject.Predmet.OstaliListFormated>
  <DomainObject.Predmet.OstaliListFormatedOIB>
    <izvorni_sadrzaj>
      <item>Igor Ševo, OIB 96128676978</item>
    </izvorni_sadrzaj>
    <derivirana_varijabla naziv="DomainObject.Predmet.OstaliListFormatedOIB_1">
      <item>Igor Ševo, OIB 96128676978</item>
    </derivirana_varijabla>
  </DomainObject.Predmet.OstaliListFormatedOIB>
  <DomainObject.Predmet.OstaliListFormatedWithAdress>
    <izvorni_sadrzaj>
      <item>Igor Ševo, Zagrebačka 25, 32100 Vinkovci</item>
    </izvorni_sadrzaj>
    <derivirana_varijabla naziv="DomainObject.Predmet.OstaliListFormatedWithAdress_1">
      <item>Igor Ševo, Zagrebačka 25, 32100 Vinkovci</item>
    </derivirana_varijabla>
  </DomainObject.Predmet.OstaliListFormatedWithAdress>
  <DomainObject.Predmet.OstaliListFormatedWithAdressOIB>
    <izvorni_sadrzaj>
      <item>Igor Ševo, OIB 96128676978, Zagrebačka 25, 32100 Vinkovci</item>
    </izvorni_sadrzaj>
    <derivirana_varijabla naziv="DomainObject.Predmet.OstaliListFormatedWithAdressOIB_1">
      <item>Igor Ševo, OIB 96128676978, Zagrebačka 25, 32100 Vinkovci</item>
    </derivirana_varijabla>
  </DomainObject.Predmet.OstaliListFormatedWithAdressOIB>
  <DomainObject.Predmet.OstaliListNazivFormated>
    <izvorni_sadrzaj>
      <item>Igor Ševo</item>
    </izvorni_sadrzaj>
    <derivirana_varijabla naziv="DomainObject.Predmet.OstaliListNazivFormated_1">
      <item>Igor Ševo</item>
    </derivirana_varijabla>
  </DomainObject.Predmet.OstaliListNazivFormated>
  <DomainObject.Predmet.OstaliListNazivFormatedOIB>
    <izvorni_sadrzaj>
      <item>Igor Ševo, OIB 96128676978</item>
    </izvorni_sadrzaj>
    <derivirana_varijabla naziv="DomainObject.Predmet.OstaliListNazivFormatedOIB_1">
      <item>Igor Ševo, OIB 96128676978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VOTUM d.o.o. za trgovinu i usluge</izvorni_sadrzaj>
    <derivirana_varijabla naziv="DomainObject.Predmet.ProtustrankaIDrugi_1">VOTUM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VOTUM d.o.o. za trgovinu i usluge, OIB 58515395042, Zagrebačka 25, 32100 Vinkovci</izvorni_sadrzaj>
    <derivirana_varijabla naziv="DomainObject.Predmet.ProtustrankaIDrugiAdressOIB_1">VOTUM d.o.o. za trgovinu i usluge, OIB 58515395042, Zagrebačka 25,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VOTUM d.o.o. za trgovinu i usluge</item>
      <item>Igor Ševo</item>
    </izvorni_sadrzaj>
    <derivirana_varijabla naziv="DomainObject.Predmet.SudioniciListNaziv_1">
      <item>FINA RC OSIJEK</item>
      <item>VOTUM d.o.o. za trgovinu i usluge</item>
      <item>Igor Ševo</item>
    </derivirana_varijabla>
  </DomainObject.Predmet.SudioniciListNaziv>
  <DomainObject.Predmet.SudioniciListAdressOIB>
    <izvorni_sadrzaj>
      <item>FINA RC OSIJEK, OIB 85821130368</item>
      <item>VOTUM d.o.o. za trgovinu i usluge, OIB 58515395042, Zagrebačka 25,32100 Vinkovci</item>
      <item>Igor Ševo, OIB 96128676978, Zagrebačka 25,32100 Vinkovci</item>
    </izvorni_sadrzaj>
    <derivirana_varijabla naziv="DomainObject.Predmet.SudioniciListAdressOIB_1">
      <item>FINA RC OSIJEK, OIB 85821130368</item>
      <item>VOTUM d.o.o. za trgovinu i usluge, OIB 58515395042, Zagrebačka 25,32100 Vinkovci</item>
      <item>Igor Ševo, OIB 96128676978, Zagrebačka 25,32100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58515395042</item>
      <item>, OIB 96128676978</item>
    </izvorni_sadrzaj>
    <derivirana_varijabla naziv="DomainObject.Predmet.SudioniciListNazivOIB_1">
      <item>, OIB 85821130368</item>
      <item>, OIB 58515395042</item>
      <item>, OIB 96128676978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A4315-CA8E-416B-ADDD-2CBD0E47B9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3036</properties:Characters>
  <properties:Lines>87</properties:Lines>
  <properties:Paragraphs>30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2018-04-20T10:23:00Z</cp:lastPrinted>
  <dcterms:modified xmlns:xsi="http://www.w3.org/2001/XMLSchema-instance" xsi:type="dcterms:W3CDTF">2018-05-14T09:26:00Z</dcterms:modified>
  <cp:revision>20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