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7e37" w14:paraId="3357e37" w:rsidRDefault="00AE649C" w:rsidP="00FA5B5E" w:rsidR="00AE649C" w:rsidRPr="00B76F3C">
      <w:pPr>
        <w:pStyle w:val="Naslov3"/>
        <w15:collapsed w:val="false"/>
      </w:pPr>
    </w:p>
    <w:p w:rsidRDefault="00F43CC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43CCB" w:rsidP="00F43CCB" w:rsidR="00F43CCB" w:rsidRPr="00F43CCB">
      <w:pPr>
        <w:spacing w:after="0"/>
        <w:ind w:left="5664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 xml:space="preserve">        Poslovni broj 3 St-235/2015-7</w:t>
      </w:r>
    </w:p>
    <w:p w:rsidRDefault="00F43CCB" w:rsidP="00F43CCB" w:rsidR="00F43CCB" w:rsidRPr="00F43CCB">
      <w:pPr>
        <w:spacing w:after="0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ind w:firstLine="708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>REPUBLIKA HRVATSKA</w:t>
      </w:r>
    </w:p>
    <w:p w:rsidRDefault="00F43CCB" w:rsidP="00F43CCB" w:rsidR="00F43CCB" w:rsidRPr="00F43CCB">
      <w:pPr>
        <w:spacing w:after="0"/>
        <w:ind w:firstLine="708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>TRGOVAČKI SUD U ZADRU</w:t>
      </w:r>
    </w:p>
    <w:p w:rsidRDefault="00F43CCB" w:rsidP="00F43CCB" w:rsidR="00F43CCB" w:rsidRPr="00F43CCB">
      <w:pPr>
        <w:spacing w:after="0"/>
        <w:ind w:firstLine="708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>Zadar, Dr. Franje Tuđmana 35</w:t>
      </w:r>
      <w:r w:rsidRPr="00F43CCB">
        <w:rPr>
          <w:rFonts w:cs="Times New Roman" w:eastAsia="Times New Roman"/>
          <w:lang w:eastAsia="hr-HR"/>
        </w:rPr>
        <w:tab/>
      </w:r>
      <w:r w:rsidRPr="00F43CCB">
        <w:rPr>
          <w:rFonts w:cs="Times New Roman" w:eastAsia="Times New Roman"/>
          <w:lang w:eastAsia="hr-HR"/>
        </w:rPr>
        <w:tab/>
      </w:r>
      <w:r w:rsidRPr="00F43CCB">
        <w:rPr>
          <w:rFonts w:cs="Times New Roman" w:eastAsia="Times New Roman"/>
          <w:lang w:eastAsia="hr-HR"/>
        </w:rPr>
        <w:tab/>
      </w:r>
      <w:r w:rsidRPr="00F43CCB">
        <w:rPr>
          <w:rFonts w:cs="Times New Roman" w:eastAsia="Times New Roman"/>
          <w:lang w:eastAsia="hr-HR"/>
        </w:rPr>
        <w:tab/>
      </w:r>
      <w:r w:rsidRPr="00F43CCB">
        <w:rPr>
          <w:rFonts w:cs="Times New Roman" w:eastAsia="Times New Roman"/>
          <w:lang w:eastAsia="hr-HR"/>
        </w:rPr>
        <w:tab/>
      </w:r>
      <w:r w:rsidRPr="00F43CCB">
        <w:rPr>
          <w:rFonts w:cs="Times New Roman" w:eastAsia="Times New Roman"/>
          <w:lang w:eastAsia="hr-HR"/>
        </w:rPr>
        <w:tab/>
      </w:r>
    </w:p>
    <w:p w:rsidRDefault="00F43CCB" w:rsidP="00F43CCB" w:rsidR="00F43CCB" w:rsidRPr="00F43CC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jc w:val="center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>U  I M E  R E P U B L I K E  H R V A T S K E</w:t>
      </w:r>
    </w:p>
    <w:p w:rsidRDefault="00F43CCB" w:rsidP="00F43CCB" w:rsidR="00F43CCB" w:rsidRPr="00F43C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jc w:val="center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>R J E Š E NJ E</w:t>
      </w:r>
    </w:p>
    <w:p w:rsidRDefault="00F43CCB" w:rsidP="00F43CCB" w:rsidR="00F43CCB" w:rsidRPr="00F43C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jc w:val="both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ab/>
        <w:t xml:space="preserve">Trgovački sud u Zadru, OIB 39670464653, po sutkinji Tini Grgas, u pravnoj stvari podnositeljice zahtjeva Financijske agencije, Regionalnog centra Split, Podružnice Zadar, Zadar, Ivana Danila 4, OIB: 85821130368, zastupane po Milki </w:t>
      </w:r>
      <w:proofErr w:type="spellStart"/>
      <w:r w:rsidRPr="00F43CCB">
        <w:rPr>
          <w:rFonts w:cs="Times New Roman" w:eastAsia="Times New Roman"/>
          <w:lang w:eastAsia="hr-HR"/>
        </w:rPr>
        <w:t>Čulina</w:t>
      </w:r>
      <w:proofErr w:type="spellEnd"/>
      <w:r w:rsidRPr="00F43CCB">
        <w:rPr>
          <w:rFonts w:cs="Times New Roman" w:eastAsia="Times New Roman"/>
          <w:lang w:eastAsia="hr-HR"/>
        </w:rPr>
        <w:t xml:space="preserve">, za provedbu skraćenoga stečajnog postupka nad dužnikom PALATINUS NEKRETNINE d.o.o. Zadar, </w:t>
      </w:r>
      <w:proofErr w:type="spellStart"/>
      <w:r w:rsidRPr="00F43CCB">
        <w:rPr>
          <w:rFonts w:cs="Times New Roman" w:eastAsia="Times New Roman"/>
          <w:lang w:eastAsia="hr-HR"/>
        </w:rPr>
        <w:t>Nehajeva</w:t>
      </w:r>
      <w:proofErr w:type="spellEnd"/>
      <w:r w:rsidRPr="00F43CCB">
        <w:rPr>
          <w:rFonts w:cs="Times New Roman" w:eastAsia="Times New Roman"/>
          <w:lang w:eastAsia="hr-HR"/>
        </w:rPr>
        <w:t xml:space="preserve"> 26, Zadar, OIB:14735500594, zastupanim po direktoru </w:t>
      </w:r>
      <w:proofErr w:type="spellStart"/>
      <w:r w:rsidRPr="00F43CCB">
        <w:rPr>
          <w:rFonts w:cs="Times New Roman" w:eastAsia="Times New Roman"/>
          <w:lang w:eastAsia="hr-HR"/>
        </w:rPr>
        <w:t>Zsoltu</w:t>
      </w:r>
      <w:proofErr w:type="spellEnd"/>
      <w:r w:rsidRPr="00F43CCB">
        <w:rPr>
          <w:rFonts w:cs="Times New Roman" w:eastAsia="Times New Roman"/>
          <w:lang w:eastAsia="hr-HR"/>
        </w:rPr>
        <w:t xml:space="preserve"> </w:t>
      </w:r>
      <w:proofErr w:type="spellStart"/>
      <w:r w:rsidRPr="00F43CCB">
        <w:rPr>
          <w:rFonts w:cs="Times New Roman" w:eastAsia="Times New Roman"/>
          <w:lang w:eastAsia="hr-HR"/>
        </w:rPr>
        <w:t>Gorjanaczu</w:t>
      </w:r>
      <w:proofErr w:type="spellEnd"/>
      <w:r w:rsidRPr="00F43CCB">
        <w:rPr>
          <w:rFonts w:cs="Times New Roman" w:eastAsia="Times New Roman"/>
          <w:lang w:eastAsia="hr-HR"/>
        </w:rPr>
        <w:t xml:space="preserve">, odlučujući o zahtjevu podnositelja od </w:t>
      </w:r>
      <w:r w:rsidRPr="00F43CCB">
        <w:rPr>
          <w:rFonts w:cs="Times New Roman" w:eastAsia="Times New Roman"/>
          <w:szCs w:val="20"/>
          <w:lang w:eastAsia="hr-HR"/>
        </w:rPr>
        <w:t xml:space="preserve">30. listopada </w:t>
      </w:r>
      <w:r w:rsidRPr="00F43CCB">
        <w:rPr>
          <w:rFonts w:cs="Times New Roman" w:eastAsia="Times New Roman"/>
          <w:lang w:eastAsia="hr-HR"/>
        </w:rPr>
        <w:t xml:space="preserve">2015., 20. siječnja 2016.    </w:t>
      </w:r>
    </w:p>
    <w:p w:rsidRDefault="00F43CCB" w:rsidP="00F43CCB" w:rsidR="00F43CCB" w:rsidRPr="00F43C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jc w:val="center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>r i j e š i o   j e</w:t>
      </w:r>
    </w:p>
    <w:p w:rsidRDefault="00F43CCB" w:rsidP="00F43CCB" w:rsidR="00F43CCB" w:rsidRPr="00F43CCB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43CCB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F43CCB" w:rsidP="00F43CCB" w:rsidR="00F43CCB" w:rsidRPr="00F43CCB">
      <w:pPr>
        <w:spacing w:after="0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jc w:val="center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>Obrazloženje</w:t>
      </w:r>
    </w:p>
    <w:p w:rsidRDefault="00F43CCB" w:rsidP="00F43CCB" w:rsidR="00F43CCB" w:rsidRPr="00F43C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jc w:val="both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ab/>
        <w:t>Financijska agencija je 30. listopada 2015. podnijela ovom sudu zahtjev za provedbu skraćenoga stečajnog postupka, Klasa: 110-07/15-01/04, Ur.broj: 04-06-15-4069 nad dužnikom PALATINUS NEKRETNINE d.o.o. Zadar.</w:t>
      </w:r>
    </w:p>
    <w:p w:rsidRDefault="00F43CCB" w:rsidP="00F43CCB" w:rsidR="00F43CCB" w:rsidRPr="00F43C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jc w:val="both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1028 dana u ukupnom iznosu od 127.240,02  kuna te da nema zaposlenih.</w:t>
      </w:r>
    </w:p>
    <w:p w:rsidRDefault="00F43CCB" w:rsidP="00F43CCB" w:rsidR="00F43CCB" w:rsidRPr="00F43C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jc w:val="both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F43CCB" w:rsidP="00F43CCB" w:rsidR="00F43CCB" w:rsidRPr="00F43C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 xml:space="preserve">Naime, odredbom čl. 32. st. 1. </w:t>
      </w:r>
      <w:proofErr w:type="spellStart"/>
      <w:r w:rsidRPr="00F43CCB">
        <w:rPr>
          <w:rFonts w:cs="Times New Roman" w:eastAsia="Times New Roman"/>
          <w:lang w:eastAsia="hr-HR"/>
        </w:rPr>
        <w:t>toč</w:t>
      </w:r>
      <w:proofErr w:type="spellEnd"/>
      <w:r w:rsidRPr="00F43CCB">
        <w:rPr>
          <w:rFonts w:cs="Times New Roman" w:eastAsia="Times New Roman"/>
          <w:lang w:eastAsia="hr-HR"/>
        </w:rPr>
        <w:t xml:space="preserve">. 1. Stečajnog zakona (Narodne novine broj 71/15, dalje: SZ) propisano je da će sud odbaciti prijedlog za otvaranje predstečajnog postupka ako se vodi predstečajni postupak na temelju prije podnesenoga prijedloga, dok je odredbom čl. 10. istog propisano da se u </w:t>
      </w:r>
      <w:proofErr w:type="spellStart"/>
      <w:r w:rsidRPr="00F43CCB">
        <w:rPr>
          <w:rFonts w:cs="Times New Roman" w:eastAsia="Times New Roman"/>
          <w:lang w:eastAsia="hr-HR"/>
        </w:rPr>
        <w:t>predstečajnom</w:t>
      </w:r>
      <w:proofErr w:type="spellEnd"/>
      <w:r w:rsidRPr="00F43CCB">
        <w:rPr>
          <w:rFonts w:cs="Times New Roman" w:eastAsia="Times New Roman"/>
          <w:lang w:eastAsia="hr-HR"/>
        </w:rPr>
        <w:t xml:space="preserve"> i stečajnom postupku na odgovarajući način primjenjuju pravila parničnog postupka u postupku pred trgovačkim sudovima.</w:t>
      </w:r>
    </w:p>
    <w:p w:rsidRDefault="00F43CCB" w:rsidP="00F43CCB" w:rsidR="00F43CCB" w:rsidRPr="00F43C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 xml:space="preserve">Nadalje, odredbom čl. 194. st. 3. i st. 4. Zakona o parničnom postupku (Narodne novine broj: 53/91, 91/92, 112/99, 88/01, 117/03, 88/05, 2/07, 84/08, 123/08, 57/11, 148/11 i </w:t>
      </w:r>
      <w:r w:rsidRPr="00F43CCB">
        <w:rPr>
          <w:rFonts w:cs="Times New Roman" w:eastAsia="Times New Roman"/>
          <w:lang w:eastAsia="hr-HR"/>
        </w:rPr>
        <w:lastRenderedPageBreak/>
        <w:t xml:space="preserve">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F43CCB" w:rsidP="00F43CCB" w:rsidR="00F43CCB" w:rsidRPr="00F43C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St-156/15 te je uvidom u potonji utvrđeno da je na temelju prije podnesenog zahtjeva iste podnositeljice od 21. rujna 2015. i sadržaja istovjetnog predmetnom, već u tijeku skraćeni stečajni postupak nad istim dužnikom kao i u ovoj pravnoj stvari, a zbog čega je predmetni zahtjev nedopušten. </w:t>
      </w:r>
    </w:p>
    <w:p w:rsidRDefault="00F43CCB" w:rsidP="00F43CCB" w:rsidR="00F43CCB" w:rsidRPr="00F43C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F43CCB" w:rsidP="00F43CCB" w:rsidR="00F43CCB" w:rsidRPr="00F43C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>U Zadru 20. siječnja 2016.</w:t>
      </w:r>
    </w:p>
    <w:p w:rsidRDefault="00F43CCB" w:rsidP="00F43CCB" w:rsidR="00F43CCB" w:rsidRPr="00F43CCB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ab/>
      </w:r>
      <w:r w:rsidRPr="00F43CCB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                 Sutkinja:</w:t>
      </w:r>
    </w:p>
    <w:p w:rsidRDefault="00F43CCB" w:rsidP="00F43CCB" w:rsidR="00F43CCB" w:rsidRPr="00F43CCB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Tina Grgas</w:t>
      </w:r>
      <w:r w:rsidRPr="00F43CCB">
        <w:rPr>
          <w:rFonts w:cs="Times New Roman" w:eastAsia="Times New Roman"/>
          <w:lang w:eastAsia="hr-HR"/>
        </w:rPr>
        <w:tab/>
      </w:r>
      <w:r w:rsidRPr="00F43CCB">
        <w:rPr>
          <w:rFonts w:cs="Times New Roman" w:eastAsia="Times New Roman"/>
          <w:lang w:eastAsia="hr-HR"/>
        </w:rPr>
        <w:tab/>
      </w:r>
      <w:r w:rsidRPr="00F43CCB">
        <w:rPr>
          <w:rFonts w:cs="Times New Roman" w:eastAsia="Times New Roman"/>
          <w:lang w:eastAsia="hr-HR"/>
        </w:rPr>
        <w:tab/>
      </w:r>
      <w:r w:rsidRPr="00F43CCB">
        <w:rPr>
          <w:rFonts w:cs="Times New Roman" w:eastAsia="Times New Roman"/>
          <w:lang w:eastAsia="hr-HR"/>
        </w:rPr>
        <w:tab/>
      </w:r>
      <w:r w:rsidRPr="00F43CCB">
        <w:rPr>
          <w:rFonts w:cs="Times New Roman" w:eastAsia="Times New Roman"/>
          <w:lang w:eastAsia="hr-HR"/>
        </w:rPr>
        <w:tab/>
      </w:r>
      <w:r w:rsidRPr="00F43CCB">
        <w:rPr>
          <w:rFonts w:cs="Times New Roman" w:eastAsia="Times New Roman"/>
          <w:lang w:eastAsia="hr-HR"/>
        </w:rPr>
        <w:tab/>
      </w:r>
      <w:r w:rsidRPr="00F43CCB">
        <w:rPr>
          <w:rFonts w:cs="Times New Roman" w:eastAsia="Times New Roman"/>
          <w:lang w:eastAsia="hr-HR"/>
        </w:rPr>
        <w:tab/>
      </w:r>
    </w:p>
    <w:p w:rsidRDefault="00F43CCB" w:rsidP="00F43CCB" w:rsidR="00F43CCB" w:rsidRPr="00F43CCB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ab/>
      </w:r>
    </w:p>
    <w:p w:rsidRDefault="00F43CCB" w:rsidP="00F43CCB" w:rsidR="00F43CCB" w:rsidRPr="00F43CCB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F43CCB" w:rsidP="00F43CCB" w:rsidR="00F43CCB" w:rsidRPr="00F43CCB">
      <w:pPr>
        <w:spacing w:after="0"/>
        <w:jc w:val="both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F43CCB" w:rsidP="00F43CCB" w:rsidR="00F43CCB" w:rsidRPr="00F43CCB">
      <w:pPr>
        <w:spacing w:after="0"/>
        <w:rPr>
          <w:rFonts w:cs="Times New Roman" w:eastAsia="Times New Roman"/>
          <w:lang w:eastAsia="hr-HR"/>
        </w:rPr>
      </w:pPr>
    </w:p>
    <w:p w:rsidRDefault="00F43CCB" w:rsidP="00F43CCB" w:rsidR="00F43CCB" w:rsidRPr="00F43CCB">
      <w:pPr>
        <w:spacing w:after="0"/>
        <w:ind w:firstLine="360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 xml:space="preserve">      Dostaviti: </w:t>
      </w:r>
    </w:p>
    <w:p w:rsidRDefault="00F43CCB" w:rsidP="00F43CCB" w:rsidR="00F43CCB" w:rsidRPr="00F43CC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>podnositeljici zahtjeva elektroničkim putem</w:t>
      </w:r>
    </w:p>
    <w:p w:rsidRDefault="00F43CCB" w:rsidP="00F43CCB" w:rsidR="00F43CCB" w:rsidRPr="00F43CC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>e-oglasna ploča</w:t>
      </w:r>
    </w:p>
    <w:p w:rsidRDefault="00F43CCB" w:rsidP="00F43CCB" w:rsidR="00F43CCB" w:rsidRPr="00F43CC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43CCB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CCB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6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St-235/2015-4</izvorni_sadrzaj>
    <derivirana_varijabla naziv="DomainObject.Oznaka_1">St-235/2015-4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PALATINUS NEKRETNINE d.o.o. za trgovinu i usluge</izvorni_sadrzaj>
    <derivirana_varijabla naziv="DomainObject.Predmet.ProtustrankaFormated_1">  PALATINUS NEKRETNINE d.o.o. za trgovinu i usluge</derivirana_varijabla>
  </DomainObject.Predmet.ProtustrankaFormated>
  <DomainObject.Predmet.ProtustrankaFormatedOIB>
    <izvorni_sadrzaj>  PALATINUS NEKRETNINE d.o.o. za trgovinu i usluge, OIB 14735500594</izvorni_sadrzaj>
    <derivirana_varijabla naziv="DomainObject.Predmet.ProtustrankaFormatedOIB_1">  PALATINUS NEKRETNINE d.o.o. za trgovinu i usluge, OIB 14735500594</derivirana_varijabla>
  </DomainObject.Predmet.ProtustrankaFormatedOIB>
  <DomainObject.Predmet.ProtustrankaFormatedWithAdress>
    <izvorni_sadrzaj> PALATINUS NEKRETNINE d.o.o. za trgovinu i usluge, Nehajeva 26, 23000 Zadar</izvorni_sadrzaj>
    <derivirana_varijabla naziv="DomainObject.Predmet.ProtustrankaFormatedWithAdress_1"> PALATINUS NEKRETNINE d.o.o. za trgovinu i usluge, Nehajeva 26, 23000 Zadar</derivirana_varijabla>
  </DomainObject.Predmet.ProtustrankaFormatedWithAdress>
  <DomainObject.Predmet.ProtustrankaFormatedWithAdressOIB>
    <izvorni_sadrzaj> PALATINUS NEKRETNINE d.o.o. za trgovinu i usluge, OIB 14735500594, Nehajeva 26, 23000 Zadar</izvorni_sadrzaj>
    <derivirana_varijabla naziv="DomainObject.Predmet.ProtustrankaFormatedWithAdressOIB_1"> PALATINUS NEKRETNINE d.o.o. za trgovinu i usluge, OIB 14735500594, Nehajeva 26, 23000 Zadar</derivirana_varijabla>
  </DomainObject.Predmet.ProtustrankaFormatedWithAdressOIB>
  <DomainObject.Predmet.ProtustrankaWithAdress>
    <izvorni_sadrzaj>PALATINUS NEKRETNINE d.o.o. za trgovinu i usluge Nehajeva 26, 23000 Zadar</izvorni_sadrzaj>
    <derivirana_varijabla naziv="DomainObject.Predmet.ProtustrankaWithAdress_1">PALATINUS NEKRETNINE d.o.o. za trgovinu i usluge Nehajeva 26, 23000 Zadar</derivirana_varijabla>
  </DomainObject.Predmet.ProtustrankaWithAdress>
  <DomainObject.Predmet.ProtustrankaWithAdressOIB>
    <izvorni_sadrzaj>PALATINUS NEKRETNINE d.o.o. za trgovinu i usluge, OIB 14735500594, Nehajeva 26, 23000 Zadar</izvorni_sadrzaj>
    <derivirana_varijabla naziv="DomainObject.Predmet.ProtustrankaWithAdressOIB_1">PALATINUS NEKRETNINE d.o.o. za trgovinu i usluge, OIB 14735500594, Nehajeva 26, 23000 Zadar</derivirana_varijabla>
  </DomainObject.Predmet.ProtustrankaWithAdressOIB>
  <DomainObject.Predmet.ProtustrankaNazivFormated>
    <izvorni_sadrzaj>PALATINUS NEKRETNINE d.o.o. za trgovinu i usluge</izvorni_sadrzaj>
    <derivirana_varijabla naziv="DomainObject.Predmet.ProtustrankaNazivFormated_1">PALATINUS NEKRETNINE d.o.o. za trgovinu i usluge</derivirana_varijabla>
  </DomainObject.Predmet.ProtustrankaNazivFormated>
  <DomainObject.Predmet.ProtustrankaNazivFormatedOIB>
    <izvorni_sadrzaj>PALATINUS NEKRETNINE d.o.o. za trgovinu i usluge, OIB 14735500594</izvorni_sadrzaj>
    <derivirana_varijabla naziv="DomainObject.Predmet.ProtustrankaNazivFormatedOIB_1">PALATINUS NEKRETNINE d.o.o. za trgovinu i usluge, OIB 14735500594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127240.02</izvorni_sadrzaj>
    <derivirana_varijabla naziv="DomainObject.Predmet.TrenutnaVrijednost_1">127240.02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PALATINUS NEKRETNINE d.o.o. za trgovinu i usluge</item>
    </izvorni_sadrzaj>
    <derivirana_varijabla naziv="DomainObject.Predmet.ProtuStrankaListFormated_1">
      <item>PALATINUS NEKRETNINE d.o.o. za trgovinu i usluge</item>
    </derivirana_varijabla>
  </DomainObject.Predmet.ProtuStrankaListFormated>
  <DomainObject.Predmet.ProtuStrankaListFormatedOIB>
    <izvorni_sadrzaj>
      <item>PALATINUS NEKRETNINE d.o.o. za trgovinu i usluge, OIB 14735500594</item>
    </izvorni_sadrzaj>
    <derivirana_varijabla naziv="DomainObject.Predmet.ProtuStrankaListFormatedOIB_1">
      <item>PALATINUS NEKRETNINE d.o.o. za trgovinu i usluge, OIB 14735500594</item>
    </derivirana_varijabla>
  </DomainObject.Predmet.ProtuStrankaListFormatedOIB>
  <DomainObject.Predmet.ProtuStrankaListFormatedWithAdress>
    <izvorni_sadrzaj>
      <item>PALATINUS NEKRETNINE d.o.o. za trgovinu i usluge, Nehajeva 26, 23000 Zadar</item>
    </izvorni_sadrzaj>
    <derivirana_varijabla naziv="DomainObject.Predmet.ProtuStrankaListFormatedWithAdress_1">
      <item>PALATINUS NEKRETNINE d.o.o. za trgovinu i usluge, Nehajeva 26, 23000 Zadar</item>
    </derivirana_varijabla>
  </DomainObject.Predmet.ProtuStrankaListFormatedWithAdress>
  <DomainObject.Predmet.ProtuStrankaListFormatedWithAdressOIB>
    <izvorni_sadrzaj>
      <item>PALATINUS NEKRETNINE d.o.o. za trgovinu i usluge, OIB 14735500594, Nehajeva 26, 23000 Zadar</item>
    </izvorni_sadrzaj>
    <derivirana_varijabla naziv="DomainObject.Predmet.ProtuStrankaListFormatedWithAdressOIB_1">
      <item>PALATINUS NEKRETNINE d.o.o. za trgovinu i usluge, OIB 14735500594, Nehajeva 26, 23000 Zadar</item>
    </derivirana_varijabla>
  </DomainObject.Predmet.ProtuStrankaListFormatedWithAdressOIB>
  <DomainObject.Predmet.ProtuStrankaListNazivFormated>
    <izvorni_sadrzaj>
      <item>PALATINUS NEKRETNINE d.o.o. za trgovinu i usluge</item>
    </izvorni_sadrzaj>
    <derivirana_varijabla naziv="DomainObject.Predmet.ProtuStrankaListNazivFormated_1">
      <item>PALATINUS NEKRETNINE d.o.o. za trgovinu i usluge</item>
    </derivirana_varijabla>
  </DomainObject.Predmet.ProtuStrankaListNazivFormated>
  <DomainObject.Predmet.ProtuStrankaListNazivFormatedOIB>
    <izvorni_sadrzaj>
      <item>PALATINUS NEKRETNINE d.o.o. za trgovinu i usluge, OIB 14735500594</item>
    </izvorni_sadrzaj>
    <derivirana_varijabla naziv="DomainObject.Predmet.ProtuStrankaListNazivFormatedOIB_1">
      <item>PALATINUS NEKRETNINE d.o.o. za trgovinu i usluge, OIB 14735500594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St-235/2015-4</izvorni_sadrzaj>
    <derivirana_varijabla naziv="DomainObject.PoslovniBrojDokumenta_1">St-235/2015-4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PALATINUS NEKRETNINE d.o.o. za trgovinu i usluge</izvorni_sadrzaj>
    <derivirana_varijabla naziv="DomainObject.Predmet.ProtustrankaIDrugi_1">PALATINUS NEKRETNINE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PALATINUS NEKRETNINE d.o.o. za trgovinu i usluge, OIB 14735500594, Nehajeva 26, 23000 Zadar</izvorni_sadrzaj>
    <derivirana_varijabla naziv="DomainObject.Predmet.ProtustrankaIDrugiAdressOIB_1">PALATINUS NEKRETNINE d.o.o. za trgovinu i usluge, OIB 14735500594,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PALATINUS NEKRETNINE d.o.o. za trgovinu i usluge</item>
    </izvorni_sadrzaj>
    <derivirana_varijabla naziv="DomainObject.Predmet.SudioniciListNaziv_1">
      <item>Financijska agencija</item>
      <item>PALATINUS NEKRETNINE d.o.o. za trgovinu i usluge</item>
    </derivirana_varijabla>
  </DomainObject.Predmet.SudioniciListNaziv>
  <DomainObject.Predmet.SudioniciListAdressOIB>
    <izvorni_sadrzaj>
      <item>Financijska agencija, OIB 85821130368, Ivana Danila 4,23000 Zadar</item>
      <item>PALATINUS NEKRETNINE d.o.o. za trgovinu i usluge, OIB 14735500594, Nehajeva 26,23000 Zadar</item>
    </izvorni_sadrzaj>
    <derivirana_varijabla naziv="DomainObject.Predmet.SudioniciListAdressOIB_1">
      <item>Financijska agencija, OIB 85821130368, Ivana Danila 4,23000 Zadar</item>
      <item>PALATINUS NEKRETNINE d.o.o. za trgovinu i usluge, OIB 14735500594, Nehajeva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BCE82-CDB0-4AF5-80DD-8BABFAD8A8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2707</properties:Characters>
  <properties:Lines>84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2016-01-20T13:17:00Z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St-235/2015-4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