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814f" w14:paraId="52a814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11</w:t>
      </w:r>
      <w:r w:rsidR="002163CF">
        <w:rPr>
          <w:rStyle w:val="Naglaeno"/>
          <w:b w:val="false"/>
        </w:rPr>
        <w:t>2</w:t>
      </w:r>
      <w:r w:rsidR="00A752BE">
        <w:rPr>
          <w:rStyle w:val="Naglaeno"/>
          <w:b w:val="false"/>
        </w:rPr>
        <w:t>4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BF314E">
        <w:rPr>
          <w:rStyle w:val="Naglaeno"/>
          <w:b w:val="false"/>
        </w:rPr>
        <w:t>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57A6B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57A6B">
        <w:t xml:space="preserve">OIB 85821130368 </w:t>
      </w:r>
      <w:r w:rsidR="00257A6B" w:rsidRPr="00611430">
        <w:t xml:space="preserve">za otvaranje stečajnog postupka nad dužnikom </w:t>
      </w:r>
      <w:r w:rsidR="00257A6B" w:rsidRPr="008E5B3C">
        <w:t>HRVATSKI NOGOMETNI KLUB "DINAMO" Vinkovci, Anđela Gabrijela 3, Reg. broj: 16001920, OIB: 43911064545</w:t>
      </w:r>
      <w:r w:rsidR="0033522A">
        <w:t>,</w:t>
      </w:r>
      <w:r>
        <w:t xml:space="preserve"> dana </w:t>
      </w:r>
      <w:r w:rsidR="00257A6B">
        <w:t>28</w:t>
      </w:r>
      <w:r>
        <w:t xml:space="preserve">. </w:t>
      </w:r>
      <w:r w:rsidR="00257A6B">
        <w:t>rujn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257A6B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257A6B" w:rsidRPr="00257A6B">
        <w:t>HRVATSKI NOGOMETNI KLUB "DINAMO" Vinkovci, Anđela Gabrijela 3, Reg. broj: 16001920, OIB: 43911064545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6F0152">
        <w:t>Domagoj Repač, Zagreb, Đorđićeva 24</w:t>
      </w:r>
      <w:r w:rsidR="00C13047" w:rsidRPr="00C13047">
        <w:t xml:space="preserve">, OIB </w:t>
      </w:r>
      <w:r w:rsidR="006F0152">
        <w:t>24977406612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257A6B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257A6B" w:rsidRPr="00257A6B">
        <w:t>HRVATSKI NOGOMETNI KLUB "DINAMO" Vinkovci, Anđela Gabrijela 3, Reg. broj: 16001920, OIB: 43911064545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204F7C">
        <w:t>18</w:t>
      </w:r>
      <w:r>
        <w:t>.</w:t>
      </w:r>
      <w:r w:rsidR="0071699D">
        <w:t>0</w:t>
      </w:r>
      <w:r w:rsidR="00204F7C">
        <w:t>7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204F7C" w:rsidRPr="00204F7C">
        <w:t>HRVATSKI NOGOMETNI KLUB "DINAMO" Vinkovci, Anđela Gabrijela 3, Reg. broj: 16001920, OIB: 43911064545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204F7C">
        <w:t>19</w:t>
      </w:r>
      <w:r>
        <w:t>.</w:t>
      </w:r>
      <w:r w:rsidR="009A2AC3">
        <w:t>0</w:t>
      </w:r>
      <w:r w:rsidR="00204F7C">
        <w:t>7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11</w:t>
      </w:r>
      <w:r w:rsidR="00024E67">
        <w:t>2</w:t>
      </w:r>
      <w:r w:rsidR="00796254">
        <w:t>4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204F7C" w:rsidRPr="00204F7C">
        <w:t xml:space="preserve">28. rujna </w:t>
      </w:r>
      <w:r>
        <w:t>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024E67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1404F6">
        <w:t>Antun Andričević, Vinkovci, Otona Kučere 14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</w:t>
      </w:r>
      <w:r w:rsidR="008451F9">
        <w:t xml:space="preserve"> udruga</w:t>
      </w:r>
      <w:r>
        <w:t xml:space="preserve">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8451F9">
        <w:t>30</w:t>
      </w:r>
      <w:r>
        <w:t>.</w:t>
      </w:r>
      <w:r w:rsidR="008451F9">
        <w:t>10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34AA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BF314E" w:rsidRPr="00BF314E">
      <w:rPr>
        <w:rStyle w:val="Naglaeno"/>
        <w:b w:val="false"/>
      </w:rPr>
      <w:t>1124/17-6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63CF"/>
    <w:rsid w:val="00221669"/>
    <w:rsid w:val="00224AFF"/>
    <w:rsid w:val="002358E7"/>
    <w:rsid w:val="00240374"/>
    <w:rsid w:val="0025000D"/>
    <w:rsid w:val="002517D8"/>
    <w:rsid w:val="00257A6B"/>
    <w:rsid w:val="00260EA1"/>
    <w:rsid w:val="002636B9"/>
    <w:rsid w:val="00263D87"/>
    <w:rsid w:val="00267D26"/>
    <w:rsid w:val="00277975"/>
    <w:rsid w:val="0028507D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34AA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34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34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4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4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34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34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4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4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St-1124/2017</izvorni_sadrzaj>
    <derivirana_varijabla naziv="DomainObject.Predmet.OznakaBroj_1">St-1124/2017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NOGOMETNI KLUB " DINAMO" VINKOVCI</izvorni_sadrzaj>
    <derivirana_varijabla naziv="DomainObject.Predmet.ProtustrankaFormated_1">  HRVATSKI NOGOMETNI KLUB " DINAMO" VINKOVCI</derivirana_varijabla>
  </DomainObject.Predmet.ProtustrankaFormated>
  <DomainObject.Predmet.ProtustrankaFormatedOIB>
    <izvorni_sadrzaj>  HRVATSKI NOGOMETNI KLUB " DINAMO" VINKOVCI, OIB 43911064545</izvorni_sadrzaj>
    <derivirana_varijabla naziv="DomainObject.Predmet.ProtustrankaFormatedOIB_1">  HRVATSKI NOGOMETNI KLUB " DINAMO" VINKOVCI, OIB 43911064545</derivirana_varijabla>
  </DomainObject.Predmet.ProtustrankaFormatedOIB>
  <DomainObject.Predmet.ProtustrankaFormatedWithAdress>
    <izvorni_sadrzaj> HRVATSKI NOGOMETNI KLUB " DINAMO" VINKOVCI, Anđela Gabrijela 3, 32100 Vinkovci</izvorni_sadrzaj>
    <derivirana_varijabla naziv="DomainObject.Predmet.ProtustrankaFormatedWithAdress_1"> HRVATSKI NOGOMETNI KLUB " DINAMO" VINKOVCI, Anđela Gabrijela 3, 32100 Vinkovci</derivirana_varijabla>
  </DomainObject.Predmet.ProtustrankaFormatedWithAdress>
  <DomainObject.Predmet.ProtustrankaFormatedWithAdressOIB>
    <izvorni_sadrzaj> HRVATSKI NOGOMETNI KLUB " DINAMO" VINKOVCI, OIB 43911064545, Anđela Gabrijela 3, 32100 Vinkovci</izvorni_sadrzaj>
    <derivirana_varijabla naziv="DomainObject.Predmet.ProtustrankaFormatedWithAdressOIB_1"> HRVATSKI NOGOMETNI KLUB " DINAMO" VINKOVCI, OIB 43911064545, Anđela Gabrijela 3, 32100 Vinkovci</derivirana_varijabla>
  </DomainObject.Predmet.ProtustrankaFormatedWithAdressOIB>
  <DomainObject.Predmet.ProtustrankaWithAdress>
    <izvorni_sadrzaj>HRVATSKI NOGOMETNI KLUB " DINAMO" VINKOVCI Anđela Gabrijela 3, 32100 Vinkovci</izvorni_sadrzaj>
    <derivirana_varijabla naziv="DomainObject.Predmet.ProtustrankaWithAdress_1">HRVATSKI NOGOMETNI KLUB " DINAMO" VINKOVCI Anđela Gabrijela 3, 32100 Vinkovci</derivirana_varijabla>
  </DomainObject.Predmet.ProtustrankaWithAdress>
  <DomainObject.Predmet.ProtustrankaWithAdressOIB>
    <izvorni_sadrzaj>HRVATSKI NOGOMETNI KLUB " DINAMO" VINKOVCI, OIB 43911064545, Anđela Gabrijela 3, 32100 Vinkovci</izvorni_sadrzaj>
    <derivirana_varijabla naziv="DomainObject.Predmet.ProtustrankaWithAdressOIB_1">HRVATSKI NOGOMETNI KLUB " DINAMO" VINKOVCI, OIB 43911064545, Anđela Gabrijela 3, 32100 Vinkovci</derivirana_varijabla>
  </DomainObject.Predmet.ProtustrankaWithAdressOIB>
  <DomainObject.Predmet.ProtustrankaNazivFormated>
    <izvorni_sadrzaj>HRVATSKI NOGOMETNI KLUB " DINAMO" VINKOVCI</izvorni_sadrzaj>
    <derivirana_varijabla naziv="DomainObject.Predmet.ProtustrankaNazivFormated_1">HRVATSKI NOGOMETNI KLUB " DINAMO" VINKOVCI</derivirana_varijabla>
  </DomainObject.Predmet.ProtustrankaNazivFormated>
  <DomainObject.Predmet.ProtustrankaNazivFormatedOIB>
    <izvorni_sadrzaj>HRVATSKI NOGOMETNI KLUB " DINAMO" VINKOVCI, OIB 43911064545</izvorni_sadrzaj>
    <derivirana_varijabla naziv="DomainObject.Predmet.ProtustrankaNazivFormatedOIB_1">HRVATSKI NOGOMETNI KLUB " DINAMO" VINKOVCI, OIB 43911064545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HRVATSKI NOGOMETNI KLUB " DINAMO" VINKOVCI</item>
    </izvorni_sadrzaj>
    <derivirana_varijabla naziv="DomainObject.Predmet.ProtuStrankaListFormated_1">
      <item>HRVATSKI NOGOMETNI KLUB " DINAMO" VINKOVCI</item>
    </derivirana_varijabla>
  </DomainObject.Predmet.ProtuStrankaListFormated>
  <DomainObject.Predmet.ProtuStrankaListFormatedOIB>
    <izvorni_sadrzaj>
      <item>HRVATSKI NOGOMETNI KLUB " DINAMO" VINKOVCI, OIB 43911064545</item>
    </izvorni_sadrzaj>
    <derivirana_varijabla naziv="DomainObject.Predmet.ProtuStrankaListFormatedOIB_1">
      <item>HRVATSKI NOGOMETNI KLUB " DINAMO" VINKOVCI, OIB 43911064545</item>
    </derivirana_varijabla>
  </DomainObject.Predmet.ProtuStrankaListFormatedOIB>
  <DomainObject.Predmet.ProtuStrankaListFormatedWithAdress>
    <izvorni_sadrzaj>
      <item>HRVATSKI NOGOMETNI KLUB " DINAMO" VINKOVCI, Anđela Gabrijela 3, 32100 Vinkovci</item>
    </izvorni_sadrzaj>
    <derivirana_varijabla naziv="DomainObject.Predmet.ProtuStrankaListFormatedWithAdress_1">
      <item>HRVATSKI NOGOMETNI KLUB " DINAMO" VINKOVCI, Anđela Gabrijela 3, 32100 Vinkovci</item>
    </derivirana_varijabla>
  </DomainObject.Predmet.ProtuStrankaListFormatedWithAdress>
  <DomainObject.Predmet.ProtuStrankaListFormatedWithAdressOIB>
    <izvorni_sadrzaj>
      <item>HRVATSKI NOGOMETNI KLUB " DINAMO" VINKOVCI, OIB 43911064545, Anđela Gabrijela 3, 32100 Vinkovci</item>
    </izvorni_sadrzaj>
    <derivirana_varijabla naziv="DomainObject.Predmet.ProtuStrankaListFormatedWithAdressOIB_1">
      <item>HRVATSKI NOGOMETNI KLUB " DINAMO" VINKOVCI, OIB 43911064545, Anđela Gabrijela 3, 32100 Vinkovci</item>
    </derivirana_varijabla>
  </DomainObject.Predmet.ProtuStrankaListFormatedWithAdressOIB>
  <DomainObject.Predmet.ProtuStrankaListNazivFormated>
    <izvorni_sadrzaj>
      <item>HRVATSKI NOGOMETNI KLUB " DINAMO" VINKOVCI</item>
    </izvorni_sadrzaj>
    <derivirana_varijabla naziv="DomainObject.Predmet.ProtuStrankaListNazivFormated_1">
      <item>HRVATSKI NOGOMETNI KLUB " DINAMO" VINKOVCI</item>
    </derivirana_varijabla>
  </DomainObject.Predmet.ProtuStrankaListNazivFormated>
  <DomainObject.Predmet.ProtuStrankaListNazivFormatedOIB>
    <izvorni_sadrzaj>
      <item>HRVATSKI NOGOMETNI KLUB " DINAMO" VINKOVCI, OIB 43911064545</item>
    </izvorni_sadrzaj>
    <derivirana_varijabla naziv="DomainObject.Predmet.ProtuStrankaListNazivFormatedOIB_1">
      <item>HRVATSKI NOGOMETNI KLUB " DINAMO" VINKOVCI, OIB 43911064545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HRVATSKI NOGOMETNI KLUB " DINAMO" VINKOVCI</izvorni_sadrzaj>
    <derivirana_varijabla naziv="DomainObject.Predmet.ProtustrankaIDrugi_1">HRVATSKI NOGOMETNI KLUB " DINAMO"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HRVATSKI NOGOMETNI KLUB " DINAMO" VINKOVCI, OIB 43911064545, Anđela Gabrijela 3, 32100 Vinkovci</izvorni_sadrzaj>
    <derivirana_varijabla naziv="DomainObject.Predmet.ProtustrankaIDrugiAdressOIB_1">HRVATSKI NOGOMETNI KLUB " DINAMO" VINKOVCI, OIB 43911064545, Anđela Gabrijela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HRVATSKI NOGOMETNI KLUB " DINAMO" VINKOVCI</item>
    </izvorni_sadrzaj>
    <derivirana_varijabla naziv="DomainObject.Predmet.SudioniciListNaziv_1">
      <item>FINA RC OSIJEK</item>
      <item>HRVATSKI NOGOMETNI KLUB " DINAMO" VINKOVCI</item>
    </derivirana_varijabla>
  </DomainObject.Predmet.SudioniciListNaziv>
  <DomainObject.Predmet.SudioniciListAdressOIB>
    <izvorni_sadrzaj>
      <item>FINA RC OSIJEK, OIB 85821130368</item>
      <item>HRVATSKI NOGOMETNI KLUB " DINAMO" VINKOVCI, OIB 43911064545, Anđela Gabrijela 3,32100 Vinkovci</item>
    </izvorni_sadrzaj>
    <derivirana_varijabla naziv="DomainObject.Predmet.SudioniciListAdressOIB_1">
      <item>FINA RC OSIJEK, OIB 85821130368</item>
      <item>HRVATSKI NOGOMETNI KLUB " DINAMO" VINKOVCI, OIB 43911064545, Anđela Gabrijela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43911064545</item>
    </izvorni_sadrzaj>
    <derivirana_varijabla naziv="DomainObject.Predmet.SudioniciListNazivOIB_1">
      <item>, OIB 85821130368</item>
      <item>, OIB 43911064545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9289D-9907-402F-91A9-5369F6842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2500</properties:Characters>
  <properties:Lines>88</properties:Lines>
  <properties:Paragraphs>32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2017-09-28T11:43:00Z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