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3b65" w14:paraId="82c3b65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89420B">
        <w:t>731</w:t>
      </w:r>
      <w:r w:rsidR="00B53326" w:rsidRPr="00B53326">
        <w:t>/</w:t>
      </w:r>
      <w:r w:rsidR="002A7FA0">
        <w:t>2016-</w:t>
      </w:r>
      <w:r w:rsidR="00CC1C20">
        <w:t>82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89420B">
        <w:t>PROKROM KTM</w:t>
      </w:r>
      <w:r w:rsidR="0089420B" w:rsidRPr="00065C86">
        <w:t xml:space="preserve"> d.o.o. </w:t>
      </w:r>
      <w:r w:rsidR="0089420B">
        <w:t xml:space="preserve">Zadar, Nikole Tesle </w:t>
      </w:r>
      <w:proofErr w:type="spellStart"/>
      <w:r w:rsidR="0089420B">
        <w:t>bb</w:t>
      </w:r>
      <w:proofErr w:type="spellEnd"/>
      <w:r w:rsidR="0089420B" w:rsidRPr="00065C86">
        <w:t xml:space="preserve">, OIB: </w:t>
      </w:r>
      <w:r w:rsidR="0089420B">
        <w:t>02287556671</w:t>
      </w:r>
      <w:r w:rsidR="00B53326">
        <w:t xml:space="preserve">, </w:t>
      </w:r>
      <w:r w:rsidR="00B53326" w:rsidRPr="00244EC8">
        <w:t>zastupanom</w:t>
      </w:r>
      <w:r w:rsidR="0089420B">
        <w:t xml:space="preserve"> po stečajnom upravitelju</w:t>
      </w:r>
      <w:r w:rsidR="00B53326" w:rsidRPr="009544DA">
        <w:t xml:space="preserve"> </w:t>
      </w:r>
      <w:r w:rsidR="0089420B">
        <w:t xml:space="preserve">Anti </w:t>
      </w:r>
      <w:proofErr w:type="spellStart"/>
      <w:r w:rsidR="0089420B">
        <w:t>Vukašini</w:t>
      </w:r>
      <w:proofErr w:type="spellEnd"/>
      <w:r w:rsidRPr="00B53326">
        <w:t xml:space="preserve">, dana </w:t>
      </w:r>
      <w:r w:rsidR="00CD6CEE">
        <w:t>20</w:t>
      </w:r>
      <w:r w:rsidR="00D44AF1">
        <w:t>.</w:t>
      </w:r>
      <w:r w:rsidR="00390FB0">
        <w:t xml:space="preserve"> </w:t>
      </w:r>
      <w:r w:rsidR="0089420B">
        <w:t>ožujka</w:t>
      </w:r>
      <w:r w:rsidR="007E340D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dana </w:t>
      </w:r>
      <w:r w:rsidR="00CD6CEE">
        <w:t>20</w:t>
      </w:r>
      <w:r w:rsidR="00390FB0">
        <w:t xml:space="preserve">. </w:t>
      </w:r>
      <w:r w:rsidR="0089420B">
        <w:t>ožujka</w:t>
      </w:r>
      <w:r w:rsidR="007E340D">
        <w:t xml:space="preserve">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CC1C20">
        <w:rPr>
          <w:b/>
        </w:rPr>
        <w:t>8</w:t>
      </w:r>
      <w:r w:rsidR="00390FB0">
        <w:rPr>
          <w:b/>
        </w:rPr>
        <w:t xml:space="preserve">. </w:t>
      </w:r>
      <w:r w:rsidR="00CC1C20">
        <w:rPr>
          <w:b/>
        </w:rPr>
        <w:t>svibnja</w:t>
      </w:r>
      <w:r w:rsidR="007E340D">
        <w:rPr>
          <w:b/>
        </w:rPr>
        <w:t xml:space="preserve">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CC1C20">
        <w:rPr>
          <w:b/>
        </w:rPr>
        <w:t>9,00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89420B">
        <w:t>i</w:t>
      </w:r>
      <w:r w:rsidRPr="00B53326">
        <w:t xml:space="preserve"> upravitelj</w:t>
      </w:r>
      <w:r w:rsidR="0089420B">
        <w:t>i</w:t>
      </w:r>
      <w:r w:rsidRPr="00B53326">
        <w:t xml:space="preserve"> predloži</w:t>
      </w:r>
      <w:r w:rsidR="0089420B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D44AF1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CD6CEE">
        <w:t>20</w:t>
      </w:r>
      <w:r w:rsidR="00390FB0">
        <w:t xml:space="preserve">. </w:t>
      </w:r>
      <w:r w:rsidR="0089420B">
        <w:t>ožujka</w:t>
      </w:r>
      <w:r w:rsidR="002A7FA0">
        <w:t xml:space="preserve"> 201</w:t>
      </w:r>
      <w:r w:rsidR="007E340D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CE67F7" w:rsidP="001640DF" w:rsidR="007C497C" w:rsidRPr="00B53326">
      <w:r>
        <w:tab/>
      </w:r>
      <w:r w:rsidR="007E340D">
        <w:tab/>
      </w:r>
      <w:r w:rsidR="007E340D">
        <w:tab/>
      </w:r>
      <w:r w:rsidR="007E340D">
        <w:tab/>
      </w:r>
      <w:r w:rsidR="007E340D">
        <w:tab/>
      </w:r>
      <w:r w:rsidR="0089420B">
        <w:tab/>
      </w:r>
      <w:r w:rsidR="0089420B">
        <w:tab/>
      </w:r>
      <w:r w:rsidR="0089420B">
        <w:tab/>
      </w:r>
      <w:r w:rsidR="0089420B">
        <w:tab/>
      </w:r>
      <w:r w:rsidR="0089420B">
        <w:tab/>
      </w:r>
      <w:r w:rsidR="00962F74">
        <w:t>Sutkinja</w:t>
      </w:r>
    </w:p>
    <w:p w:rsidRDefault="001640DF" w:rsidP="001640DF" w:rsidR="001E3911" w:rsidRPr="00B5332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9420B">
        <w:tab/>
      </w:r>
      <w:r w:rsidR="007C497C" w:rsidRPr="00B53326">
        <w:t>Ardena Bajlo</w:t>
      </w:r>
    </w:p>
    <w:p w:rsidRDefault="00EF067B" w:rsidP="00B9651E" w:rsidR="00EF067B">
      <w:pPr>
        <w:ind w:firstLine="708" w:left="5664"/>
      </w:pPr>
    </w:p>
    <w:p w:rsidRDefault="00581485" w:rsidP="00161E35" w:rsidR="00581485" w:rsidRPr="00B53326"/>
    <w:p w:rsidRDefault="00962F74" w:rsidP="007C497C" w:rsidR="007C497C" w:rsidRPr="00B53326">
      <w:r>
        <w:t>Pouka o pravnom lijeku</w:t>
      </w:r>
      <w:r w:rsidR="007C497C" w:rsidRPr="00B53326">
        <w:t xml:space="preserve"> </w:t>
      </w:r>
    </w:p>
    <w:p w:rsidRDefault="007C497C" w:rsidP="00161E35" w:rsidR="00962F74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962F74" w:rsidP="008970EB" w:rsidR="00962F74"/>
    <w:p w:rsidRDefault="008970EB" w:rsidP="008970EB" w:rsidR="008970EB" w:rsidRPr="00B53326">
      <w:r w:rsidRPr="00B53326">
        <w:t xml:space="preserve">Dostaviti: </w:t>
      </w:r>
    </w:p>
    <w:p w:rsidRDefault="007E340D" w:rsidP="008970EB" w:rsidR="008970EB" w:rsidRPr="00B53326">
      <w:pPr>
        <w:numPr>
          <w:ilvl w:val="0"/>
          <w:numId w:val="1"/>
        </w:numPr>
      </w:pPr>
      <w:r>
        <w:t>stečajno</w:t>
      </w:r>
      <w:r w:rsidR="0089420B">
        <w:t>m upravitelju</w:t>
      </w:r>
      <w:r w:rsidR="002A7FA0">
        <w:t xml:space="preserve"> - </w:t>
      </w:r>
      <w:proofErr w:type="spellStart"/>
      <w:r w:rsidR="002A7FA0">
        <w:t>mailom</w:t>
      </w:r>
      <w:proofErr w:type="spellEnd"/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161E35" w:rsidR="00213EAF" w:rsidRPr="00B53326"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87FEF"/>
    <w:rsid w:val="00093211"/>
    <w:rsid w:val="000B1674"/>
    <w:rsid w:val="000B752A"/>
    <w:rsid w:val="00161E35"/>
    <w:rsid w:val="001640DF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2D66FD"/>
    <w:rsid w:val="0038022A"/>
    <w:rsid w:val="00390FB0"/>
    <w:rsid w:val="003A015B"/>
    <w:rsid w:val="003C3496"/>
    <w:rsid w:val="00422492"/>
    <w:rsid w:val="00486C72"/>
    <w:rsid w:val="004927EC"/>
    <w:rsid w:val="00510ECA"/>
    <w:rsid w:val="005313BF"/>
    <w:rsid w:val="00581485"/>
    <w:rsid w:val="005A61BC"/>
    <w:rsid w:val="00726A9F"/>
    <w:rsid w:val="00767A15"/>
    <w:rsid w:val="007C497C"/>
    <w:rsid w:val="007E340D"/>
    <w:rsid w:val="008140CC"/>
    <w:rsid w:val="00821D14"/>
    <w:rsid w:val="00836680"/>
    <w:rsid w:val="0089420B"/>
    <w:rsid w:val="008970EB"/>
    <w:rsid w:val="00933105"/>
    <w:rsid w:val="00950D13"/>
    <w:rsid w:val="00962F74"/>
    <w:rsid w:val="009B6095"/>
    <w:rsid w:val="00A74FEB"/>
    <w:rsid w:val="00AE3B61"/>
    <w:rsid w:val="00B53326"/>
    <w:rsid w:val="00B9651E"/>
    <w:rsid w:val="00C23E2F"/>
    <w:rsid w:val="00CB0816"/>
    <w:rsid w:val="00CC1C20"/>
    <w:rsid w:val="00CD6CEE"/>
    <w:rsid w:val="00CE67F7"/>
    <w:rsid w:val="00D44AF1"/>
    <w:rsid w:val="00D9133E"/>
    <w:rsid w:val="00E239D3"/>
    <w:rsid w:val="00E26CED"/>
    <w:rsid w:val="00E412D0"/>
    <w:rsid w:val="00ED3EBE"/>
    <w:rsid w:val="00EE20DF"/>
    <w:rsid w:val="00EF067B"/>
    <w:rsid w:val="00F3297E"/>
    <w:rsid w:val="00F8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1341</properties:Characters>
  <properties:Lines>53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2018-03-20T07:13:00Z</dcterms:created>
  <dc:creator>Ardena Bajlo</dc:creator>
  <cp:lastModifiedBy>Ante Rubelj</cp:lastModifiedBy>
  <cp:lastPrinted>2017-07-05T07:58:00Z</cp:lastPrinted>
  <dcterms:modified xmlns:xsi="http://www.w3.org/2001/XMLSchema-instance" xsi:type="dcterms:W3CDTF">2018-03-20T10:22:00Z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(1St-731-16-završna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