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891e" w14:paraId="bec891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672544">
        <w:t>424/17-3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672544">
        <w:t>AMRA d.o.o., OIB: 10692469363</w:t>
      </w:r>
      <w:r w:rsidR="001D4C37">
        <w:t>,</w:t>
      </w:r>
      <w:r w:rsidR="00672544">
        <w:t xml:space="preserve"> sa sjedištem u Tome Blažeka 5, 48000 Koprivnica,</w:t>
      </w:r>
      <w:r>
        <w:t xml:space="preserve"> </w:t>
      </w:r>
      <w:r w:rsidRPr="005207B1">
        <w:t xml:space="preserve">dana </w:t>
      </w:r>
      <w:r w:rsidR="00672544">
        <w:t>16</w:t>
      </w:r>
      <w:r w:rsidR="005207B1" w:rsidRPr="005207B1">
        <w:t xml:space="preserve">. </w:t>
      </w:r>
      <w:r w:rsidR="00672544">
        <w:t>kolovoza</w:t>
      </w:r>
      <w:r w:rsidR="002F4DC4" w:rsidRPr="005207B1">
        <w:t xml:space="preserve"> </w:t>
      </w:r>
      <w:r w:rsidRPr="005207B1">
        <w:t>201</w:t>
      </w:r>
      <w:r w:rsidR="00672544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72544">
        <w:t>AMRA d.o.o., OIB: 10692469363, sa sjedištem u Tome Blažeka 5, 48000 Koprivnica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72544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9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listopada 2017</w:t>
      </w:r>
      <w:r w:rsidR="001947E6">
        <w:rPr>
          <w:b/>
          <w:u w:val="single"/>
        </w:rPr>
        <w:t>. u 09,</w:t>
      </w:r>
      <w:r>
        <w:rPr>
          <w:b/>
          <w:u w:val="single"/>
        </w:rPr>
        <w:t>1</w:t>
      </w:r>
      <w:r w:rsidR="001947E6">
        <w:rPr>
          <w:b/>
          <w:u w:val="single"/>
        </w:rPr>
        <w:t>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</w:t>
      </w:r>
      <w:r w:rsidR="00672544">
        <w:t xml:space="preserve"> soba 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67254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72544">
        <w:t>Bojan Ajkunić, OIB: 43076014242, Koprivnica, Tome Blažeka 5</w:t>
      </w:r>
    </w:p>
    <w:p w:rsidRDefault="00672544" w:rsidP="00672544" w:rsidR="00672544">
      <w:pPr>
        <w:spacing w:lineRule="auto" w:line="240" w:after="0"/>
        <w:jc w:val="both"/>
      </w:pPr>
      <w:r>
        <w:t>- direktor dužnika Mirjana Ajkunić, OIB: 45724763870, Koprivnica, Tome Blažeka 5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672544">
        <w:t>direktorima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672544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 xml:space="preserve">ne </w:t>
      </w:r>
      <w:r w:rsidR="00672544">
        <w:rPr>
          <w:rFonts w:eastAsia="Times New Roman"/>
          <w:lang w:eastAsia="hr-HR"/>
        </w:rPr>
        <w:t>odazovu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672544">
        <w:rPr>
          <w:rFonts w:eastAsia="Times New Roman"/>
          <w:lang w:eastAsia="hr-HR"/>
        </w:rPr>
        <w:t>u</w:t>
      </w:r>
      <w:r w:rsidR="007678B4">
        <w:rPr>
          <w:rFonts w:eastAsia="Times New Roman"/>
          <w:lang w:eastAsia="hr-HR"/>
        </w:rPr>
        <w:t xml:space="preserve"> i podmir</w:t>
      </w:r>
      <w:r w:rsidR="00672544">
        <w:rPr>
          <w:rFonts w:eastAsia="Times New Roman"/>
          <w:lang w:eastAsia="hr-HR"/>
        </w:rPr>
        <w:t>e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672544">
        <w:rPr>
          <w:rFonts w:eastAsia="Times New Roman"/>
          <w:lang w:eastAsia="hr-HR"/>
        </w:rPr>
        <w:t>mogu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67254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672544">
        <w:t>3.8</w:t>
      </w:r>
      <w:r w:rsidR="005207B1" w:rsidRPr="005207B1">
        <w:t>.</w:t>
      </w:r>
      <w:r w:rsidRPr="005207B1">
        <w:t>201</w:t>
      </w:r>
      <w:r w:rsidR="00672544">
        <w:t>7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672544">
        <w:t>1</w:t>
      </w:r>
      <w:r w:rsidR="001D4C37">
        <w:t>.</w:t>
      </w:r>
      <w:r w:rsidR="00672544">
        <w:t>8.2017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672544">
        <w:t>5.855,20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672544">
        <w:t>16</w:t>
      </w:r>
      <w:r w:rsidR="00066C4E" w:rsidRPr="005207B1">
        <w:t xml:space="preserve">. </w:t>
      </w:r>
      <w:r w:rsidR="00672544">
        <w:t>kolovoza</w:t>
      </w:r>
      <w:r w:rsidR="00CC2EF9" w:rsidRPr="005207B1">
        <w:t xml:space="preserve"> </w:t>
      </w:r>
      <w:r>
        <w:t>201</w:t>
      </w:r>
      <w:r w:rsidR="00672544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2544">
        <w:t xml:space="preserve">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07B1">
        <w:t>Melita Poljanec Bubaš</w:t>
      </w:r>
      <w:r w:rsidR="00672544">
        <w:t>,v.r.</w:t>
      </w:r>
    </w:p>
    <w:p w:rsidRDefault="005207B1" w:rsidP="00804BB0" w:rsidR="005207B1">
      <w:pPr>
        <w:spacing w:lineRule="auto" w:line="240" w:after="0"/>
        <w:jc w:val="both"/>
      </w:pPr>
    </w:p>
    <w:p w:rsidRDefault="00672544" w:rsidP="00804BB0" w:rsidR="00672544">
      <w:pPr>
        <w:spacing w:lineRule="auto" w:line="240" w:after="0"/>
        <w:jc w:val="both"/>
      </w:pPr>
    </w:p>
    <w:p w:rsidRDefault="00672544" w:rsidP="00804BB0" w:rsidR="00672544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672544" w:rsidP="00672544" w:rsidR="00672544">
      <w:pPr>
        <w:spacing w:lineRule="auto" w:line="240" w:after="0"/>
        <w:jc w:val="both"/>
      </w:pPr>
      <w:r>
        <w:t>- direktor dužnika Bojan Ajkunić, OIB: 43076014242, Koprivnica, Tome Blažeka 5</w:t>
      </w:r>
    </w:p>
    <w:p w:rsidRDefault="00672544" w:rsidP="00672544" w:rsidR="00672544">
      <w:pPr>
        <w:spacing w:lineRule="auto" w:line="240" w:after="0"/>
        <w:jc w:val="both"/>
      </w:pPr>
      <w:r>
        <w:t>- direktor dužnika Mirjana Ajkunić, OIB: 45724763870, Koprivnica, Tome Blažeka 5</w:t>
      </w:r>
    </w:p>
    <w:p w:rsidRDefault="00672544" w:rsidP="00672544" w:rsidR="00672544">
      <w:pPr>
        <w:spacing w:lineRule="auto" w:line="240" w:after="0"/>
        <w:jc w:val="both"/>
      </w:pPr>
      <w:r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E89" w:rsidP="00CD4711" w:rsidR="002D1E89">
      <w:pPr>
        <w:spacing w:lineRule="auto" w:line="240" w:after="0"/>
      </w:pPr>
      <w:r>
        <w:separator/>
      </w:r>
    </w:p>
  </w:endnote>
  <w:endnote w:id="0" w:type="continuationSeparator">
    <w:p w:rsidRDefault="002D1E89" w:rsidP="00CD4711" w:rsidR="002D1E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E89" w:rsidP="00CD4711" w:rsidR="002D1E89">
      <w:pPr>
        <w:spacing w:lineRule="auto" w:line="240" w:after="0"/>
      </w:pPr>
      <w:r>
        <w:separator/>
      </w:r>
    </w:p>
  </w:footnote>
  <w:footnote w:id="0" w:type="continuationSeparator">
    <w:p w:rsidRDefault="002D1E89" w:rsidP="00CD4711" w:rsidR="002D1E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CDA">
          <w:rPr>
            <w:noProof/>
          </w:rPr>
          <w:t>2</w:t>
        </w:r>
        <w:r>
          <w:fldChar w:fldCharType="end"/>
        </w:r>
      </w:p>
    </w:sdtContent>
  </w:sdt>
  <w:p w:rsidRDefault="00672544" w:rsidP="00672544" w:rsidR="001947E6" w:rsidRPr="005207B1">
    <w:pPr>
      <w:pStyle w:val="Zaglavlje"/>
      <w:jc w:val="right"/>
    </w:pPr>
    <w:r>
      <w:t>Poslovni broj: 2 St-424/17-3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83CDA"/>
    <w:rsid w:val="001947E6"/>
    <w:rsid w:val="00195D08"/>
    <w:rsid w:val="001A2133"/>
    <w:rsid w:val="001D0CA0"/>
    <w:rsid w:val="001D4C37"/>
    <w:rsid w:val="002D1E89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72544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24AD5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AMRA društvo s ograničenom odgovornošću za čišćenja, trgovinu i usluge zastupanog po punomoćniku Mirjana Ajkunić; Bojan Ajkunić</izvorni_sadrzaj>
    <derivirana_varijabla naziv="DomainObject.Predmet.ProtustrankaFormated_1">  AMRA društvo s ograničenom odgovornošću za čišćenja, trgovinu i usluge zastupanog po punomoćniku Mirjana Ajkunić; Bojan Ajkunić</derivirana_varijabla>
  </DomainObject.Predmet.ProtustrankaFormated>
  <DomainObject.Predmet.ProtustrankaFormatedOIB>
    <izvorni_sadrzaj>  AMRA društvo s ograničenom odgovornošću za čišćenja, trgovinu i usluge, OIB 10692469363 zastupanog po punomoćniku Mirjana Ajkunić; Bojan Ajkunić</izvorni_sadrzaj>
    <derivirana_varijabla naziv="DomainObject.Predmet.ProtustrankaFormatedOIB_1">  AMRA društvo s ograničenom odgovornošću za čišćenja, trgovinu i usluge, OIB 10692469363 zastupanog po punomoćniku Mirjana Ajkunić; Bojan Ajkunić</derivirana_varijabla>
  </DomainObject.Predmet.ProtustrankaFormatedOIB>
  <DomainObject.Predmet.ProtustrankaFormatedWithAdress>
    <izvorni_sadrzaj> AMRA društvo s ograničenom odgovornošću za čišćenja, trgovinu i usluge, Tome Blažeka 5, 48000 Koprivnica zastupanog po punomoćniku Mirjana Ajkunić; Bojan Ajkunić</izvorni_sadrzaj>
    <derivirana_varijabla naziv="DomainObject.Predmet.ProtustrankaFormatedWithAdress_1"> AMRA društvo s ograničenom odgovornošću za čišćenja, trgovinu i usluge, Tome Blažeka 5, 48000 Koprivnica zastupanog po punomoćniku Mirjana Ajkunić; Bojan Ajkunić</derivirana_varijabla>
  </DomainObject.Predmet.ProtustrankaFormatedWithAdress>
  <DomainObject.Predmet.ProtustrankaFormatedWithAdressOIB>
    <izvorni_sadrzaj> AMRA društvo s ograničenom odgovornošću za čišćenja, trgovinu i usluge, OIB 10692469363, Tome Blažeka 5, 48000 Koprivnica zastupanog po punomoćniku Mirjana Ajkunić; Bojan Ajkunić</izvorni_sadrzaj>
    <derivirana_varijabla naziv="DomainObject.Predmet.ProtustrankaFormatedWithAdressOIB_1"> AMRA društvo s ograničenom odgovornošću za čišćenja, trgovinu i usluge, OIB 10692469363, Tome Blažeka 5, 48000 Koprivnica zastupanog po punomoćniku Mirjana Ajkunić; Bojan Ajkunić</derivirana_varijabla>
  </DomainObject.Predmet.ProtustrankaFormatedWithAdressOIB>
  <DomainObject.Predmet.ProtustrankaWithAdress>
    <izvorni_sadrzaj>AMRA društvo s ograničenom odgovornošću za čišćenja, trgovinu i usluge Tome Blažeka 5, 48000 Koprivnica</izvorni_sadrzaj>
    <derivirana_varijabla naziv="DomainObject.Predmet.ProtustrankaWithAdress_1">AMRA društvo s ograničenom odgovornošću za čišćenja, trgovinu i usluge Tome Blažeka 5, 48000 Koprivnica</derivirana_varijabla>
  </DomainObject.Predmet.ProtustrankaWithAdress>
  <DomainObject.Predmet.ProtustrankaWithAdressOIB>
    <izvorni_sadrzaj>AMRA društvo s ograničenom odgovornošću za čišćenja, trgovinu i usluge, OIB 10692469363, Tome Blažeka 5, 48000 Koprivnica</izvorni_sadrzaj>
    <derivirana_varijabla naziv="DomainObject.Predmet.ProtustrankaWithAdressOIB_1">AMRA društvo s ograničenom odgovornošću za čišćenja, trgovinu i usluge, OIB 10692469363, Tome Blažeka 5, 48000 Koprivnica</derivirana_varijabla>
  </DomainObject.Predmet.ProtustrankaWithAdressOIB>
  <DomainObject.Predmet.ProtustrankaNazivFormated>
    <izvorni_sadrzaj>AMRA društvo s ograničenom odgovornošću za čišćenja, trgovinu i usluge</izvorni_sadrzaj>
    <derivirana_varijabla naziv="DomainObject.Predmet.ProtustrankaNazivFormated_1">AMRA društvo s ograničenom odgovornošću za čišćenja, trgovinu i usluge</derivirana_varijabla>
  </DomainObject.Predmet.ProtustrankaNazivFormated>
  <DomainObject.Predmet.ProtustrankaNazivFormatedOIB>
    <izvorni_sadrzaj>AMRA društvo s ograničenom odgovornošću za čišćenja, trgovinu i usluge, OIB 10692469363</izvorni_sadrzaj>
    <derivirana_varijabla naziv="DomainObject.Predmet.ProtustrankaNazivFormatedOIB_1">AMRA društvo s ograničenom odgovornošću za čišćenja, trgovinu i usluge, OIB 10692469363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5855.20</izvorni_sadrzaj>
    <derivirana_varijabla naziv="DomainObject.Predmet.TrenutnaVrijednost_1">5855.20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AMRA društvo s ograničenom odgovornošću za čišćenja, trgovinu i usluge zastupanog po punomoćniku Mirjana Ajkunić; Bojan Ajkunić</item>
    </izvorni_sadrzaj>
    <derivirana_varijabla naziv="DomainObject.Predmet.ProtuStrankaListFormated_1">
      <item>AMRA društvo s ograničenom odgovornošću za čišćenja, trgovinu i usluge zastupanog po punomoćniku Mirjana Ajkunić; Bojan Ajkunić</item>
    </derivirana_varijabla>
  </DomainObject.Predmet.ProtuStrankaListFormated>
  <DomainObject.Predmet.ProtuStrankaListFormatedOIB>
    <izvorni_sadrzaj>
      <item>AMRA društvo s ograničenom odgovornošću za čišćenja, trgovinu i usluge, OIB 10692469363 zastupanog po punomoćniku Mirjana Ajkunić; Bojan Ajkunić</item>
    </izvorni_sadrzaj>
    <derivirana_varijabla naziv="DomainObject.Predmet.ProtuStrankaListFormatedOIB_1">
      <item>AMRA društvo s ograničenom odgovornošću za čišćenja, trgovinu i usluge, OIB 10692469363 zastupanog po punomoćniku Mirjana Ajkunić; Bojan Ajkunić</item>
    </derivirana_varijabla>
  </DomainObject.Predmet.ProtuStrankaListFormatedOIB>
  <DomainObject.Predmet.ProtuStrankaListFormatedWithAdress>
    <izvorni_sadrzaj>
      <item>AMRA društvo s ograničenom odgovornošću za čišćenja, trgovinu i usluge, Tome Blažeka 5, 48000 Koprivnica zastupanog po punomoćniku Mirjana Ajkunić; Bojan Ajkunić</item>
    </izvorni_sadrzaj>
    <derivirana_varijabla naziv="DomainObject.Predmet.ProtuStrankaListFormatedWithAdress_1">
      <item>AMRA društvo s ograničenom odgovornošću za čišćenja, trgovinu i usluge, Tome Blažeka 5, 48000 Koprivnica zastupanog po punomoćniku Mirjana Ajkunić; Bojan Ajkunić</item>
    </derivirana_varijabla>
  </DomainObject.Predmet.ProtuStrankaListFormatedWithAdress>
  <DomainObject.Predmet.ProtuStrankaListFormatedWithAdressOIB>
    <izvorni_sadrzaj>
      <item>AMRA društvo s ograničenom odgovornošću za čišćenja, trgovinu i usluge, OIB 10692469363, Tome Blažeka 5, 48000 Koprivnica zastupanog po punomoćniku Mirjana Ajkunić; Bojan Ajkunić</item>
    </izvorni_sadrzaj>
    <derivirana_varijabla naziv="DomainObject.Predmet.ProtuStrankaListFormatedWithAdressOIB_1">
      <item>AMRA društvo s ograničenom odgovornošću za čišćenja, trgovinu i usluge, OIB 10692469363, Tome Blažeka 5, 48000 Koprivnica zastupanog po punomoćniku Mirjana Ajkunić; Bojan Ajkunić</item>
    </derivirana_varijabla>
  </DomainObject.Predmet.ProtuStrankaListFormatedWithAdressOIB>
  <DomainObject.Predmet.ProtuStrankaListNazivFormated>
    <izvorni_sadrzaj>
      <item>AMRA društvo s ograničenom odgovornošću za čišćenja, trgovinu i usluge</item>
    </izvorni_sadrzaj>
    <derivirana_varijabla naziv="DomainObject.Predmet.ProtuStrankaListNazivFormated_1">
      <item>AMRA društvo s ograničenom odgovornošću za čišćenja, trgovinu i usluge</item>
    </derivirana_varijabla>
  </DomainObject.Predmet.ProtuStrankaListNazivFormated>
  <DomainObject.Predmet.ProtuStrankaListNazivFormatedOIB>
    <izvorni_sadrzaj>
      <item>AMRA društvo s ograničenom odgovornošću za čišćenja, trgovinu i usluge, OIB 10692469363</item>
    </izvorni_sadrzaj>
    <derivirana_varijabla naziv="DomainObject.Predmet.ProtuStrankaListNazivFormatedOIB_1">
      <item>AMRA društvo s ograničenom odgovornošću za čišćenja, trgovinu i usluge, OIB 10692469363</item>
    </derivirana_varijabla>
  </DomainObject.Predmet.ProtuStrankaListNazivFormatedOIB>
  <DomainObject.Predmet.OstaliListFormated>
    <izvorni_sadrzaj>
      <item>Sudski registar</item>
      <item>Bojan Ajkunić punomoćnik sudionika u postupku AMRA društvo s ograničenom odgovornošću za čišćenja, trgovinu i usluge</item>
      <item>Mirjana Ajkunić punomoćnik sudionika u postupku AMRA društvo s ograničenom odgovornošću za čišćenja, trgovinu i usluge</item>
      <item>Snježana Kečanović</item>
    </izvorni_sadrzaj>
    <derivirana_varijabla naziv="DomainObject.Predmet.OstaliListFormated_1">
      <item>Sudski registar</item>
      <item>Bojan Ajkunić punomoćnik sudionika u postupku AMRA društvo s ograničenom odgovornošću za čišćenja, trgovinu i usluge</item>
      <item>Mirjana Ajkunić punomoćnik sudionika u postupku AMRA društvo s ograničenom odgovornošću za čišćenja, trgovinu i usluge</item>
      <item>Snježana Kečanović</item>
    </derivirana_varijabla>
  </DomainObject.Predmet.OstaliListFormated>
  <DomainObject.Predmet.OstaliListFormatedOIB>
    <izvorni_sadrzaj>
      <item>Sudski registar</item>
      <item>Bojan Ajkunić, OIB 43076014242 punomoćnik sudionika u postupku AMRA društvo s ograničenom odgovornošću za čišćenja, trgovinu i usluge</item>
      <item>Mirjana Ajkunić, OIB 45724763870 punomoćnik sudionika u postupku AMRA društvo s ograničenom odgovornošću za čišćenja, trgovinu i usluge</item>
      <item>Snježana Kečanović, OIB 53387169737</item>
    </izvorni_sadrzaj>
    <derivirana_varijabla naziv="DomainObject.Predmet.OstaliListFormatedOIB_1">
      <item>Sudski registar</item>
      <item>Bojan Ajkunić, OIB 43076014242 punomoćnik sudionika u postupku AMRA društvo s ograničenom odgovornošću za čišćenja, trgovinu i usluge</item>
      <item>Mirjana Ajkunić, OIB 45724763870 punomoćnik sudionika u postupku AMRA društvo s ograničenom odgovornošću za čišćenja, trgovinu i usluge</item>
      <item>Snježana Kečanović, OIB 53387169737</item>
    </derivirana_varijabla>
  </DomainObject.Predmet.OstaliListFormatedOIB>
  <DomainObject.Predmet.OstaliListFormatedWithAdress>
    <izvorni_sadrzaj>
      <item>Sudski registar</item>
      <item>Bojan Ajkunić, Tome Blažeka 5, 48000 Koprivnica punomoćnik sudionika u postupku AMRA društvo s ograničenom odgovornošću za čišćenja, trgovinu i usluge</item>
      <item>Mirjana Ajkunić, Tome Blažeka 5, 48000 Koprivnica punomoćnik sudionika u postupku AMRA društvo s ograničenom odgovornošću za čišćenja, trgovinu i usluge</item>
      <item>Snježana Kečanović, Voćarski Put 18, 48000 Koprivnica</item>
    </izvorni_sadrzaj>
    <derivirana_varijabla naziv="DomainObject.Predmet.OstaliListFormatedWithAdress_1">
      <item>Sudski registar</item>
      <item>Bojan Ajkunić, Tome Blažeka 5, 48000 Koprivnica punomoćnik sudionika u postupku AMRA društvo s ograničenom odgovornošću za čišćenja, trgovinu i usluge</item>
      <item>Mirjana Ajkunić, Tome Blažeka 5, 48000 Koprivnica punomoćnik sudionika u postupku AMRA društvo s ograničenom odgovornošću za čišćenja, trgovinu i usluge</item>
      <item>Snježana Kečanović, Voćarski Put 18, 48000 Koprivnica</item>
    </derivirana_varijabla>
  </DomainObject.Predmet.OstaliListFormatedWithAdress>
  <DomainObject.Predmet.OstaliListFormatedWithAdressOIB>
    <izvorni_sadrzaj>
      <item>Sudski registar</item>
      <item>Bojan Ajkunić, OIB 43076014242, Tome Blažeka 5, 48000 Koprivnica punomoćnik sudionika u postupku AMRA društvo s ograničenom odgovornošću za čišćenja, trgovinu i usluge</item>
      <item>Mirjana Ajkunić, OIB 45724763870, Tome Blažeka 5, 48000 Koprivnica punomoćnik sudionika u postupku AMRA društvo s ograničenom odgovornošću za čišćenja, trgovinu i usluge</item>
      <item>Snježana Kečanović, OIB 53387169737, Voćarski Put 18, 48000 Koprivnica</item>
    </izvorni_sadrzaj>
    <derivirana_varijabla naziv="DomainObject.Predmet.OstaliListFormatedWithAdressOIB_1">
      <item>Sudski registar</item>
      <item>Bojan Ajkunić, OIB 43076014242, Tome Blažeka 5, 48000 Koprivnica punomoćnik sudionika u postupku AMRA društvo s ograničenom odgovornošću za čišćenja, trgovinu i usluge</item>
      <item>Mirjana Ajkunić, OIB 45724763870, Tome Blažeka 5, 48000 Koprivnica punomoćnik sudionika u postupku AMRA društvo s ograničenom odgovornošću za čišćenja, trgovinu i usluge</item>
      <item>Snježana Kečanović, OIB 53387169737, Voćarski Put 18, 48000 Koprivnica</item>
    </derivirana_varijabla>
  </DomainObject.Predmet.OstaliListFormatedWithAdressOIB>
  <DomainObject.Predmet.OstaliListNazivFormated>
    <izvorni_sadrzaj>
      <item>Sudski registar</item>
      <item>Bojan Ajkunić</item>
      <item>Mirjana Ajkunić</item>
      <item>Snježana Kečanović</item>
    </izvorni_sadrzaj>
    <derivirana_varijabla naziv="DomainObject.Predmet.OstaliListNazivFormated_1">
      <item>Sudski registar</item>
      <item>Bojan Ajkunić</item>
      <item>Mirjana Ajkunić</item>
      <item>Snježana Kečanović</item>
    </derivirana_varijabla>
  </DomainObject.Predmet.OstaliListNazivFormated>
  <DomainObject.Predmet.OstaliListNazivFormatedOIB>
    <izvorni_sadrzaj>
      <item>Sudski registar</item>
      <item>Bojan Ajkunić, OIB 43076014242</item>
      <item>Mirjana Ajkunić, OIB 45724763870</item>
      <item>Snježana Kečanović, OIB 53387169737</item>
    </izvorni_sadrzaj>
    <derivirana_varijabla naziv="DomainObject.Predmet.OstaliListNazivFormatedOIB_1">
      <item>Sudski registar</item>
      <item>Bojan Ajkunić, OIB 43076014242</item>
      <item>Mirjana Ajkunić, OIB 45724763870</item>
      <item>Snježana Kečanović, OIB 53387169737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AMRA društvo s ograničenom odgovornošću za čišćenja, trgovinu i usluge</izvorni_sadrzaj>
    <derivirana_varijabla naziv="DomainObject.Predmet.ProtustrankaIDrugi_1">AMRA društvo s ograničenom odgovornošću za čišćenja,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AMRA društvo s ograničenom odgovornošću za čišćenja, trgovinu i usluge, OIB 10692469363, Tome Blažeka 5, 48000 Koprivnica</izvorni_sadrzaj>
    <derivirana_varijabla naziv="DomainObject.Predmet.ProtustrankaIDrugiAdressOIB_1">AMRA društvo s ograničenom odgovornošću za čišćenja, trgovinu i usluge, OIB 10692469363, Tome Blažeka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AMRA društvo s ograničenom odgovornošću za čišćenja, trgovinu i usluge</item>
      <item>Sudski registar</item>
      <item>Bojan Ajkunić</item>
      <item>Mirjana Ajkunić</item>
      <item>Snježana Kečanović</item>
    </izvorni_sadrzaj>
    <derivirana_varijabla naziv="DomainObject.Predmet.SudioniciListNaziv_1">
      <item>Financijska agencija</item>
      <item>AMRA društvo s ograničenom odgovornošću za čišćenja, trgovinu i usluge</item>
      <item>Sudski registar</item>
      <item>Bojan Ajkunić</item>
      <item>Mirjana Ajkunić</item>
      <item>Snježana Kečanović</item>
    </derivirana_varijabla>
  </DomainObject.Predmet.SudioniciListNaziv>
  <DomainObject.Predmet.SudioniciListAdressOIB>
    <izvorni_sadrzaj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Bojan Ajkunić, OIB 43076014242, Tome Blažeka 5,48000 Koprivnica</item>
      <item>Mirjana Ajkunić, OIB 45724763870, Tome Blažeka 5,48000 Koprivnica</item>
      <item>Snježana Kečanović, OIB 53387169737, Voćarski Put 18,48000 Koprivnica</item>
    </izvorni_sadrzaj>
    <derivirana_varijabla naziv="DomainObject.Predmet.SudioniciListAdressOIB_1"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Bojan Ajkunić, OIB 43076014242, Tome Blažeka 5,48000 Koprivnica</item>
      <item>Mirjana Ajkunić, OIB 45724763870, Tome Blažeka 5,48000 Koprivnica</item>
      <item>Snježana Kečanović, OIB 53387169737, Voćarski Put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10692469363</item>
      <item>, OIB null</item>
      <item>, OIB 43076014242</item>
      <item>, OIB 45724763870</item>
      <item>, OIB 53387169737</item>
    </izvorni_sadrzaj>
    <derivirana_varijabla naziv="DomainObject.Predmet.SudioniciListNazivOIB_1">
      <item>, OIB 85821130368</item>
      <item>, OIB 10692469363</item>
      <item>, OIB null</item>
      <item>, OIB 43076014242</item>
      <item>, OIB 45724763870</item>
      <item>, OIB 53387169737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6CD13-C650-4549-B0E2-3762D3BD2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2561</properties:Characters>
  <properties:Lines>81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2017-08-16T11:14:00Z</dcterms:created>
  <dc:creator>Maja Valušnig</dc:creator>
  <cp:lastModifiedBy>Marko Makaj</cp:lastModifiedBy>
  <cp:lastPrinted>2017-08-16T11:14:00Z</cp:lastPrinted>
  <dcterms:modified xmlns:xsi="http://www.w3.org/2001/XMLSchema-instance" xsi:type="dcterms:W3CDTF">2017-08-16T11:16:00Z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