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c2dc" w14:paraId="4bfc2dc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250945">
        <w:rPr>
          <w:rFonts w:cs="Times New Roman"/>
        </w:rPr>
        <w:t>27</w:t>
      </w:r>
      <w:r w:rsidR="00544A24">
        <w:rPr>
          <w:rFonts w:cs="Times New Roman"/>
        </w:rPr>
        <w:t>4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250945">
        <w:rPr>
          <w:rFonts w:cs="Times New Roman"/>
        </w:rPr>
        <w:t>19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6754F6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6754F6" w:rsidP="006754F6" w:rsidR="006754F6" w:rsidRPr="006754F6">
      <w:pPr>
        <w:spacing w:after="0"/>
        <w:jc w:val="right"/>
        <w:rPr>
          <w:b/>
        </w:rPr>
      </w:pPr>
      <w:r w:rsidRPr="006754F6">
        <w:rPr>
          <w:b/>
        </w:rPr>
        <w:t xml:space="preserve">Albin </w:t>
      </w:r>
      <w:proofErr w:type="spellStart"/>
      <w:r w:rsidRPr="006754F6">
        <w:rPr>
          <w:b/>
        </w:rPr>
        <w:t>Šomođi</w:t>
      </w:r>
      <w:proofErr w:type="spellEnd"/>
      <w:r w:rsidRPr="006754F6">
        <w:rPr>
          <w:b/>
        </w:rPr>
        <w:t xml:space="preserve"> Osijek, </w:t>
      </w:r>
      <w:proofErr w:type="spellStart"/>
      <w:r w:rsidRPr="006754F6">
        <w:rPr>
          <w:b/>
        </w:rPr>
        <w:t>Kn.Borne</w:t>
      </w:r>
      <w:proofErr w:type="spellEnd"/>
      <w:r w:rsidRPr="006754F6">
        <w:rPr>
          <w:b/>
        </w:rPr>
        <w:t xml:space="preserve"> 3</w:t>
      </w:r>
    </w:p>
    <w:p w:rsidRDefault="00F92444" w:rsidP="006754F6" w:rsidR="00F92444">
      <w:pPr>
        <w:spacing w:after="0"/>
        <w:ind w:left="5664"/>
        <w:rPr>
          <w:color w:val="000000"/>
        </w:rPr>
      </w:pPr>
    </w:p>
    <w:p w:rsidRDefault="00A263E1" w:rsidP="006754F6" w:rsidR="00A263E1" w:rsidRPr="00836472">
      <w:pPr>
        <w:spacing w:after="0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6754F6">
        <w:t>REPUBLIKA HRVATSKA, Ministarstvo financija, koju zastupa Županijsko državno odvjetništvo u Osijek, OIB: 52634238587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6754F6">
        <w:t xml:space="preserve">ŠOMOĐI d.o.o., Osijek, </w:t>
      </w:r>
      <w:proofErr w:type="spellStart"/>
      <w:r w:rsidR="006754F6">
        <w:t>Kn.Borne</w:t>
      </w:r>
      <w:proofErr w:type="spellEnd"/>
      <w:r w:rsidR="006754F6">
        <w:t xml:space="preserve"> 3, MBS: 030028685, OIB: 62885210638</w:t>
      </w:r>
    </w:p>
    <w:p w:rsidRDefault="004E7A4D" w:rsidP="0017521A" w:rsidR="004E7A4D">
      <w:pPr>
        <w:spacing w:after="0"/>
        <w:jc w:val="both"/>
      </w:pPr>
    </w:p>
    <w:p w:rsidRDefault="00577924" w:rsidP="006754F6" w:rsidR="00A263E1" w:rsidRPr="006754F6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>: direktor</w:t>
      </w:r>
      <w:r w:rsidR="0017521A">
        <w:rPr>
          <w:rFonts w:cs="Times New Roman"/>
        </w:rPr>
        <w:t xml:space="preserve"> </w:t>
      </w:r>
      <w:r w:rsidR="006754F6">
        <w:t xml:space="preserve">Albin </w:t>
      </w:r>
      <w:proofErr w:type="spellStart"/>
      <w:r w:rsidR="006754F6">
        <w:t>Šomođi</w:t>
      </w:r>
      <w:proofErr w:type="spellEnd"/>
      <w:r w:rsidR="006754F6">
        <w:t xml:space="preserve">, OIB: 83197113662, Osijek, </w:t>
      </w:r>
      <w:proofErr w:type="spellStart"/>
      <w:r w:rsidR="006754F6">
        <w:t>Kn.Borne</w:t>
      </w:r>
      <w:proofErr w:type="spellEnd"/>
      <w:r w:rsidR="006754F6">
        <w:t xml:space="preserve"> 3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754F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4.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>
        <w:rPr>
          <w:rFonts w:cs="Times New Roman"/>
          <w:b/>
          <w:u w:val="single"/>
        </w:rPr>
        <w:t>9</w:t>
      </w:r>
      <w:r w:rsidR="00DE2124" w:rsidRPr="00BA1E1E">
        <w:rPr>
          <w:rFonts w:cs="Times New Roman"/>
          <w:b/>
          <w:u w:val="single"/>
        </w:rPr>
        <w:t>,</w:t>
      </w:r>
      <w:r>
        <w:rPr>
          <w:rFonts w:cs="Times New Roman"/>
          <w:b/>
          <w:u w:val="single"/>
        </w:rPr>
        <w:t>20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F832D4" w:rsidP="002D5D94" w:rsidR="00F832D4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F832D4">
        <w:rPr>
          <w:rFonts w:cs="Times New Roman"/>
        </w:rPr>
        <w:t>24. svibnja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F832D4" w:rsidR="00F832D4" w:rsidRPr="00F832D4">
      <w:pPr>
        <w:pStyle w:val="Odlomakpopisa"/>
        <w:numPr>
          <w:ilvl w:val="0"/>
          <w:numId w:val="1"/>
        </w:numPr>
        <w:spacing w:after="0"/>
        <w:rPr>
          <w:b/>
        </w:rPr>
      </w:pPr>
      <w:proofErr w:type="spellStart"/>
      <w:r w:rsidRPr="00F832D4">
        <w:rPr>
          <w:rFonts w:cs="Times New Roman"/>
        </w:rPr>
        <w:t>z.z</w:t>
      </w:r>
      <w:proofErr w:type="spellEnd"/>
      <w:r w:rsidRPr="00F832D4">
        <w:rPr>
          <w:rFonts w:cs="Times New Roman"/>
        </w:rPr>
        <w:t xml:space="preserve">. dužnika </w:t>
      </w:r>
      <w:r w:rsidR="00F832D4" w:rsidRPr="00F832D4">
        <w:rPr>
          <w:b/>
        </w:rPr>
        <w:t xml:space="preserve">Albin </w:t>
      </w:r>
      <w:proofErr w:type="spellStart"/>
      <w:r w:rsidR="00F832D4" w:rsidRPr="00F832D4">
        <w:rPr>
          <w:b/>
        </w:rPr>
        <w:t>Šomođi</w:t>
      </w:r>
      <w:proofErr w:type="spellEnd"/>
      <w:r w:rsidR="00F832D4" w:rsidRPr="00F832D4">
        <w:rPr>
          <w:b/>
        </w:rPr>
        <w:t xml:space="preserve"> Osijek, </w:t>
      </w:r>
      <w:proofErr w:type="spellStart"/>
      <w:r w:rsidR="00F832D4" w:rsidRPr="00F832D4">
        <w:rPr>
          <w:b/>
        </w:rPr>
        <w:t>Kn.Borne</w:t>
      </w:r>
      <w:proofErr w:type="spellEnd"/>
      <w:r w:rsidR="00F832D4" w:rsidRPr="00F832D4">
        <w:rPr>
          <w:b/>
        </w:rPr>
        <w:t xml:space="preserve"> 3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32D4">
        <w:t>04</w:t>
      </w:r>
      <w:r>
        <w:t>.0</w:t>
      </w:r>
      <w:r w:rsidR="00F832D4">
        <w:t>9</w:t>
      </w:r>
      <w:r>
        <w:t xml:space="preserve">.2018. u </w:t>
      </w:r>
      <w:r w:rsidR="00F832D4">
        <w:t>9</w:t>
      </w:r>
      <w:r>
        <w:t>,</w:t>
      </w:r>
      <w:r w:rsidR="00F832D4">
        <w:t>20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223" w:rsidR="00957223">
      <w:pPr>
        <w:spacing w:after="0"/>
      </w:pPr>
      <w:r>
        <w:separator/>
      </w:r>
    </w:p>
  </w:endnote>
  <w:endnote w:id="0" w:type="continuationSeparator">
    <w:p w:rsidRDefault="00957223" w:rsidR="009572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223" w:rsidR="001349C2">
    <w:pPr>
      <w:pStyle w:val="Podnoje"/>
    </w:pPr>
  </w:p>
  <w:p w:rsidRDefault="00957223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223" w:rsidR="00957223">
      <w:pPr>
        <w:spacing w:after="0"/>
      </w:pPr>
      <w:r>
        <w:separator/>
      </w:r>
    </w:p>
  </w:footnote>
  <w:footnote w:id="0" w:type="continuationSeparator">
    <w:p w:rsidRDefault="00957223" w:rsidR="0095722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50945"/>
    <w:rsid w:val="00267A35"/>
    <w:rsid w:val="002B479A"/>
    <w:rsid w:val="002C0072"/>
    <w:rsid w:val="002D5D94"/>
    <w:rsid w:val="002E42C0"/>
    <w:rsid w:val="003615BE"/>
    <w:rsid w:val="003C2959"/>
    <w:rsid w:val="003C3E69"/>
    <w:rsid w:val="003E199A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62667"/>
    <w:rsid w:val="00790075"/>
    <w:rsid w:val="00836472"/>
    <w:rsid w:val="008B5369"/>
    <w:rsid w:val="00931D5D"/>
    <w:rsid w:val="00957223"/>
    <w:rsid w:val="009B1B08"/>
    <w:rsid w:val="00A16B61"/>
    <w:rsid w:val="00A263E1"/>
    <w:rsid w:val="00AD3D52"/>
    <w:rsid w:val="00B1249F"/>
    <w:rsid w:val="00B45ADD"/>
    <w:rsid w:val="00B764FB"/>
    <w:rsid w:val="00B923A8"/>
    <w:rsid w:val="00BA1E1E"/>
    <w:rsid w:val="00BC33EC"/>
    <w:rsid w:val="00BD593F"/>
    <w:rsid w:val="00BD6710"/>
    <w:rsid w:val="00D71B7C"/>
    <w:rsid w:val="00DE2124"/>
    <w:rsid w:val="00E23BEE"/>
    <w:rsid w:val="00E86A08"/>
    <w:rsid w:val="00EA6665"/>
    <w:rsid w:val="00EF1C30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A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6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A08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A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6A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A08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St-274/2018</izvorni_sadrzaj>
    <derivirana_varijabla naziv="DomainObject.Predmet.OznakaBroj_1">St-274/2018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 zastupanog po punomoćniku Albin Šomođi</izvorni_sadrzaj>
    <derivirana_varijabla naziv="DomainObject.Predmet.ProtustrankaFormated_1">  ŠOMOĐI d.o.o. za računovodstvene usluge zastupanog po punomoćniku Albin Šomođi</derivirana_varijabla>
  </DomainObject.Predmet.ProtustrankaFormated>
  <DomainObject.Predmet.ProtustrankaFormatedOIB>
    <izvorni_sadrzaj>  ŠOMOĐI d.o.o. za računovodstvene usluge, OIB 62885210638 zastupanog po punomoćniku Albin Šomođi</izvorni_sadrzaj>
    <derivirana_varijabla naziv="DomainObject.Predmet.ProtustrankaFormatedOIB_1">  ŠOMOĐI d.o.o. za računovodstvene usluge, OIB 62885210638 zastupanog po punomoćniku Albin Šomođi</derivirana_varijabla>
  </DomainObject.Predmet.ProtustrankaFormatedOIB>
  <DomainObject.Predmet.ProtustrankaFormatedWithAdress>
    <izvorni_sadrzaj> ŠOMOĐI d.o.o. za računovodstvene usluge, Kn.Borne 3, 31000 Osijek zastupanog po punomoćniku Albin Šomođi</izvorni_sadrzaj>
    <derivirana_varijabla naziv="DomainObject.Predmet.ProtustrankaFormatedWithAdress_1"> ŠOMOĐI d.o.o. za računovodstvene usluge, Kn.Borne 3, 31000 Osijek zastupanog po punomoćniku Albin Šomođi</derivirana_varijabla>
  </DomainObject.Predmet.ProtustrankaFormatedWithAdress>
  <DomainObject.Predmet.ProtustrankaFormatedWithAdressOIB>
    <izvorni_sadrzaj> ŠOMOĐI d.o.o. za računovodstvene usluge, OIB 62885210638, Kn.Borne 3, 31000 Osijek zastupanog po punomoćniku Albin Šomođi</izvorni_sadrzaj>
    <derivirana_varijabla naziv="DomainObject.Predmet.ProtustrankaFormatedWithAdressOIB_1"> ŠOMOĐI d.o.o. za računovodstvene usluge, OIB 62885210638, Kn.Borne 3, 31000 Osijek zastupanog po punomoćniku Albin Šomođi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ŠOMOĐI d.o.o. za računovodstvene usluge zastupanog po punomoćniku Albin Šomođi</item>
    </izvorni_sadrzaj>
    <derivirana_varijabla naziv="DomainObject.Predmet.ProtuStrankaListFormated_1">
      <item>ŠOMOĐI d.o.o. za računovodstvene usluge zastupanog po punomoćniku Albin Šomođi</item>
    </derivirana_varijabla>
  </DomainObject.Predmet.ProtuStrankaListFormated>
  <DomainObject.Predmet.ProtuStrankaListFormatedOIB>
    <izvorni_sadrzaj>
      <item>ŠOMOĐI d.o.o. za računovodstvene usluge, OIB 62885210638 zastupanog po punomoćniku Albin Šomođi</item>
    </izvorni_sadrzaj>
    <derivirana_varijabla naziv="DomainObject.Predmet.ProtuStrankaListFormatedOIB_1">
      <item>ŠOMOĐI d.o.o. za računovodstvene usluge, OIB 62885210638 zastupanog po punomoćniku Albin Šomođi</item>
    </derivirana_varijabla>
  </DomainObject.Predmet.ProtuStrankaListFormatedOIB>
  <DomainObject.Predmet.ProtuStrankaListFormatedWithAdress>
    <izvorni_sadrzaj>
      <item>ŠOMOĐI d.o.o. za računovodstvene usluge, Kn.Borne 3, 31000 Osijek zastupanog po punomoćniku Albin Šomođi</item>
    </izvorni_sadrzaj>
    <derivirana_varijabla naziv="DomainObject.Predmet.ProtuStrankaListFormatedWithAdress_1">
      <item>ŠOMOĐI d.o.o. za računovodstvene usluge, Kn.Borne 3, 31000 Osijek zastupanog po punomoćniku Albin Šomođi</item>
    </derivirana_varijabla>
  </DomainObject.Predmet.ProtuStrankaListFormatedWithAdress>
  <DomainObject.Predmet.ProtuStrankaListFormatedWithAdressOIB>
    <izvorni_sadrzaj>
      <item>ŠOMOĐI d.o.o. za računovodstvene usluge, OIB 62885210638, Kn.Borne 3, 31000 Osijek zastupanog po punomoćniku Albin Šomođi</item>
    </izvorni_sadrzaj>
    <derivirana_varijabla naziv="DomainObject.Predmet.ProtuStrankaListFormatedWithAdressOIB_1">
      <item>ŠOMOĐI d.o.o. za računovodstvene usluge, OIB 62885210638, Kn.Borne 3, 31000 Osijek zastupanog po punomoćniku Albin Šomođi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>
      <item>Županijsko državno odvjetništvo u Osijeku</item>
      <item>Albin Šomođi punomoćnik sudionika u postupku ŠOMOĐI d.o.o. za računovodstvene usluge</item>
    </izvorni_sadrzaj>
    <derivirana_varijabla naziv="DomainObject.Predmet.OstaliListFormated_1">
      <item>Županijsko državno odvjetništvo u Osijeku</item>
      <item>Albin Šomođi punomoćnik sudionika u postupku ŠOMOĐI d.o.o. za računovodstvene usluge</item>
    </derivirana_varijabla>
  </DomainObject.Predmet.OstaliListFormated>
  <DomainObject.Predmet.OstaliListFormatedOIB>
    <izvorni_sadrzaj>
      <item>Županijsko državno odvjetništvo u Osijeku, OIB 61379160880</item>
      <item>Albin Šomođi, OIB 83197113662 punomoćnik sudionika u postupku ŠOMOĐI d.o.o. za računovodstvene usluge</item>
    </izvorni_sadrzaj>
    <derivirana_varijabla naziv="DomainObject.Predmet.OstaliListFormatedOIB_1">
      <item>Županijsko državno odvjetništvo u Osijeku, OIB 61379160880</item>
      <item>Albin Šomođi, OIB 83197113662 punomoćnik sudionika u postupku ŠOMOĐI d.o.o. za računovodstvene usluge</item>
    </derivirana_varijabla>
  </DomainObject.Predmet.OstaliListFormatedOIB>
  <DomainObject.Predmet.OstaliListFormatedWithAdress>
    <izvorni_sadrzaj>
      <item>Županijsko državno odvjetništvo u Osijeku, Kapucinska 21, 31000 Osijek</item>
      <item>Albin Šomođi, Kneza Borne 3, 31000 Osijek punomoćnik sudionika u postupku ŠOMOĐI d.o.o. za računovodstvene usluge</item>
    </izvorni_sadrzaj>
    <derivirana_varijabla naziv="DomainObject.Predmet.OstaliListFormatedWithAdress_1">
      <item>Županijsko državno odvjetništvo u Osijeku, Kapucinska 21, 31000 Osijek</item>
      <item>Albin Šomođi, Kneza Borne 3, 31000 Osijek punomoćnik sudionika u postupku ŠOMOĐI d.o.o. za računovodstvene usluge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  <item>Albin Šomođi, OIB 83197113662, Kneza Borne 3, 31000 Osijek punomoćnik sudionika u postupku ŠOMOĐI d.o.o. za računovodstvene usluge</item>
    </izvorni_sadrzaj>
    <derivirana_varijabla naziv="DomainObject.Predmet.OstaliListFormatedWithAdressOIB_1">
      <item>Županijsko državno odvjetništvo u Osijeku, OIB 61379160880, Kapucinska 21, 31000 Osijek</item>
      <item>Albin Šomođi, OIB 83197113662, Kneza Borne 3, 31000 Osijek punomoćnik sudionika u postupku ŠOMOĐI d.o.o. za računovodstvene usluge</item>
    </derivirana_varijabla>
  </DomainObject.Predmet.OstaliListFormatedWithAdressOIB>
  <DomainObject.Predmet.OstaliListNazivFormated>
    <izvorni_sadrzaj>
      <item>Županijsko državno odvjetništvo u Osijeku</item>
      <item>Albin Šomođi</item>
    </izvorni_sadrzaj>
    <derivirana_varijabla naziv="DomainObject.Predmet.OstaliListNazivFormated_1">
      <item>Županijsko državno odvjetništvo u Osijeku</item>
      <item>Albin Šomođi</item>
    </derivirana_varijabla>
  </DomainObject.Predmet.OstaliListNazivFormated>
  <DomainObject.Predmet.OstaliListNazivFormatedOIB>
    <izvorni_sadrzaj>
      <item>Županijsko državno odvjetništvo u Osijeku, OIB 61379160880</item>
      <item>Albin Šomođi, OIB 83197113662</item>
    </izvorni_sadrzaj>
    <derivirana_varijabla naziv="DomainObject.Predmet.OstaliListNazivFormatedOIB_1">
      <item>Županijsko državno odvjetništvo u Osijeku, OIB 61379160880</item>
      <item>Albin Šomođi, OIB 83197113662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ŠOMOĐI d.o.o. za računovodstvene usluge</item>
      <item>RH Ministarstvo financija</item>
      <item>Županijsko državno odvjetništvo u Osijeku</item>
      <item>Albin Šomođi</item>
    </izvorni_sadrzaj>
    <derivirana_varijabla naziv="DomainObject.Predmet.SudioniciListNaziv_1">
      <item>ŠOMOĐI d.o.o. za računovodstvene usluge</item>
      <item>RH Ministarstvo financija</item>
      <item>Županijsko državno odvjetništvo u Osijeku</item>
      <item>Albin Šomođi</item>
    </derivirana_varijabla>
  </DomainObject.Predmet.SudioniciListNaziv>
  <DomainObject.Predmet.SudioniciListAdressOIB>
    <izvorni_sadrzaj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izvorni_sadrzaj>
    <derivirana_varijabla naziv="DomainObject.Predmet.SudioniciListAdressOIB_1">
      <item>ŠOMOĐI d.o.o. za računovodstvene usluge, OIB 62885210638, Kn.Borne 3,31000 Osijek</item>
      <item>RH Ministarstvo financija, OIB 52634238587</item>
      <item>Županijsko državno odvjetništvo u Osijeku, OIB 61379160880, Kapucinska 21,31000 Osijek</item>
      <item>Albin Šomođi, OIB 83197113662, Kneza 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62885210638</item>
      <item>, OIB 52634238587</item>
      <item>, OIB 61379160880</item>
      <item>, OIB 83197113662</item>
    </izvorni_sadrzaj>
    <derivirana_varijabla naziv="DomainObject.Predmet.SudioniciListNazivOIB_1">
      <item>, OIB 62885210638</item>
      <item>, OIB 52634238587</item>
      <item>, OIB 61379160880</item>
      <item>, OIB 83197113662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BFDB7-3B21-4C5F-8828-CC46467F5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183</properties:Words>
  <properties:Characters>1002</properties:Characters>
  <properties:Lines>40</properties:Lines>
  <properties:Paragraphs>22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2018-05-24T05:14:00Z</cp:lastPrinted>
  <dcterms:modified xmlns:xsi="http://www.w3.org/2001/XMLSchema-instance" xsi:type="dcterms:W3CDTF">2018-05-24T05:16:00Z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(274-18 (-19) ALBIN ŠOMOĐI.docx)</vt:lpwstr>
  </prop:property>
  <prop:property name="CC_coloring" pid="5" fmtid="{D5CDD505-2E9C-101B-9397-08002B2CF9AE}">
    <vt:bool>true</vt:bool>
  </prop:property>
</prop:Properties>
</file>