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5037" w14:paraId="f6a5037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E4F3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St-1749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2E4F36" w:rsidRPr="002E4F36">
        <w:t xml:space="preserve"> SOLA INTERIJERI d.o.o.</w:t>
      </w:r>
      <w:r>
        <w:t xml:space="preserve"> </w:t>
      </w:r>
      <w:r w:rsidR="0087747F">
        <w:t>OIB:</w:t>
      </w:r>
      <w:r w:rsidR="003424DA" w:rsidRPr="003424DA">
        <w:t xml:space="preserve"> </w:t>
      </w:r>
      <w:r w:rsidR="002E4F36" w:rsidRPr="002E4F36">
        <w:t>81730608768</w:t>
      </w:r>
      <w:r w:rsidR="002E4F36">
        <w:t xml:space="preserve">, </w:t>
      </w:r>
      <w:r w:rsidR="0087747F">
        <w:t>MBS:</w:t>
      </w:r>
      <w:r w:rsidR="002E4F36">
        <w:t xml:space="preserve"> </w:t>
      </w:r>
      <w:r w:rsidR="002E4F36" w:rsidRPr="002E4F36">
        <w:t>080081818</w:t>
      </w:r>
      <w:r w:rsidR="0087747F" w:rsidRPr="0087747F">
        <w:t xml:space="preserve"> </w:t>
      </w:r>
      <w:r w:rsidR="0087747F">
        <w:t xml:space="preserve">iz </w:t>
      </w:r>
      <w:r w:rsidR="002E4F36">
        <w:t xml:space="preserve">Dugog Sela, Marka Marulića 14 </w:t>
      </w:r>
      <w:r w:rsidR="0087747F">
        <w:t>dana 06</w:t>
      </w:r>
      <w:r w:rsidR="00A167C6">
        <w:t>. studenog</w:t>
      </w:r>
      <w:r w:rsidR="00DF43CB">
        <w:t xml:space="preserve"> 2015.godine</w:t>
      </w:r>
    </w:p>
    <w:p w:rsidRDefault="0087747F" w:rsidP="0092290B" w:rsidR="0087747F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2E4F36" w:rsidRPr="002E4F36">
        <w:t xml:space="preserve"> SOLA INTERIJERI d.o.o. OIB: 81730608768, MBS: 080081818 iz Dugog Sela, Marka Marulića 14 </w:t>
      </w:r>
      <w:r w:rsidR="0087747F" w:rsidRPr="0087747F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87747F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8B7E8E" w:rsidRPr="008B7E8E">
        <w:t xml:space="preserve"> SOLA INTERIJERI d.o.o. OIB: 81730608768, MBS: 080081818 iz Dugog Sela, Marka Marulića 14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7747F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865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E4F36">
          <w:t>70.St-1749</w:t>
        </w:r>
        <w:r w:rsidR="0087747F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8656D"/>
    <w:rsid w:val="002E4F36"/>
    <w:rsid w:val="003424DA"/>
    <w:rsid w:val="006E1039"/>
    <w:rsid w:val="0087747F"/>
    <w:rsid w:val="008B7E8E"/>
    <w:rsid w:val="0092290B"/>
    <w:rsid w:val="00A167C6"/>
    <w:rsid w:val="00C4324C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86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86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St-1749/2015</izvorni_sadrzaj>
    <derivirana_varijabla naziv="DomainObject.Predmet.OznakaBroj_1">St-1749/2015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 INTERIJERI d.o.o.</izvorni_sadrzaj>
    <derivirana_varijabla naziv="DomainObject.Predmet.ProtustrankaFormated_1">  SOLA INTERIJERI d.o.o.</derivirana_varijabla>
  </DomainObject.Predmet.ProtustrankaFormated>
  <DomainObject.Predmet.ProtustrankaFormatedOIB>
    <izvorni_sadrzaj>  SOLA INTERIJERI d.o.o., OIB 81730608768</izvorni_sadrzaj>
    <derivirana_varijabla naziv="DomainObject.Predmet.ProtustrankaFormatedOIB_1">  SOLA INTERIJERI d.o.o., OIB 81730608768</derivirana_varijabla>
  </DomainObject.Predmet.ProtustrankaFormatedOIB>
  <DomainObject.Predmet.ProtustrankaFormatedWithAdress>
    <izvorni_sadrzaj> SOLA INTERIJERI d.o.o., Marka Marulića 14, 10370 Dugo Selo</izvorni_sadrzaj>
    <derivirana_varijabla naziv="DomainObject.Predmet.ProtustrankaFormatedWithAdress_1"> SOLA INTERIJERI d.o.o., Marka Marulića 14, 10370 Dugo Selo</derivirana_varijabla>
  </DomainObject.Predmet.ProtustrankaFormatedWithAdress>
  <DomainObject.Predmet.ProtustrankaFormatedWithAdressOIB>
    <izvorni_sadrzaj> SOLA INTERIJERI d.o.o., OIB 81730608768, Marka Marulića 14, 10370 Dugo Selo</izvorni_sadrzaj>
    <derivirana_varijabla naziv="DomainObject.Predmet.ProtustrankaFormatedWithAdressOIB_1"> SOLA INTERIJERI d.o.o., OIB 81730608768, Marka Marulića 14, 10370 Dugo Selo</derivirana_varijabla>
  </DomainObject.Predmet.ProtustrankaFormatedWithAdressOIB>
  <DomainObject.Predmet.ProtustrankaWithAdress>
    <izvorni_sadrzaj>SOLA INTERIJERI d.o.o. Marka Marulića 14, 10370 Dugo Selo</izvorni_sadrzaj>
    <derivirana_varijabla naziv="DomainObject.Predmet.ProtustrankaWithAdress_1">SOLA INTERIJERI d.o.o. Marka Marulića 14, 10370 Dugo Selo</derivirana_varijabla>
  </DomainObject.Predmet.ProtustrankaWithAdress>
  <DomainObject.Predmet.ProtustrankaWithAdressOIB>
    <izvorni_sadrzaj>SOLA INTERIJERI d.o.o., OIB 81730608768, Marka Marulića 14, 10370 Dugo Selo</izvorni_sadrzaj>
    <derivirana_varijabla naziv="DomainObject.Predmet.ProtustrankaWithAdressOIB_1">SOLA INTERIJERI d.o.o., OIB 81730608768, Marka Marulića 14, 10370 Dugo Selo</derivirana_varijabla>
  </DomainObject.Predmet.ProtustrankaWithAdressOIB>
  <DomainObject.Predmet.ProtustrankaNazivFormated>
    <izvorni_sadrzaj>SOLA INTERIJERI d.o.o.</izvorni_sadrzaj>
    <derivirana_varijabla naziv="DomainObject.Predmet.ProtustrankaNazivFormated_1">SOLA INTERIJERI d.o.o.</derivirana_varijabla>
  </DomainObject.Predmet.ProtustrankaNazivFormated>
  <DomainObject.Predmet.ProtustrankaNazivFormatedOIB>
    <izvorni_sadrzaj>SOLA INTERIJERI d.o.o., OIB 81730608768</izvorni_sadrzaj>
    <derivirana_varijabla naziv="DomainObject.Predmet.ProtustrankaNazivFormatedOIB_1">SOLA INTERIJERI d.o.o., OIB 81730608768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 INTERIJERI d.o.o.</item>
    </izvorni_sadrzaj>
    <derivirana_varijabla naziv="DomainObject.Predmet.ProtuStrankaListFormated_1">
      <item>SOLA INTERIJERI d.o.o.</item>
    </derivirana_varijabla>
  </DomainObject.Predmet.ProtuStrankaListFormated>
  <DomainObject.Predmet.ProtuStrankaListFormatedOIB>
    <izvorni_sadrzaj>
      <item>SOLA INTERIJERI d.o.o., OIB 81730608768</item>
    </izvorni_sadrzaj>
    <derivirana_varijabla naziv="DomainObject.Predmet.ProtuStrankaListFormatedOIB_1">
      <item>SOLA INTERIJERI d.o.o., OIB 81730608768</item>
    </derivirana_varijabla>
  </DomainObject.Predmet.ProtuStrankaListFormatedOIB>
  <DomainObject.Predmet.ProtuStrankaListFormatedWithAdress>
    <izvorni_sadrzaj>
      <item>SOLA INTERIJERI d.o.o., Marka Marulića 14, 10370 Dugo Selo</item>
    </izvorni_sadrzaj>
    <derivirana_varijabla naziv="DomainObject.Predmet.ProtuStrankaListFormatedWithAdress_1">
      <item>SOLA INTERIJERI d.o.o., Marka Marulića 14, 10370 Dugo Selo</item>
    </derivirana_varijabla>
  </DomainObject.Predmet.ProtuStrankaListFormatedWithAdress>
  <DomainObject.Predmet.ProtuStrankaListFormatedWithAdressOIB>
    <izvorni_sadrzaj>
      <item>SOLA INTERIJERI d.o.o., OIB 81730608768, Marka Marulića 14, 10370 Dugo Selo</item>
    </izvorni_sadrzaj>
    <derivirana_varijabla naziv="DomainObject.Predmet.ProtuStrankaListFormatedWithAdressOIB_1">
      <item>SOLA INTERIJERI d.o.o., OIB 81730608768, Marka Marulića 14, 10370 Dugo Selo</item>
    </derivirana_varijabla>
  </DomainObject.Predmet.ProtuStrankaListFormatedWithAdressOIB>
  <DomainObject.Predmet.ProtuStrankaListNazivFormated>
    <izvorni_sadrzaj>
      <item>SOLA INTERIJERI d.o.o.</item>
    </izvorni_sadrzaj>
    <derivirana_varijabla naziv="DomainObject.Predmet.ProtuStrankaListNazivFormated_1">
      <item>SOLA INTERIJERI d.o.o.</item>
    </derivirana_varijabla>
  </DomainObject.Predmet.ProtuStrankaListNazivFormated>
  <DomainObject.Predmet.ProtuStrankaListNazivFormatedOIB>
    <izvorni_sadrzaj>
      <item>SOLA INTERIJERI d.o.o., OIB 81730608768</item>
    </izvorni_sadrzaj>
    <derivirana_varijabla naziv="DomainObject.Predmet.ProtuStrankaListNazivFormatedOIB_1">
      <item>SOLA INTERIJERI d.o.o., OIB 81730608768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 INTERIJERI d.o.o.</izvorni_sadrzaj>
    <derivirana_varijabla naziv="DomainObject.Predmet.ProtustrankaIDrugi_1">SOLA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SOLA INTERIJERI d.o.o., OIB 81730608768, Marka Marulića 14, 10370 Dugo Selo</izvorni_sadrzaj>
    <derivirana_varijabla naziv="DomainObject.Predmet.ProtustrankaIDrugiAdressOIB_1">SOLA INTERIJERI d.o.o., OIB 81730608768, Marka Marulića 14,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 INTERIJERI d.o.o.</item>
    </izvorni_sadrzaj>
    <derivirana_varijabla naziv="DomainObject.Predmet.SudioniciListNaziv_1">
      <item>FINA Regionalni centar Zagreb</item>
      <item>SOLA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SOLA INTERIJERI d.o.o., OIB 81730608768, Marka Marulića 14,10370 Dugo Selo</item>
    </izvorni_sadrzaj>
    <derivirana_varijabla naziv="DomainObject.Predmet.SudioniciListAdressOIB_1">
      <item>FINA Regionalni centar Zagreb, OIB 85821130368, Trg svibanjskih žrtava 1995. 1,10000 Zagreb</item>
      <item>SOLA INTERIJERI d.o.o., OIB 81730608768, Marka Marulića 14,10370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81730608768</item>
    </izvorni_sadrzaj>
    <derivirana_varijabla naziv="DomainObject.Predmet.SudioniciListNazivOIB_1">
      <item>, OIB 85821130368</item>
      <item>, OIB 81730608768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1748</properties:Characters>
  <properties:Lines>53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2015-11-06T07:37:00Z</dcterms:created>
  <dc:creator>Maja Jurovicki</dc:creator>
  <cp:lastModifiedBy>Zlatka Plivelić</cp:lastModifiedBy>
  <cp:lastPrinted>2015-11-06T11:11:00Z</cp:lastPrinted>
  <dcterms:modified xmlns:xsi="http://www.w3.org/2001/XMLSchema-instance" xsi:type="dcterms:W3CDTF">2015-11-06T13:58:00Z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