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d1e53" w14:paraId="30d1e53" w:rsidRDefault="00027ADB" w:rsidP="00027ADB" w:rsidR="00027AD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TRGOVAČKI SUD U OSIJEKU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 pobjede 13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SLAVONSKI BROD</w:t>
      </w:r>
    </w:p>
    <w:p w:rsidRDefault="00027ADB" w:rsidP="00027ADB" w:rsidR="00027ADB">
      <w:pPr>
        <w:jc w:val="center"/>
        <w:rPr>
          <w:b/>
        </w:rPr>
      </w:pPr>
      <w:r>
        <w:rPr>
          <w:b/>
        </w:rPr>
        <w:t>Z A K L J U Č A K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734D20">
        <w:t>TANKERSKA PLOVIDBA d.o.o. za proizvodnju, prijevoz i usluge "u stečaju", skraćena tvrtka: TANKERSKA PLOVIDBA d.o.o. "u stečaju", Ruščica, Ruščičkih žrtava 45, OIB: 48966440834</w:t>
      </w:r>
      <w:r>
        <w:t xml:space="preserve">, dana </w:t>
      </w:r>
      <w:r w:rsidR="00734D20">
        <w:t>05. studenog</w:t>
      </w:r>
      <w:r w:rsidR="00490F6D">
        <w:t xml:space="preserve"> 2018</w:t>
      </w:r>
      <w:r>
        <w:t>. godine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center"/>
      </w:pPr>
      <w:r>
        <w:t>z a k l j u č i o    j e</w:t>
      </w:r>
    </w:p>
    <w:p w:rsidRDefault="00027ADB" w:rsidP="00027ADB" w:rsidR="00027ADB">
      <w:pPr>
        <w:jc w:val="both"/>
      </w:pPr>
    </w:p>
    <w:p w:rsidRDefault="00027ADB" w:rsidP="00651728" w:rsidR="00734D20">
      <w:pPr>
        <w:ind w:firstLine="1440"/>
        <w:jc w:val="both"/>
      </w:pPr>
      <w:r>
        <w:t xml:space="preserve">Kupcu </w:t>
      </w:r>
      <w:r w:rsidR="00734D20">
        <w:t>PZC BROD d.o.o., Slavonski Brod, Nikole Zrinskog 115, OIB 53235973903</w:t>
      </w:r>
      <w:r w:rsidR="00DE6A0B">
        <w:t xml:space="preserve"> </w:t>
      </w:r>
      <w:r w:rsidR="00734D20">
        <w:t>predaje</w:t>
      </w:r>
      <w:r>
        <w:t xml:space="preserve">  se </w:t>
      </w:r>
      <w:r w:rsidR="00734D20">
        <w:t xml:space="preserve">brod </w:t>
      </w:r>
      <w:r>
        <w:t xml:space="preserve">i to: </w:t>
      </w:r>
      <w:r>
        <w:tab/>
      </w:r>
    </w:p>
    <w:p w:rsidRDefault="00734D20" w:rsidP="00734D20" w:rsidR="00027ADB">
      <w:pPr>
        <w:ind w:firstLine="708"/>
        <w:jc w:val="both"/>
      </w:pPr>
      <w:r>
        <w:t xml:space="preserve"> </w:t>
      </w:r>
      <w:r>
        <w:tab/>
        <w:t xml:space="preserve"> - brod "MIJO"; vrsta broda: tanker; mjesto gradnje: Koln, Njemačka; godina izgradnje: 1955. godine; luka upisa: Slavonski Brod; upisan u glavnu knjigu II, broj uloška 25, broj stranice 95-98; pozivni znak: 238 969 340; istisnina: 1201,184m3; nosivost: 876,256 t; upisni list: 03/2013 - 17.09.2013., upisan u Upisnik brodova unutarnje plovidbe Ministarstva mora, prometa i infrastrukture, Uprave pomorske i unutarnje plovidbe, brodarstva, luka i pomorskog dobra, Lučke kapetanije Slavonski Brod, sada Ministarstva pomorstva, prometa i infrastrukture, Uprave pomorske i unutarnje plovidbe, brodarstva, luka i pomorskog dobra, Lučke kapetanije Slavonski Brod</w:t>
      </w:r>
    </w:p>
    <w:p w:rsidRDefault="00734D20" w:rsidP="00734D20" w:rsidR="00734D20">
      <w:pPr>
        <w:ind w:firstLine="708"/>
        <w:jc w:val="both"/>
      </w:pPr>
    </w:p>
    <w:p w:rsidRDefault="00027ADB" w:rsidP="00027ADB" w:rsidR="00027ADB">
      <w:pPr>
        <w:jc w:val="center"/>
      </w:pPr>
      <w:r>
        <w:t>Obrazloženje</w:t>
      </w:r>
    </w:p>
    <w:p w:rsidRDefault="00027ADB" w:rsidP="00027ADB" w:rsidR="00027ADB"/>
    <w:p w:rsidRDefault="00027ADB" w:rsidP="00027ADB" w:rsidR="00027ADB">
      <w:pPr>
        <w:ind w:firstLine="1440"/>
        <w:jc w:val="both"/>
      </w:pPr>
      <w:r>
        <w:t>Rješenje o dosudi ovoga suda poslovni broj 7/St-</w:t>
      </w:r>
      <w:r w:rsidR="00734D20">
        <w:t>386/2014-217</w:t>
      </w:r>
      <w:r w:rsidR="009C1C7E">
        <w:t xml:space="preserve"> </w:t>
      </w:r>
      <w:r>
        <w:t xml:space="preserve">od </w:t>
      </w:r>
      <w:r w:rsidR="00734D20">
        <w:t>03. listopada</w:t>
      </w:r>
      <w:r w:rsidR="00490F6D">
        <w:t xml:space="preserve"> 2018</w:t>
      </w:r>
      <w:r>
        <w:t xml:space="preserve">. godine pravomoćno je dana </w:t>
      </w:r>
      <w:r w:rsidR="00734D20">
        <w:t>20. listopada</w:t>
      </w:r>
      <w:r w:rsidR="007200AE" w:rsidRPr="007200AE">
        <w:t xml:space="preserve"> 2018</w:t>
      </w:r>
      <w:r>
        <w:t xml:space="preserve">. godine, a kupac </w:t>
      </w:r>
      <w:r w:rsidR="00734D20">
        <w:t>PZC BROD d.o.o., Slavonski Brod, Nikole Zrinskog 115, OIB 53235973903</w:t>
      </w:r>
      <w:r>
        <w:t xml:space="preserve">, uplatio je u roku kupovninu u iznosu od </w:t>
      </w:r>
      <w:r w:rsidR="00734D20" w:rsidRPr="006217C8">
        <w:t>70.001,00</w:t>
      </w:r>
      <w:r w:rsidRPr="006217C8">
        <w:t xml:space="preserve"> Kn</w:t>
      </w:r>
      <w:r w:rsidR="006217C8" w:rsidRPr="006217C8">
        <w:t xml:space="preserve"> </w:t>
      </w:r>
      <w:r w:rsidR="006217C8">
        <w:t>u skladu s rješenjem o dosudi ovoga suda poslovni broj 7/St-386/2014-217 od 03. listopada 2018. godine kojim je određeno da će se kupovnina platiti iz sredstava koje je kupac položio po osnovi jamčevine, a s obzirom da je iznos položene jamčevine veći od iznosa kupovnine</w:t>
      </w:r>
      <w:r>
        <w:t xml:space="preserve"> pa je na temelju odredbe čl. 247. st. 1</w:t>
      </w:r>
      <w:r w:rsidR="00F05D40">
        <w:t xml:space="preserve">. </w:t>
      </w:r>
      <w:r>
        <w:t>Stečajnog zakona ( NN 71/15</w:t>
      </w:r>
      <w:r w:rsidR="00900BA5">
        <w:t>, 104/17</w:t>
      </w:r>
      <w:r>
        <w:t xml:space="preserve"> ) i uz  primjenu odredbe čl. 108. st. 4 Ovrš</w:t>
      </w:r>
      <w:r w:rsidR="009D5553">
        <w:t>nog zakona (NN 112/12, 25/13,</w:t>
      </w:r>
      <w:r>
        <w:t xml:space="preserve"> 93/14</w:t>
      </w:r>
      <w:r w:rsidR="009D5553">
        <w:t xml:space="preserve"> i 73/17</w:t>
      </w:r>
      <w:r>
        <w:t>) odlučeno kao u izreci zaključka.</w:t>
      </w:r>
    </w:p>
    <w:p w:rsidRDefault="006217C8" w:rsidP="00027ADB" w:rsidR="006217C8">
      <w:pPr>
        <w:jc w:val="center"/>
      </w:pPr>
    </w:p>
    <w:p w:rsidRDefault="006217C8" w:rsidP="00651728" w:rsidR="00704A5A" w:rsidRPr="004B1784">
      <w:pPr>
        <w:rPr>
          <w:b/>
        </w:rPr>
      </w:pPr>
      <w:r>
        <w:t xml:space="preserve"> </w:t>
      </w:r>
      <w:r>
        <w:tab/>
      </w:r>
      <w:r>
        <w:tab/>
      </w:r>
      <w:r w:rsidR="00027ADB">
        <w:t xml:space="preserve">U Slavonskom Brodu, </w:t>
      </w:r>
      <w:r w:rsidR="00CF3926">
        <w:t>05. studenog</w:t>
      </w:r>
      <w:r w:rsidR="00490F6D" w:rsidRPr="004B1784">
        <w:t xml:space="preserve"> 2018</w:t>
      </w:r>
      <w:r w:rsidR="00027ADB" w:rsidRPr="004B1784">
        <w:t>. godine</w:t>
      </w:r>
    </w:p>
    <w:p w:rsidRDefault="00027ADB" w:rsidP="004B1784" w:rsidR="00704A5A">
      <w:pPr>
        <w:rPr>
          <w:lang w:eastAsia="en-US"/>
        </w:rPr>
      </w:pPr>
      <w:r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</w:t>
      </w:r>
      <w:r>
        <w:rPr>
          <w:lang w:eastAsia="en-US"/>
        </w:rPr>
        <w:t xml:space="preserve">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704A5A">
        <w:rPr>
          <w:lang w:eastAsia="en-US"/>
        </w:rPr>
        <w:t xml:space="preserve">       </w:t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 </w:t>
      </w:r>
      <w:r w:rsidR="007C41A9">
        <w:rPr>
          <w:lang w:eastAsia="en-US"/>
        </w:rPr>
        <w:t xml:space="preserve">   </w:t>
      </w:r>
      <w:r w:rsidR="00704A5A">
        <w:rPr>
          <w:lang w:eastAsia="en-US"/>
        </w:rPr>
        <w:t>Mirna Vujčić</w:t>
      </w:r>
    </w:p>
    <w:p w:rsidRDefault="004B1784" w:rsidP="004B1784" w:rsidR="004B1784" w:rsidRPr="00704A5A">
      <w:pPr>
        <w:rPr>
          <w:lang w:eastAsia="en-US"/>
        </w:rPr>
      </w:pPr>
    </w:p>
    <w:p w:rsidRDefault="00027ADB" w:rsidP="00027ADB" w:rsidR="00027ADB" w:rsidRPr="00651728">
      <w:pPr>
        <w:jc w:val="both"/>
        <w:rPr>
          <w:sz w:val="16"/>
          <w:szCs w:val="16"/>
        </w:rPr>
      </w:pPr>
      <w:r w:rsidRPr="00651728">
        <w:rPr>
          <w:b/>
          <w:sz w:val="16"/>
          <w:szCs w:val="16"/>
        </w:rPr>
        <w:t>Pouka o pravnom lijeku</w:t>
      </w:r>
      <w:r w:rsidRPr="00651728">
        <w:rPr>
          <w:sz w:val="16"/>
          <w:szCs w:val="16"/>
        </w:rPr>
        <w:t>:</w:t>
      </w:r>
    </w:p>
    <w:p w:rsidRDefault="00027ADB" w:rsidP="00027ADB" w:rsidR="00027ADB" w:rsidRPr="00651728">
      <w:pPr>
        <w:jc w:val="both"/>
        <w:rPr>
          <w:sz w:val="16"/>
          <w:szCs w:val="16"/>
        </w:rPr>
      </w:pPr>
      <w:r w:rsidRPr="00651728">
        <w:rPr>
          <w:sz w:val="16"/>
          <w:szCs w:val="16"/>
        </w:rPr>
        <w:t>Protiv ovog zaključka žalba nije dopuštena.</w:t>
      </w:r>
    </w:p>
    <w:p w:rsidRDefault="00027ADB" w:rsidP="00027ADB" w:rsidR="00027ADB">
      <w:pPr>
        <w:jc w:val="both"/>
      </w:pPr>
    </w:p>
    <w:p w:rsidRDefault="00651728" w:rsidP="00027ADB" w:rsidR="00651728">
      <w:pPr>
        <w:jc w:val="both"/>
      </w:pPr>
    </w:p>
    <w:p w:rsidRDefault="00770B7E" w:rsidP="00027ADB" w:rsidR="00770B7E">
      <w:pPr>
        <w:jc w:val="both"/>
      </w:pPr>
    </w:p>
    <w:p w:rsidRDefault="00027ADB" w:rsidP="00027ADB" w:rsidR="00027ADB">
      <w:pPr>
        <w:jc w:val="both"/>
      </w:pPr>
      <w:r>
        <w:lastRenderedPageBreak/>
        <w:t>DNA:</w:t>
      </w:r>
    </w:p>
    <w:p w:rsidRDefault="00027ADB" w:rsidP="00027ADB" w:rsidR="00027ADB">
      <w:pPr>
        <w:jc w:val="both"/>
      </w:pPr>
      <w:r>
        <w:t xml:space="preserve">1. Objaviti na mrežnoj stranici e-Oglasna ploča sudova </w:t>
      </w:r>
    </w:p>
    <w:p w:rsidRDefault="00027ADB" w:rsidP="00027ADB" w:rsidR="00027ADB">
      <w:pPr>
        <w:jc w:val="both"/>
      </w:pPr>
      <w:r>
        <w:t>2. Dostaviti radi obavijesti:</w:t>
      </w:r>
    </w:p>
    <w:p w:rsidRDefault="00027ADB" w:rsidP="00027ADB" w:rsidR="00027ADB">
      <w:pPr>
        <w:jc w:val="both"/>
      </w:pPr>
      <w:r>
        <w:t xml:space="preserve">-  kupcu  izravno </w:t>
      </w:r>
    </w:p>
    <w:p w:rsidRDefault="00027ADB" w:rsidP="00FC07DD" w:rsidR="00DB052E">
      <w:pPr>
        <w:jc w:val="both"/>
      </w:pPr>
      <w:r>
        <w:t>- stečajnom upravitelju</w:t>
      </w:r>
    </w:p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FF2" w:rsidP="007200AE" w:rsidR="000C3FF2">
      <w:r>
        <w:separator/>
      </w:r>
    </w:p>
  </w:endnote>
  <w:endnote w:id="0" w:type="continuationSeparator">
    <w:p w:rsidRDefault="000C3FF2" w:rsidP="007200AE" w:rsidR="000C3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FF2" w:rsidP="007200AE" w:rsidR="000C3FF2">
      <w:r>
        <w:separator/>
      </w:r>
    </w:p>
  </w:footnote>
  <w:footnote w:id="0" w:type="continuationSeparator">
    <w:p w:rsidRDefault="000C3FF2" w:rsidP="007200AE" w:rsidR="000C3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0AE" w:rsidP="007200AE" w:rsidR="007200AE">
    <w:pPr>
      <w:pStyle w:val="Zaglavlje"/>
      <w:jc w:val="right"/>
    </w:pPr>
    <w:r>
      <w:rPr>
        <w:b/>
      </w:rPr>
      <w:t>Broj:7/ St-</w:t>
    </w:r>
    <w:r w:rsidR="00F660DF">
      <w:rPr>
        <w:b/>
      </w:rPr>
      <w:t>386/2014-222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5FF1"/>
    <w:rsid w:val="00027ADB"/>
    <w:rsid w:val="000C3FF2"/>
    <w:rsid w:val="000F5BA0"/>
    <w:rsid w:val="003A7BE4"/>
    <w:rsid w:val="003C7452"/>
    <w:rsid w:val="00445837"/>
    <w:rsid w:val="00490F6D"/>
    <w:rsid w:val="004B1784"/>
    <w:rsid w:val="0053590D"/>
    <w:rsid w:val="00540D21"/>
    <w:rsid w:val="005645D0"/>
    <w:rsid w:val="00620A0B"/>
    <w:rsid w:val="006217C8"/>
    <w:rsid w:val="00651728"/>
    <w:rsid w:val="006E58DF"/>
    <w:rsid w:val="006F66EB"/>
    <w:rsid w:val="00704A5A"/>
    <w:rsid w:val="007200AE"/>
    <w:rsid w:val="00734D20"/>
    <w:rsid w:val="00770B7E"/>
    <w:rsid w:val="007B5FF1"/>
    <w:rsid w:val="007C41A9"/>
    <w:rsid w:val="00813BD2"/>
    <w:rsid w:val="008147B9"/>
    <w:rsid w:val="00855492"/>
    <w:rsid w:val="00900BA5"/>
    <w:rsid w:val="009C1C7E"/>
    <w:rsid w:val="009D5553"/>
    <w:rsid w:val="00A024C8"/>
    <w:rsid w:val="00A16F66"/>
    <w:rsid w:val="00B96F49"/>
    <w:rsid w:val="00BB48A2"/>
    <w:rsid w:val="00C463EA"/>
    <w:rsid w:val="00C818AF"/>
    <w:rsid w:val="00CF3926"/>
    <w:rsid w:val="00D62E14"/>
    <w:rsid w:val="00DB052E"/>
    <w:rsid w:val="00DE6A0B"/>
    <w:rsid w:val="00E62345"/>
    <w:rsid w:val="00E84A5A"/>
    <w:rsid w:val="00F0189B"/>
    <w:rsid w:val="00F05D40"/>
    <w:rsid w:val="00F660DF"/>
    <w:rsid w:val="00FC07DD"/>
    <w:rsid w:val="00FC7C1F"/>
    <w:rsid w:val="00FF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7A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2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4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4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4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4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7A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2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4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4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4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4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55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31632511.83</izvorni_sadrzaj>
    <derivirana_varijabla naziv="DomainObject.Predmet.InicijalnaVrijednost_1">31632511.83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,,III i IV  u ormaru kod Dubi., V dio,PRESLIKA DIJELA SPISA NA VTS-u.</izvorni_sadrzaj>
    <derivirana_varijabla naziv="DomainObject.Predmet.PrimjedbaSuca_1">I,II, ,,III i IV  u ormaru kod Dubi., V dio,PRESLIKA DIJELA SPISA NA VTS-u.</derivirana_varijabla>
  </DomainObject.Predmet.PrimjedbaSuca>
  <DomainObject.Predmet.ProtustrankaFormated>
    <izvorni_sadrzaj>  TANKERSKA PLOVIDBA d.o.o. za proizvodnju, prijevoz i usluge u stečaju</izvorni_sadrzaj>
    <derivirana_varijabla naziv="DomainObject.Predmet.ProtustrankaFormated_1">  TANKERSKA PLOVIDBA d.o.o. za proizvodnju, prijevoz i usluge u stečaju</derivirana_varijabla>
  </DomainObject.Predmet.ProtustrankaFormated>
  <DomainObject.Predmet.ProtustrankaFormatedOIB>
    <izvorni_sadrzaj>  TANKERSKA PLOVIDBA d.o.o. za proizvodnju, prijevoz i usluge u stečaju, OIB 48966440834</izvorni_sadrzaj>
    <derivirana_varijabla naziv="DomainObject.Predmet.ProtustrankaFormatedOIB_1">  TANKERSKA PLOVIDBA d.o.o. za proizvodnju, prijevoz i usluge u stečaju, OIB 48966440834</derivirana_varijabla>
  </DomainObject.Predmet.ProtustrankaFormatedOIB>
  <DomainObject.Predmet.ProtustrankaFormatedWithAdress>
    <izvorni_sadrzaj> TANKERSKA PLOVIDBA d.o.o. za proizvodnju, prijevoz i usluge u stečaju, Ruščičkih žrtava 45, 35000 Rušćica</izvorni_sadrzaj>
    <derivirana_varijabla naziv="DomainObject.Predmet.ProtustrankaFormatedWithAdress_1"> TANKERSKA PLOVIDBA d.o.o. za proizvodnju, prijevoz i usluge u stečaju, Ruščičkih žrtava 45, 35000 Rušćica</derivirana_varijabla>
  </DomainObject.Predmet.ProtustrankaFormatedWithAdress>
  <DomainObject.Predmet.ProtustrankaFormatedWithAdressOIB>
    <izvorni_sadrzaj> TANKERSKA PLOVIDBA d.o.o. za proizvodnju, prijevoz i usluge u stečaju, OIB 48966440834, Ruščičkih žrtava 45, 35000 Rušćica</izvorni_sadrzaj>
    <derivirana_varijabla naziv="DomainObject.Predmet.ProtustrankaFormatedWithAdressOIB_1"> TANKERSKA PLOVIDBA d.o.o. za proizvodnju, prijevoz i usluge u stečaju, OIB 48966440834, Ruščičkih žrtava 45, 35000 Rušćica</derivirana_varijabla>
  </DomainObject.Predmet.ProtustrankaFormatedWithAdressOIB>
  <DomainObject.Predmet.ProtustrankaWithAdress>
    <izvorni_sadrzaj>TANKERSKA PLOVIDBA d.o.o. za proizvodnju, prijevoz i usluge u stečaju Ruščičkih žrtava 45, 35000 Rušćica</izvorni_sadrzaj>
    <derivirana_varijabla naziv="DomainObject.Predmet.ProtustrankaWithAdress_1">TANKERSKA PLOVIDBA d.o.o. za proizvodnju, prijevoz i usluge u stečaju Ruščičkih žrtava 45, 35000 Rušćica</derivirana_varijabla>
  </DomainObject.Predmet.ProtustrankaWithAdress>
  <DomainObject.Predmet.ProtustrankaWithAdressOIB>
    <izvorni_sadrzaj>TANKERSKA PLOVIDBA d.o.o. za proizvodnju, prijevoz i usluge u stečaju, OIB 48966440834, Ruščičkih žrtava 45, 35000 Rušćica</izvorni_sadrzaj>
    <derivirana_varijabla naziv="DomainObject.Predmet.ProtustrankaWithAdressOIB_1">TANKERSKA PLOVIDBA d.o.o. za proizvodnju, prijevoz i usluge u stečaju, OIB 48966440834, Ruščičkih žrtava 45, 35000 Rušćica</derivirana_varijabla>
  </DomainObject.Predmet.ProtustrankaWithAdressOIB>
  <DomainObject.Predmet.ProtustrankaNazivFormated>
    <izvorni_sadrzaj>TANKERSKA PLOVIDBA d.o.o. za proizvodnju, prijevoz i usluge u stečaju</izvorni_sadrzaj>
    <derivirana_varijabla naziv="DomainObject.Predmet.ProtustrankaNazivFormated_1">TANKERSKA PLOVIDBA d.o.o. za proizvodnju, prijevoz i usluge u stečaju</derivirana_varijabla>
  </DomainObject.Predmet.ProtustrankaNazivFormated>
  <DomainObject.Predmet.ProtustrankaNazivFormatedOIB>
    <izvorni_sadrzaj>TANKERSKA PLOVIDBA d.o.o. za proizvodnju, prijevoz i usluge u stečaju, OIB 48966440834</izvorni_sadrzaj>
    <derivirana_varijabla naziv="DomainObject.Predmet.ProtustrankaNazivFormatedOIB_1">TANKERSKA PLOVIDBA d.o.o. za proizvodnju, prijevoz i usluge u stečaju, OIB 48966440834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TANKERSKA PLOVIDBA d.o.o. za proizvodnju, prijevoz i usluge u stečaju</item>
    </izvorni_sadrzaj>
    <derivirana_varijabla naziv="DomainObject.Predmet.ProtuStrankaListFormated_1">
      <item>TANKERSKA PLOVIDBA d.o.o. za proizvodnju, prijevoz i usluge u stečaju</item>
    </derivirana_varijabla>
  </DomainObject.Predmet.ProtuStrankaListFormated>
  <DomainObject.Predmet.ProtuStrankaListFormatedOIB>
    <izvorni_sadrzaj>
      <item>TANKERSKA PLOVIDBA d.o.o. za proizvodnju, prijevoz i usluge u stečaju, OIB 48966440834</item>
    </izvorni_sadrzaj>
    <derivirana_varijabla naziv="DomainObject.Predmet.ProtuStrankaListFormatedOIB_1">
      <item>TANKERSKA PLOVIDBA d.o.o. za proizvodnju, prijevoz i usluge u stečaju, OIB 48966440834</item>
    </derivirana_varijabla>
  </DomainObject.Predmet.ProtuStrankaListFormatedOIB>
  <DomainObject.Predmet.ProtuStrankaListFormatedWithAdress>
    <izvorni_sadrzaj>
      <item>TANKERSKA PLOVIDBA d.o.o. za proizvodnju, prijevoz i usluge u stečaju, Ruščičkih žrtava 45, 35000 Rušćica</item>
    </izvorni_sadrzaj>
    <derivirana_varijabla naziv="DomainObject.Predmet.ProtuStrankaListFormatedWithAdress_1">
      <item>TANKERSKA PLOVIDBA d.o.o. za proizvodnju, prijevoz i usluge u stečaju, Ruščičkih žrtava 45, 35000 Rušćica</item>
    </derivirana_varijabla>
  </DomainObject.Predmet.ProtuStrankaListFormatedWithAdress>
  <DomainObject.Predmet.ProtuStrankaListFormatedWithAdressOIB>
    <izvorni_sadrzaj>
      <item>TANKERSKA PLOVIDBA d.o.o. za proizvodnju, prijevoz i usluge u stečaju, OIB 48966440834, Ruščičkih žrtava 45, 35000 Rušćica</item>
    </izvorni_sadrzaj>
    <derivirana_varijabla naziv="DomainObject.Predmet.ProtuStrankaListFormatedWithAdressOIB_1">
      <item>TANKERSKA PLOVIDBA d.o.o. za proizvodnju, prijevoz i usluge u stečaju, OIB 48966440834, Ruščičkih žrtava 45, 35000 Rušćica</item>
    </derivirana_varijabla>
  </DomainObject.Predmet.ProtuStrankaListFormatedWithAdressOIB>
  <DomainObject.Predmet.ProtuStrankaListNazivFormated>
    <izvorni_sadrzaj>
      <item>TANKERSKA PLOVIDBA d.o.o. za proizvodnju, prijevoz i usluge u stečaju</item>
    </izvorni_sadrzaj>
    <derivirana_varijabla naziv="DomainObject.Predmet.ProtuStrankaListNazivFormated_1">
      <item>TANKERSKA PLOVIDBA d.o.o. za proizvodnju, prijevoz i usluge u stečaju</item>
    </derivirana_varijabla>
  </DomainObject.Predmet.ProtuStrankaListNazivFormated>
  <DomainObject.Predmet.ProtuStrankaListNazivFormatedOIB>
    <izvorni_sadrzaj>
      <item>TANKERSKA PLOVIDBA d.o.o. za proizvodnju, prijevoz i usluge u stečaju, OIB 48966440834</item>
    </izvorni_sadrzaj>
    <derivirana_varijabla naziv="DomainObject.Predmet.ProtuStrankaListNazivFormatedOIB_1">
      <item>TANKERSKA PLOVIDBA d.o.o. za proizvodnju, prijevoz i usluge u stečaju, OIB 48966440834</item>
    </derivirana_varijabla>
  </DomainObject.Predmet.ProtuStrankaListNazivFormatedOIB>
  <DomainObject.Predmet.OstaliList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Formated>
  <DomainObject.Predmet.OstaliList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FormatedOIB>
  <DomainObject.Predmet.OstaliListFormatedWithAdress>
    <izvorni_sadrzaj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FormatedWithAdress_1"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FormatedWithAdress>
  <DomainObject.Predmet.OstaliListFormatedWithAdressOIB>
    <izvorni_sadrzaj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FormatedWithAdressOIB_1"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FormatedWithAdressOIB>
  <DomainObject.Predmet.OstaliListNaziv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Naziv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NazivFormated>
  <DomainObject.Predmet.OstaliListNaziv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Naziv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TANKERSKA PLOVIDBA d.o.o. za proizvodnju, prijevoz i usluge u stečaju</izvorni_sadrzaj>
    <derivirana_varijabla naziv="DomainObject.Predmet.ProtustrankaIDrugi_1">TANKERSKA PLOVIDBA d.o.o. za proizvodnju, prijevoz i usluge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TANKERSKA PLOVIDBA d.o.o. za proizvodnju, prijevoz i usluge u stečaju, OIB 48966440834, Ruščičkih žrtava 45, 35000 Rušćica</izvorni_sadrzaj>
    <derivirana_varijabla naziv="DomainObject.Predmet.ProtustrankaIDrugiAdressOIB_1">TANKERSKA PLOVIDBA d.o.o. za proizvodnju, prijevoz i usluge u stečaju, OIB 48966440834, Ruščičkih žrtava 45,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SudioniciListNaziv_1"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SudioniciListNaziv>
  <DomainObject.Predmet.SudioniciListAdressOIB>
    <izvorni_sadrzaj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SudioniciListAdressOIB_1"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St-386/2014-218</izvorni_sadrzaj>
    <derivirana_varijabla naziv="DomainObject.PredzadnjaOdlukaIzPredmeta.Oznaka_1">St-386/2014-218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354</properties:Words>
  <properties:Characters>1921</properties:Characters>
  <properties:Lines>53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2018-10-04T09:47:00Z</dcterms:created>
  <dc:creator>wsadmin</dc:creator>
  <cp:lastModifiedBy>wsadmin</cp:lastModifiedBy>
  <cp:lastPrinted>2018-11-05T10:59:00Z</cp:lastPrinted>
  <dcterms:modified xmlns:xsi="http://www.w3.org/2001/XMLSchema-instance" xsi:type="dcterms:W3CDTF">2018-11-05T11:13:00Z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(St-386-2014-05.11.18.-TANKERSKA PLOVIDBA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