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9a0a" w14:paraId="1409a0a" w:rsidRDefault="00C54FD6" w:rsidP="00C54FD6" w:rsidR="00C54FD6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54FD6" w:rsidP="00C54FD6" w:rsidR="00C54FD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54FD6" w:rsidP="00C54FD6" w:rsidR="00C54FD6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54FD6" w:rsidP="00C54FD6" w:rsidR="00C54FD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C54FD6" w:rsidP="00C54FD6" w:rsidR="00C54FD6">
      <w:pPr>
        <w:rPr>
          <w:rFonts w:cs="Times New Roman"/>
        </w:rPr>
      </w:pPr>
    </w:p>
    <w:p w:rsidRDefault="00C54FD6" w:rsidP="00C54FD6" w:rsidR="00C54FD6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C54FD6" w:rsidP="00C54FD6" w:rsidR="00C54FD6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4FD6" w:rsidP="00C54FD6" w:rsidR="00C54FD6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dužnika, VAR-MONT d.o.o., OIB: 02335280100 sa sjedištem u Ivana Severa 15, 42000 Varaždin, 29. ožujka 2017.</w:t>
      </w:r>
    </w:p>
    <w:p w:rsidRDefault="00C54FD6" w:rsidP="00C54FD6" w:rsidR="00C54FD6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C54FD6" w:rsidP="00C54FD6" w:rsidR="00C54FD6">
      <w:pPr>
        <w:spacing w:after="0"/>
        <w:jc w:val="center"/>
        <w:rPr>
          <w:rFonts w:cs="Times New Roman"/>
        </w:rPr>
      </w:pPr>
    </w:p>
    <w:p w:rsidRDefault="00C54FD6" w:rsidP="00C54FD6" w:rsidR="00C54FD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VAR-MONT d.o.o., OIB: 02335280100 sa sjedištem u Ivana Severa 15, 42000 Varaždin.</w:t>
      </w:r>
    </w:p>
    <w:p w:rsidRDefault="00C54FD6" w:rsidP="00C54FD6" w:rsidR="00C54FD6">
      <w:pPr>
        <w:pStyle w:val="Odlomakpopisa"/>
        <w:ind w:left="1080"/>
        <w:rPr>
          <w:rFonts w:cs="Times New Roman"/>
        </w:rPr>
      </w:pPr>
    </w:p>
    <w:p w:rsidRDefault="00C54FD6" w:rsidP="00C54FD6" w:rsidR="00C54F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C54FD6">
        <w:rPr>
          <w:rFonts w:cs="Times New Roman"/>
        </w:rPr>
        <w:t xml:space="preserve">Za stečajnog upravitelja imenuje se </w:t>
      </w:r>
      <w:r>
        <w:rPr>
          <w:rFonts w:cs="Times New Roman"/>
        </w:rPr>
        <w:t>Jugoslav Puran, Josipa Jelačića 12, Bjelovar, OIB: 70582689973.</w:t>
      </w:r>
    </w:p>
    <w:p w:rsidRDefault="00C54FD6" w:rsidP="00C54FD6" w:rsidR="00C54FD6" w:rsidRPr="00C54FD6">
      <w:pPr>
        <w:pStyle w:val="ListaeSPIS"/>
        <w:numPr>
          <w:ilvl w:val="0"/>
          <w:numId w:val="0"/>
        </w:numPr>
        <w:spacing w:after="0"/>
        <w:ind w:left="624"/>
      </w:pPr>
    </w:p>
    <w:p w:rsidRDefault="00C54FD6" w:rsidP="00C54FD6" w:rsidR="00C54F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C54FD6" w:rsidP="00C54FD6" w:rsidR="00C54FD6">
      <w:pPr>
        <w:pStyle w:val="Odlomakpopisa"/>
        <w:ind w:left="1080"/>
        <w:rPr>
          <w:rFonts w:cs="Times New Roman"/>
        </w:rPr>
      </w:pPr>
    </w:p>
    <w:p w:rsidRDefault="00C54FD6" w:rsidP="00C54FD6" w:rsidR="00C54FD6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C54FD6" w:rsidP="00C54FD6" w:rsidR="00C54FD6">
      <w:pPr>
        <w:jc w:val="center"/>
        <w:rPr>
          <w:rFonts w:cs="Times New Roman"/>
        </w:rPr>
      </w:pPr>
    </w:p>
    <w:p w:rsidRDefault="00C54FD6" w:rsidP="00C54FD6" w:rsidR="00C54FD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54FD6" w:rsidP="00C54FD6" w:rsidR="00C54FD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 w:rsidR="009F454D">
        <w:rPr>
          <w:rFonts w:cs="Times New Roman"/>
        </w:rPr>
        <w:t>ncijska agencija podnijela je 16. prosinca</w:t>
      </w:r>
      <w:r>
        <w:rPr>
          <w:rFonts w:cs="Times New Roman"/>
        </w:rPr>
        <w:t xml:space="preserve">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54FD6" w:rsidP="00C54FD6" w:rsidR="00C54FD6">
      <w:pPr>
        <w:spacing w:after="0"/>
        <w:rPr>
          <w:rFonts w:cs="Times New Roman"/>
        </w:rPr>
      </w:pPr>
    </w:p>
    <w:p w:rsidRDefault="00C54FD6" w:rsidP="00C54FD6" w:rsidR="00C54FD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</w:t>
      </w:r>
      <w:r>
        <w:rPr>
          <w:rFonts w:cs="Times New Roman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54FD6" w:rsidP="00C54FD6" w:rsidR="00C54FD6">
      <w:pPr>
        <w:jc w:val="both"/>
        <w:rPr>
          <w:rFonts w:cs="Times New Roman"/>
        </w:rPr>
      </w:pPr>
    </w:p>
    <w:p w:rsidRDefault="009F454D" w:rsidP="00C54FD6" w:rsidR="009F454D">
      <w:pPr>
        <w:jc w:val="both"/>
        <w:rPr>
          <w:rFonts w:cs="Times New Roman"/>
        </w:rPr>
      </w:pPr>
    </w:p>
    <w:p w:rsidRDefault="009F454D" w:rsidP="00C54FD6" w:rsidR="00C54FD6">
      <w:pPr>
        <w:jc w:val="center"/>
        <w:rPr>
          <w:rFonts w:cs="Times New Roman"/>
        </w:rPr>
      </w:pPr>
      <w:r>
        <w:rPr>
          <w:rFonts w:cs="Times New Roman"/>
        </w:rPr>
        <w:t>U Varaždin, 29. ožujka 2017</w:t>
      </w:r>
      <w:r w:rsidR="00C54FD6">
        <w:rPr>
          <w:rFonts w:cs="Times New Roman"/>
        </w:rPr>
        <w:t>.</w:t>
      </w:r>
    </w:p>
    <w:p w:rsidRDefault="009F454D" w:rsidP="00C54FD6" w:rsidR="009F454D">
      <w:pPr>
        <w:jc w:val="center"/>
        <w:rPr>
          <w:rFonts w:cs="Times New Roman"/>
        </w:rPr>
      </w:pPr>
    </w:p>
    <w:p w:rsidRDefault="00C54FD6" w:rsidP="00C54FD6" w:rsidR="00C54FD6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C54FD6" w:rsidP="00C54FD6" w:rsidR="00C54FD6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C54FD6" w:rsidP="00C54FD6" w:rsidR="003C7E17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3C7E17">
        <w:rPr>
          <w:rFonts w:cs="Times New Roman"/>
        </w:rPr>
        <w:t>, v.r.</w:t>
      </w:r>
    </w:p>
    <w:p w:rsidRDefault="00685362" w:rsidP="00C54FD6" w:rsidR="00685362">
      <w:pPr>
        <w:rPr>
          <w:rFonts w:cs="Times New Roman"/>
        </w:rPr>
      </w:pPr>
    </w:p>
    <w:p w:rsidRDefault="00685362" w:rsidP="00C54FD6" w:rsidR="00685362">
      <w:pPr>
        <w:rPr>
          <w:rFonts w:cs="Times New Roman"/>
        </w:rPr>
      </w:pPr>
    </w:p>
    <w:p w:rsidRDefault="00C54FD6" w:rsidP="00C54FD6" w:rsidR="00C54FD6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</w:t>
      </w:r>
      <w:r w:rsidR="009F454D">
        <w:rPr>
          <w:rFonts w:cs="Times New Roman"/>
        </w:rPr>
        <w:t xml:space="preserve">                              </w:t>
      </w:r>
    </w:p>
    <w:p w:rsidRDefault="009F454D" w:rsidP="009F454D" w:rsidR="009F454D">
      <w:pPr>
        <w:jc w:val="both"/>
      </w:pPr>
      <w:r>
        <w:t>UPUTA O PRAVNOM LIJEKU:</w:t>
      </w:r>
    </w:p>
    <w:p w:rsidRDefault="009F454D" w:rsidP="009F454D" w:rsidR="009F454D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54FD6" w:rsidP="00C54FD6" w:rsidR="00C54FD6">
      <w:pPr>
        <w:spacing w:after="0"/>
        <w:jc w:val="both"/>
        <w:rPr>
          <w:rFonts w:cs="Times New Roman"/>
        </w:rPr>
      </w:pPr>
    </w:p>
    <w:p w:rsidRDefault="00C54FD6" w:rsidP="00C54FD6" w:rsidR="00C54FD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54FD6" w:rsidP="00C54FD6" w:rsidR="00C54FD6">
      <w:pPr>
        <w:spacing w:after="0"/>
        <w:rPr>
          <w:rFonts w:cs="Times New Roman"/>
        </w:rPr>
      </w:pPr>
    </w:p>
    <w:p w:rsidRDefault="00C54FD6" w:rsidP="00C54FD6" w:rsidR="00C54FD6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</w:t>
      </w:r>
      <w:r w:rsidR="009F454D">
        <w:rPr>
          <w:rFonts w:cs="Times New Roman"/>
        </w:rPr>
        <w:t>družnica Varaždin, A. Cesarca 2</w:t>
      </w:r>
    </w:p>
    <w:p w:rsidRDefault="00C54FD6" w:rsidP="00C54FD6" w:rsidR="00C54FD6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</w:t>
      </w:r>
      <w:r w:rsidR="009F454D">
        <w:rPr>
          <w:rFonts w:cs="Times New Roman"/>
        </w:rPr>
        <w:t>VAR-MONT d.o.o., Ivana Severa 15, 42000 Varaždin</w:t>
      </w:r>
    </w:p>
    <w:p w:rsidRDefault="009F454D" w:rsidP="00C54FD6" w:rsidR="00C54FD6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 dužnika, Ivan </w:t>
      </w:r>
      <w:proofErr w:type="spellStart"/>
      <w:r>
        <w:rPr>
          <w:rFonts w:cs="Times New Roman"/>
        </w:rPr>
        <w:t>Furjan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ulica 100/c, Varaždin</w:t>
      </w:r>
    </w:p>
    <w:p w:rsidRDefault="00C54FD6" w:rsidP="00C54FD6" w:rsidR="00C54FD6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9F454D">
        <w:rPr>
          <w:rFonts w:cs="Times New Roman"/>
        </w:rPr>
        <w:t>Jugoslav Puran, Josipa Jelačića 12, Bjelovar</w:t>
      </w:r>
    </w:p>
    <w:p w:rsidRDefault="00C54FD6" w:rsidP="00C54FD6" w:rsidR="00C54FD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 w:rsidR="009F454D">
        <w:rPr>
          <w:rFonts w:cs="Times New Roman"/>
        </w:rPr>
        <w:t>vni odjel, Varaždin, B. Radić 2</w:t>
      </w:r>
    </w:p>
    <w:p w:rsidRDefault="00C54FD6" w:rsidP="00C54FD6" w:rsidR="00C54FD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Porezna uprava, Područni ured Sjeverna</w:t>
      </w:r>
      <w:r w:rsidR="009F454D">
        <w:rPr>
          <w:rFonts w:cs="Times New Roman"/>
        </w:rPr>
        <w:t xml:space="preserve"> Hrvatska, Varaždin, </w:t>
      </w:r>
      <w:proofErr w:type="spellStart"/>
      <w:r w:rsidR="009F454D">
        <w:rPr>
          <w:rFonts w:cs="Times New Roman"/>
        </w:rPr>
        <w:t>Graberje</w:t>
      </w:r>
      <w:proofErr w:type="spellEnd"/>
      <w:r w:rsidR="009F454D">
        <w:rPr>
          <w:rFonts w:cs="Times New Roman"/>
        </w:rPr>
        <w:t xml:space="preserve"> 1</w:t>
      </w:r>
    </w:p>
    <w:p w:rsidRDefault="00C54FD6" w:rsidP="00C54FD6" w:rsidR="00C54FD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</w:t>
      </w:r>
      <w:r w:rsidR="009F454D">
        <w:rPr>
          <w:rFonts w:cs="Times New Roman"/>
        </w:rPr>
        <w:t>gistar, odmah i nakon pravomoćnosti</w:t>
      </w:r>
    </w:p>
    <w:p w:rsidRDefault="00C54FD6" w:rsidP="004F27AE" w:rsidR="00AE649C" w:rsidRPr="00C54FD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C54FD6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5493" w:rsidP="00537B78" w:rsidR="00FD5493">
      <w:r>
        <w:separator/>
      </w:r>
    </w:p>
  </w:endnote>
  <w:endnote w:id="0" w:type="continuationSeparator">
    <w:p w:rsidRDefault="00FD5493" w:rsidP="00537B78" w:rsidR="00FD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5493" w:rsidP="00537B78" w:rsidR="00FD5493">
      <w:r>
        <w:separator/>
      </w:r>
    </w:p>
  </w:footnote>
  <w:footnote w:id="0" w:type="continuationSeparator">
    <w:p w:rsidRDefault="00FD5493" w:rsidP="00537B78" w:rsidR="00FD5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FD6" w:rsidR="008333A9">
    <w:pPr>
      <w:pStyle w:val="Zaglavlje"/>
    </w:pPr>
    <w:r>
      <w:rPr>
        <w:rStyle w:val="PozadinaSvijetloCrvena"/>
        <w:shd w:fill="auto" w:color="auto" w:val="clear"/>
      </w:rPr>
      <w:t>Poslovni broj: 5 St-1156/16-5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E1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F74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6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54D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FD6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49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031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9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St-1156/2016-5</izvorni_sadrzaj>
    <derivirana_varijabla naziv="DomainObject.Oznaka_1">St-1156/2016-5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VAR-MONT društvo s ograničenom odgovornošću za trgovinu na veliko i malo, uvoz i izvoz, zastupanje i posredovanje</izvorni_sadrzaj>
    <derivirana_varijabla naziv="DomainObject.Predmet.ProtustrankaFormated_1">  VAR-MONT društvo s ograničenom odgovornošću za trgovinu na veliko i malo, uvoz i izvoz, zastupanje i posredovanje</derivirana_varijabla>
  </DomainObject.Predmet.ProtustrankaFormated>
  <DomainObject.Predmet.ProtustrankaFormatedOIB>
    <izvorni_sadrzaj>  VAR-MONT društvo s ograničenom odgovornošću za trgovinu na veliko i malo, uvoz i izvoz, zastupanje i posredovanje, OIB 02335280100</izvorni_sadrzaj>
    <derivirana_varijabla naziv="DomainObject.Predmet.ProtustrankaFormatedOIB_1">  VAR-MONT društvo s ograničenom odgovornošću za trgovinu na veliko i malo, uvoz i izvoz, zastupanje i posredovanje, OIB 02335280100</derivirana_varijabla>
  </DomainObject.Predmet.ProtustrankaFormatedOIB>
  <DomainObject.Predmet.ProtustrankaFormatedWithAdress>
    <izvorni_sadrzaj> VAR-MONT društvo s ograničenom odgovornošću za trgovinu na veliko i malo, uvoz i izvoz, zastupanje i posredovanje, Ivana Severa 15, 42000 Varaždin</izvorni_sadrzaj>
    <derivirana_varijabla naziv="DomainObject.Predmet.ProtustrankaFormatedWithAdress_1"> VAR-MONT društvo s ograničenom odgovornošću za trgovinu na veliko i malo, uvoz i izvoz, zastupanje i posredovanje, Ivana Severa 15, 42000 Varaždin</derivirana_varijabla>
  </DomainObject.Predmet.ProtustrankaFormatedWithAdress>
  <DomainObject.Predmet.ProtustrankaFormatedWithAdressOIB>
    <izvorni_sadrzaj> VAR-MONT društvo s ograničenom odgovornošću za trgovinu na veliko i malo, uvoz i izvoz, zastupanje i posredovanje, OIB 02335280100, Ivana Severa 15, 42000 Varaždin</izvorni_sadrzaj>
    <derivirana_varijabla naziv="DomainObject.Predmet.ProtustrankaFormatedWithAdressOIB_1"> VAR-MONT društvo s ograničenom odgovornošću za trgovinu na veliko i malo, uvoz i izvoz, zastupanje i posredovanje, OIB 02335280100, Ivana Severa 15, 42000 Varaždin</derivirana_varijabla>
  </DomainObject.Predmet.ProtustrankaFormatedWithAdressOIB>
  <DomainObject.Predmet.ProtustrankaWithAdress>
    <izvorni_sadrzaj>VAR-MONT društvo s ograničenom odgovornošću za trgovinu na veliko i malo, uvoz i izvoz, zastupanje i posredovanje Ivana Severa 15, 42000 Varaždin</izvorni_sadrzaj>
    <derivirana_varijabla naziv="DomainObject.Predmet.ProtustrankaWithAdress_1">VAR-MONT društvo s ograničenom odgovornošću za trgovinu na veliko i malo, uvoz i izvoz, zastupanje i posredovanje Ivana Severa 15, 42000 Varaždin</derivirana_varijabla>
  </DomainObject.Predmet.ProtustrankaWithAdress>
  <DomainObject.Predmet.ProtustrankaWithAdressOIB>
    <izvorni_sadrzaj>VAR-MONT društvo s ograničenom odgovornošću za trgovinu na veliko i malo, uvoz i izvoz, zastupanje i posredovanje, OIB 02335280100, Ivana Severa 15, 42000 Varaždin</izvorni_sadrzaj>
    <derivirana_varijabla naziv="DomainObject.Predmet.ProtustrankaWithAdressOIB_1">VAR-MONT društvo s ograničenom odgovornošću za trgovinu na veliko i malo, uvoz i izvoz, zastupanje i posredovanje, OIB 02335280100, Ivana Severa 15, 42000 Varaždin</derivirana_varijabla>
  </DomainObject.Predmet.ProtustrankaWithAdressOIB>
  <DomainObject.Predmet.ProtustrankaNazivFormated>
    <izvorni_sadrzaj>VAR-MONT društvo s ograničenom odgovornošću za trgovinu na veliko i malo, uvoz i izvoz, zastupanje i posredovanje</izvorni_sadrzaj>
    <derivirana_varijabla naziv="DomainObject.Predmet.ProtustrankaNazivFormated_1">VAR-MONT društvo s ograničenom odgovornošću za trgovinu na veliko i malo, uvoz i izvoz, zastupanje i posredovanje</derivirana_varijabla>
  </DomainObject.Predmet.ProtustrankaNazivFormated>
  <DomainObject.Predmet.ProtustrankaNazivFormatedOIB>
    <izvorni_sadrzaj>VAR-MONT društvo s ograničenom odgovornošću za trgovinu na veliko i malo, uvoz i izvoz, zastupanje i posredovanje, OIB 02335280100</izvorni_sadrzaj>
    <derivirana_varijabla naziv="DomainObject.Predmet.ProtustrankaNazivFormatedOIB_1">VAR-MONT društvo s ograničenom odgovornošću za trgovinu na veliko i malo, uvoz i izvoz, zastupanje i posredovanje, OIB 02335280100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153041.40</izvorni_sadrzaj>
    <derivirana_varijabla naziv="DomainObject.Predmet.TrenutnaVrijednost_1">153041.40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VAR-MONT društvo s ograničenom odgovornošću za trgovinu na veliko i malo, uvoz i izvoz, zastupanje i posredovanje</item>
    </izvorni_sadrzaj>
    <derivirana_varijabla naziv="DomainObject.Predmet.ProtuStrankaListFormated_1">
      <item>VAR-MONT društvo s ograničenom odgovornošću za trgovinu na veliko i malo, uvoz i izvoz, zastupanje i posredovanje</item>
    </derivirana_varijabla>
  </DomainObject.Predmet.ProtuStrankaListFormated>
  <DomainObject.Predmet.ProtuStrankaListFormatedOIB>
    <izvorni_sadrzaj>
      <item>VAR-MONT društvo s ograničenom odgovornošću za trgovinu na veliko i malo, uvoz i izvoz, zastupanje i posredovanje, OIB 02335280100</item>
    </izvorni_sadrzaj>
    <derivirana_varijabla naziv="DomainObject.Predmet.ProtuStrankaListFormatedOIB_1">
      <item>VAR-MONT društvo s ograničenom odgovornošću za trgovinu na veliko i malo, uvoz i izvoz, zastupanje i posredovanje, OIB 02335280100</item>
    </derivirana_varijabla>
  </DomainObject.Predmet.ProtuStrankaListFormatedOIB>
  <DomainObject.Predmet.ProtuStrankaListFormatedWithAdress>
    <izvorni_sadrzaj>
      <item>VAR-MONT društvo s ograničenom odgovornošću za trgovinu na veliko i malo, uvoz i izvoz, zastupanje i posredovanje, Ivana Severa 15, 42000 Varaždin</item>
    </izvorni_sadrzaj>
    <derivirana_varijabla naziv="DomainObject.Predmet.ProtuStrankaListFormatedWithAdress_1">
      <item>VAR-MONT društvo s ograničenom odgovornošću za trgovinu na veliko i malo, uvoz i izvoz, zastupanje i posredovanje, Ivana Severa 15, 42000 Varaždin</item>
    </derivirana_varijabla>
  </DomainObject.Predmet.ProtuStrankaListFormatedWithAdress>
  <DomainObject.Predmet.ProtuStrankaListFormatedWithAdressOIB>
    <izvorni_sadrzaj>
      <item>VAR-MONT društvo s ograničenom odgovornošću za trgovinu na veliko i malo, uvoz i izvoz, zastupanje i posredovanje, OIB 02335280100, Ivana Severa 15, 42000 Varaždin</item>
    </izvorni_sadrzaj>
    <derivirana_varijabla naziv="DomainObject.Predmet.ProtuStrankaListFormatedWithAdressOIB_1">
      <item>VAR-MONT društvo s ograničenom odgovornošću za trgovinu na veliko i malo, uvoz i izvoz, zastupanje i posredovanje, OIB 02335280100, Ivana Severa 15, 42000 Varaždin</item>
    </derivirana_varijabla>
  </DomainObject.Predmet.ProtuStrankaListFormatedWithAdressOIB>
  <DomainObject.Predmet.ProtuStrankaListNazivFormated>
    <izvorni_sadrzaj>
      <item>VAR-MONT društvo s ograničenom odgovornošću za trgovinu na veliko i malo, uvoz i izvoz, zastupanje i posredovanje</item>
    </izvorni_sadrzaj>
    <derivirana_varijabla naziv="DomainObject.Predmet.ProtuStrankaListNazivFormated_1">
      <item>VAR-MONT društvo s ograničenom odgovornošću za trgovinu na veliko i malo, uvoz i izvoz, zastupanje i posredovanje</item>
    </derivirana_varijabla>
  </DomainObject.Predmet.ProtuStrankaListNazivFormated>
  <DomainObject.Predmet.ProtuStrankaListNazivFormatedOIB>
    <izvorni_sadrzaj>
      <item>VAR-MONT društvo s ograničenom odgovornošću za trgovinu na veliko i malo, uvoz i izvoz, zastupanje i posredovanje, OIB 02335280100</item>
    </izvorni_sadrzaj>
    <derivirana_varijabla naziv="DomainObject.Predmet.ProtuStrankaListNazivFormatedOIB_1">
      <item>VAR-MONT društvo s ograničenom odgovornošću za trgovinu na veliko i malo, uvoz i izvoz, zastupanje i posredovanje, OIB 02335280100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St-1156/2016-5</izvorni_sadrzaj>
    <derivirana_varijabla naziv="DomainObject.PoslovniBrojDokumenta_1">St-1156/2016-5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VAR-MONT društvo s ograničenom odgovornošću za trgovinu na veliko i malo, uvoz i izvoz, zastupanje i posredovanje</izvorni_sadrzaj>
    <derivirana_varijabla naziv="DomainObject.Predmet.ProtustrankaIDrugi_1">VAR-MONT društvo s ograničenom odgovornošću za trgovinu na veliko i malo, uvoz i izvoz, zastupanje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VAR-MONT društvo s ograničenom odgovornošću za trgovinu na veliko i malo, uvoz i izvoz, zastupanje i posredovanje, OIB 02335280100, Ivana Severa 15, 42000 Varaždin</izvorni_sadrzaj>
    <derivirana_varijabla naziv="DomainObject.Predmet.ProtustrankaIDrugiAdressOIB_1">VAR-MONT društvo s ograničenom odgovornošću za trgovinu na veliko i malo, uvoz i izvoz, zastupanje i posredovanje, OIB 02335280100, Ivana Severa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VAR-MONT društvo s ograničenom odgovornošću za trgovinu na veliko i malo, uvoz i izvoz, zastupanje i posredovanje</item>
      <item>Financijska agencija</item>
      <item>e-oglasna ploča</item>
      <item>Sudski registar</item>
    </izvorni_sadrzaj>
    <derivirana_varijabla naziv="DomainObject.Predmet.SudioniciListNaziv_1">
      <item>VAR-MONT društvo s ograničenom odgovornošću za trgovinu na veliko i malo, uvoz i izvoz, zastupanje i posredovanje</item>
      <item>Financijska agencija</item>
      <item>e-oglasna ploča</item>
      <item>Sudski registar</item>
    </derivirana_varijabla>
  </DomainObject.Predmet.SudioniciListNaziv>
  <DomainObject.Predmet.SudioniciListAdressOIB>
    <izvorni_sadrzaj>
      <item>VAR-MONT društvo s ograničenom odgovornošću za trgovinu na veliko i malo, uvoz i izvoz, zastupanje i posredovanje, OIB 02335280100, Ivana Severa 15,42000 Varaždin</item>
      <item>Financijska agencija, OIB 85821130368, Ulica grada Vukovara 70,10000 Zagreb</item>
      <item>e-oglasna ploča</item>
      <item>Sudski registar</item>
    </izvorni_sadrzaj>
    <derivirana_varijabla naziv="DomainObject.Predmet.SudioniciListAdressOIB_1">
      <item>VAR-MONT društvo s ograničenom odgovornošću za trgovinu na veliko i malo, uvoz i izvoz, zastupanje i posredovanje, OIB 02335280100, Ivana Severa 15,42000 Varaždin</item>
      <item>Financijska agencija, OIB 85821130368, Ulica grada Vukovara 70,10000 Zagreb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4D60E-DD10-40F4-BCEB-A9DF5202F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2713</properties:Characters>
  <properties:Lines>72</properties:Lines>
  <properties:Paragraphs>28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2017-03-29T10:46:00Z</cp:lastPrinted>
  <dcterms:modified xmlns:xsi="http://www.w3.org/2001/XMLSchema-instance" xsi:type="dcterms:W3CDTF">2017-03-29T10:46:00Z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