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5266" w14:paraId="0e15266" w:rsidRDefault="00254B88" w:rsidP="009C4947" w:rsidR="00254B88" w:rsidRPr="009C494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>
      <w:r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REPUBLIKA HRVATSKA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TRGOVAČKI SUD U ZAGREBU</w:t>
      </w:r>
    </w:p>
    <w:p w:rsidRDefault="00254B88" w:rsidP="00184D7F" w:rsidR="00254B88" w:rsidRPr="009C4947">
      <w:pPr>
        <w:rPr>
          <w:sz w:val="24"/>
          <w:szCs w:val="24"/>
          <w:lang w:val="pt-BR"/>
        </w:rPr>
      </w:pPr>
      <w:r w:rsidRPr="009C4947">
        <w:rPr>
          <w:sz w:val="24"/>
          <w:szCs w:val="24"/>
          <w:lang w:val="pl-PL"/>
        </w:rPr>
        <w:t>Zagreb, Amruševa 2/II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  <w:t xml:space="preserve">    </w:t>
      </w:r>
      <w:r w:rsidR="00202AB4">
        <w:rPr>
          <w:sz w:val="24"/>
          <w:szCs w:val="24"/>
          <w:lang w:val="pt-BR"/>
        </w:rPr>
        <w:t>85</w:t>
      </w:r>
      <w:r w:rsidRPr="009C4947">
        <w:rPr>
          <w:sz w:val="24"/>
          <w:szCs w:val="24"/>
          <w:lang w:val="pt-BR"/>
        </w:rPr>
        <w:t>. St-</w:t>
      </w:r>
      <w:r w:rsidR="008674A7">
        <w:rPr>
          <w:sz w:val="24"/>
          <w:szCs w:val="24"/>
          <w:lang w:val="pt-BR"/>
        </w:rPr>
        <w:t>5859</w:t>
      </w:r>
      <w:r w:rsidR="00D43E3D">
        <w:rPr>
          <w:sz w:val="24"/>
          <w:szCs w:val="24"/>
          <w:lang w:val="pt-BR"/>
        </w:rPr>
        <w:t>/16</w:t>
      </w:r>
    </w:p>
    <w:p w:rsidRDefault="00254B88" w:rsidP="00184D7F" w:rsidR="00254B88" w:rsidRPr="00D45CA3">
      <w:pPr>
        <w:rPr>
          <w:sz w:val="24"/>
          <w:szCs w:val="24"/>
          <w:lang w:val="hr-HR"/>
        </w:rPr>
      </w:pPr>
    </w:p>
    <w:p w:rsidRDefault="007921A0" w:rsidP="007921A0" w:rsidR="007921A0" w:rsidRPr="00100EC0">
      <w:pPr>
        <w:ind w:left="5040"/>
        <w:jc w:val="both"/>
        <w:rPr>
          <w:sz w:val="24"/>
          <w:szCs w:val="24"/>
          <w:lang w:val="hr-HR"/>
        </w:rPr>
      </w:pPr>
      <w:r w:rsidRPr="00100EC0">
        <w:rPr>
          <w:sz w:val="24"/>
          <w:szCs w:val="24"/>
          <w:lang w:val="hr-HR"/>
        </w:rPr>
        <w:t xml:space="preserve">Stečajni upravitelj Marko Marić </w:t>
      </w:r>
    </w:p>
    <w:p w:rsidRDefault="007921A0" w:rsidP="007921A0" w:rsidR="007921A0" w:rsidRPr="00100EC0">
      <w:pPr>
        <w:ind w:firstLine="720" w:left="4320"/>
        <w:jc w:val="both"/>
        <w:rPr>
          <w:sz w:val="24"/>
          <w:szCs w:val="24"/>
          <w:lang w:val="hr-HR"/>
        </w:rPr>
      </w:pPr>
      <w:r w:rsidRPr="00100EC0">
        <w:rPr>
          <w:sz w:val="24"/>
          <w:szCs w:val="24"/>
          <w:lang w:val="hr-HR"/>
        </w:rPr>
        <w:t xml:space="preserve">Zagreb, Petrinjska 59a </w:t>
      </w:r>
    </w:p>
    <w:p w:rsidRDefault="007921A0" w:rsidP="007921A0" w:rsidR="007921A0" w:rsidRPr="00100EC0">
      <w:pPr>
        <w:ind w:firstLine="720" w:left="4320"/>
        <w:jc w:val="both"/>
        <w:rPr>
          <w:sz w:val="24"/>
          <w:szCs w:val="24"/>
          <w:lang w:val="hr-HR"/>
        </w:rPr>
      </w:pPr>
      <w:proofErr w:type="spellStart"/>
      <w:r w:rsidRPr="00100EC0">
        <w:rPr>
          <w:sz w:val="24"/>
          <w:szCs w:val="24"/>
          <w:lang w:val="hr-HR"/>
        </w:rPr>
        <w:t>OIB</w:t>
      </w:r>
      <w:proofErr w:type="spellEnd"/>
      <w:r w:rsidRPr="00100EC0">
        <w:rPr>
          <w:sz w:val="24"/>
          <w:szCs w:val="24"/>
          <w:lang w:val="hr-HR"/>
        </w:rPr>
        <w:t>: 40578632064</w:t>
      </w:r>
    </w:p>
    <w:p w:rsidRDefault="0079765A" w:rsidP="0079765A" w:rsidR="0079765A">
      <w:pPr>
        <w:pStyle w:val="Odlomakpopisa"/>
        <w:overflowPunct/>
        <w:autoSpaceDE/>
        <w:autoSpaceDN/>
        <w:adjustRightInd/>
        <w:ind w:firstLine="720" w:left="4320"/>
        <w:jc w:val="center"/>
        <w:textAlignment w:val="auto"/>
        <w:rPr>
          <w:sz w:val="24"/>
          <w:szCs w:val="24"/>
        </w:rPr>
      </w:pPr>
    </w:p>
    <w:p w:rsidRDefault="00254B88" w:rsidP="00AD5FE9" w:rsidR="00254B88" w:rsidRPr="00D45CA3">
      <w:pPr>
        <w:rPr>
          <w:sz w:val="24"/>
          <w:szCs w:val="24"/>
          <w:lang w:val="hr-HR"/>
        </w:rPr>
      </w:pPr>
    </w:p>
    <w:p w:rsidRDefault="009C4947" w:rsidP="009C4947" w:rsidR="00326F15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 xml:space="preserve">U </w:t>
      </w:r>
      <w:r w:rsidR="006001FF" w:rsidRPr="00146063">
        <w:rPr>
          <w:sz w:val="24"/>
          <w:szCs w:val="24"/>
          <w:lang w:val="hr-HR"/>
        </w:rPr>
        <w:t xml:space="preserve">stečajnom postupku </w:t>
      </w:r>
      <w:r w:rsidR="006001FF" w:rsidRPr="0079765A">
        <w:rPr>
          <w:sz w:val="24"/>
          <w:szCs w:val="24"/>
          <w:lang w:val="hr-HR"/>
        </w:rPr>
        <w:t xml:space="preserve">nad dužnikom </w:t>
      </w:r>
      <w:proofErr w:type="spellStart"/>
      <w:r w:rsidR="00C05C8A" w:rsidRPr="00811211">
        <w:rPr>
          <w:sz w:val="24"/>
          <w:szCs w:val="24"/>
        </w:rPr>
        <w:t>TDZ</w:t>
      </w:r>
      <w:proofErr w:type="spellEnd"/>
      <w:r w:rsidR="00C05C8A" w:rsidRPr="00811211">
        <w:rPr>
          <w:sz w:val="24"/>
          <w:szCs w:val="24"/>
        </w:rPr>
        <w:t xml:space="preserve"> </w:t>
      </w:r>
      <w:proofErr w:type="spellStart"/>
      <w:r w:rsidR="00C05C8A" w:rsidRPr="00811211">
        <w:rPr>
          <w:sz w:val="24"/>
          <w:szCs w:val="24"/>
        </w:rPr>
        <w:t>CONFIDO</w:t>
      </w:r>
      <w:proofErr w:type="spellEnd"/>
      <w:r w:rsidR="00C05C8A" w:rsidRPr="00811211">
        <w:rPr>
          <w:sz w:val="24"/>
          <w:szCs w:val="24"/>
        </w:rPr>
        <w:t xml:space="preserve"> </w:t>
      </w:r>
      <w:proofErr w:type="spellStart"/>
      <w:r w:rsidR="00C05C8A" w:rsidRPr="00811211">
        <w:rPr>
          <w:sz w:val="24"/>
          <w:szCs w:val="24"/>
        </w:rPr>
        <w:t>d.o.o</w:t>
      </w:r>
      <w:proofErr w:type="spellEnd"/>
      <w:r w:rsidR="00C05C8A" w:rsidRPr="00811211">
        <w:rPr>
          <w:sz w:val="24"/>
          <w:szCs w:val="24"/>
        </w:rPr>
        <w:t xml:space="preserve">., Zagreb, </w:t>
      </w:r>
      <w:proofErr w:type="spellStart"/>
      <w:r w:rsidR="00C05C8A" w:rsidRPr="00811211">
        <w:rPr>
          <w:sz w:val="24"/>
          <w:szCs w:val="24"/>
        </w:rPr>
        <w:t>Zavrtnica</w:t>
      </w:r>
      <w:proofErr w:type="spellEnd"/>
      <w:r w:rsidR="00C05C8A" w:rsidRPr="00811211">
        <w:rPr>
          <w:sz w:val="24"/>
          <w:szCs w:val="24"/>
        </w:rPr>
        <w:t xml:space="preserve"> 17, </w:t>
      </w:r>
      <w:proofErr w:type="spellStart"/>
      <w:r w:rsidR="00C05C8A" w:rsidRPr="00811211">
        <w:rPr>
          <w:sz w:val="24"/>
          <w:szCs w:val="24"/>
        </w:rPr>
        <w:t>OIB</w:t>
      </w:r>
      <w:proofErr w:type="spellEnd"/>
      <w:r w:rsidR="00C05C8A" w:rsidRPr="00811211">
        <w:rPr>
          <w:sz w:val="24"/>
          <w:szCs w:val="24"/>
        </w:rPr>
        <w:t>: 29726445295</w:t>
      </w:r>
      <w:r w:rsidR="006001FF" w:rsidRPr="0079765A">
        <w:rPr>
          <w:sz w:val="24"/>
          <w:szCs w:val="24"/>
          <w:lang w:val="hr-HR"/>
        </w:rPr>
        <w:t>,</w:t>
      </w:r>
      <w:r w:rsidR="006001FF" w:rsidRPr="00146063">
        <w:rPr>
          <w:sz w:val="24"/>
          <w:szCs w:val="24"/>
          <w:lang w:val="hr-HR"/>
        </w:rPr>
        <w:t xml:space="preserve"> koji se pred ovim sudom </w:t>
      </w:r>
      <w:r w:rsidR="002F2A24">
        <w:rPr>
          <w:sz w:val="24"/>
          <w:szCs w:val="24"/>
          <w:lang w:val="hr-HR"/>
        </w:rPr>
        <w:t xml:space="preserve">vodi </w:t>
      </w:r>
      <w:r w:rsidR="006001FF" w:rsidRPr="00146063">
        <w:rPr>
          <w:sz w:val="24"/>
          <w:szCs w:val="24"/>
          <w:lang w:val="hr-HR"/>
        </w:rPr>
        <w:t>pod poslovnim brojem St-</w:t>
      </w:r>
      <w:r w:rsidR="00C05C8A">
        <w:rPr>
          <w:sz w:val="24"/>
          <w:szCs w:val="24"/>
          <w:lang w:val="hr-HR"/>
        </w:rPr>
        <w:t>5859</w:t>
      </w:r>
      <w:r w:rsidR="006001FF" w:rsidRPr="00146063">
        <w:rPr>
          <w:sz w:val="24"/>
          <w:szCs w:val="24"/>
          <w:lang w:val="hr-HR"/>
        </w:rPr>
        <w:t>/16, stečajni</w:t>
      </w:r>
      <w:r w:rsidR="001A4D80" w:rsidRPr="00146063">
        <w:rPr>
          <w:sz w:val="24"/>
          <w:szCs w:val="24"/>
          <w:lang w:val="hr-HR"/>
        </w:rPr>
        <w:t xml:space="preserve"> vjerov</w:t>
      </w:r>
      <w:r w:rsidR="002F2A24">
        <w:rPr>
          <w:sz w:val="24"/>
          <w:szCs w:val="24"/>
          <w:lang w:val="hr-HR"/>
        </w:rPr>
        <w:t>ni</w:t>
      </w:r>
      <w:r w:rsidR="00C05C8A">
        <w:rPr>
          <w:sz w:val="24"/>
          <w:szCs w:val="24"/>
          <w:lang w:val="hr-HR"/>
        </w:rPr>
        <w:t xml:space="preserve">ci </w:t>
      </w:r>
      <w:r w:rsidR="00D55F3F">
        <w:rPr>
          <w:sz w:val="24"/>
          <w:szCs w:val="24"/>
          <w:lang w:val="hr-HR"/>
        </w:rPr>
        <w:t xml:space="preserve">Damir </w:t>
      </w:r>
      <w:proofErr w:type="spellStart"/>
      <w:r w:rsidR="00D55F3F">
        <w:rPr>
          <w:sz w:val="24"/>
          <w:szCs w:val="24"/>
          <w:lang w:val="hr-HR"/>
        </w:rPr>
        <w:t>Čepelja</w:t>
      </w:r>
      <w:proofErr w:type="spellEnd"/>
      <w:r w:rsidR="00D55F3F">
        <w:rPr>
          <w:sz w:val="24"/>
          <w:szCs w:val="24"/>
          <w:lang w:val="hr-HR"/>
        </w:rPr>
        <w:t xml:space="preserve">, Bjelovar, Iločka 53, </w:t>
      </w:r>
      <w:proofErr w:type="spellStart"/>
      <w:r w:rsidR="00D55F3F">
        <w:rPr>
          <w:sz w:val="24"/>
          <w:szCs w:val="24"/>
          <w:lang w:val="hr-HR"/>
        </w:rPr>
        <w:t>OIB</w:t>
      </w:r>
      <w:proofErr w:type="spellEnd"/>
      <w:r w:rsidR="00D55F3F">
        <w:rPr>
          <w:sz w:val="24"/>
          <w:szCs w:val="24"/>
          <w:lang w:val="hr-HR"/>
        </w:rPr>
        <w:t xml:space="preserve">: 59809853801 i Senko </w:t>
      </w:r>
      <w:proofErr w:type="spellStart"/>
      <w:r w:rsidR="00D55F3F">
        <w:rPr>
          <w:sz w:val="24"/>
          <w:szCs w:val="24"/>
          <w:lang w:val="hr-HR"/>
        </w:rPr>
        <w:t>Šurić</w:t>
      </w:r>
      <w:proofErr w:type="spellEnd"/>
      <w:r w:rsidR="00D55F3F">
        <w:rPr>
          <w:sz w:val="24"/>
          <w:szCs w:val="24"/>
          <w:lang w:val="hr-HR"/>
        </w:rPr>
        <w:t xml:space="preserve">, Zagreb, </w:t>
      </w:r>
      <w:proofErr w:type="spellStart"/>
      <w:r w:rsidR="00D55F3F">
        <w:rPr>
          <w:sz w:val="24"/>
          <w:szCs w:val="24"/>
          <w:lang w:val="hr-HR"/>
        </w:rPr>
        <w:t>Belinin</w:t>
      </w:r>
      <w:proofErr w:type="spellEnd"/>
      <w:r w:rsidR="00D55F3F">
        <w:rPr>
          <w:sz w:val="24"/>
          <w:szCs w:val="24"/>
          <w:lang w:val="hr-HR"/>
        </w:rPr>
        <w:t xml:space="preserve"> put 13, </w:t>
      </w:r>
      <w:proofErr w:type="spellStart"/>
      <w:r w:rsidR="00D55F3F">
        <w:rPr>
          <w:sz w:val="24"/>
          <w:szCs w:val="24"/>
          <w:lang w:val="hr-HR"/>
        </w:rPr>
        <w:t>OIB</w:t>
      </w:r>
      <w:proofErr w:type="spellEnd"/>
      <w:r w:rsidR="00D55F3F">
        <w:rPr>
          <w:sz w:val="24"/>
          <w:szCs w:val="24"/>
          <w:lang w:val="hr-HR"/>
        </w:rPr>
        <w:t xml:space="preserve">: 06884307990, uz podneske od 13. veljače 2018., </w:t>
      </w:r>
      <w:r w:rsidR="006001FF" w:rsidRPr="00146063">
        <w:rPr>
          <w:sz w:val="24"/>
          <w:szCs w:val="24"/>
          <w:lang w:val="hr-HR"/>
        </w:rPr>
        <w:t>dostavi</w:t>
      </w:r>
      <w:r w:rsidR="00D55F3F">
        <w:rPr>
          <w:sz w:val="24"/>
          <w:szCs w:val="24"/>
          <w:lang w:val="hr-HR"/>
        </w:rPr>
        <w:t>li su</w:t>
      </w:r>
      <w:r w:rsidR="006001FF" w:rsidRPr="00146063">
        <w:rPr>
          <w:sz w:val="24"/>
          <w:szCs w:val="24"/>
          <w:lang w:val="hr-HR"/>
        </w:rPr>
        <w:t xml:space="preserve"> ovom sudu  prijavu tražbine s prilozima</w:t>
      </w:r>
      <w:r w:rsidR="00D55F3F">
        <w:rPr>
          <w:sz w:val="24"/>
          <w:szCs w:val="24"/>
          <w:lang w:val="hr-HR"/>
        </w:rPr>
        <w:t xml:space="preserve"> (list 59. – 79. spisa).</w:t>
      </w:r>
    </w:p>
    <w:p w:rsidRDefault="00D55F3F" w:rsidP="009C4947" w:rsidR="00D55F3F">
      <w:pPr>
        <w:ind w:firstLine="720"/>
        <w:jc w:val="both"/>
        <w:rPr>
          <w:sz w:val="24"/>
          <w:szCs w:val="24"/>
          <w:lang w:val="hr-HR"/>
        </w:rPr>
      </w:pPr>
    </w:p>
    <w:p w:rsidRDefault="002D422C" w:rsidP="009C4947" w:rsidR="002D422C" w:rsidRPr="00146063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>S obzirom na to da se u skladu s odredbama čl. 129. st. 2. i čl. 257. Stečajnog zakona ("Narodne novine" broj 71/15) prijave tražbine podnose stečajnom upravitelju, to Vam se</w:t>
      </w:r>
      <w:r w:rsidR="00D55F3F">
        <w:rPr>
          <w:sz w:val="24"/>
          <w:szCs w:val="24"/>
          <w:lang w:val="hr-HR"/>
        </w:rPr>
        <w:t xml:space="preserve"> </w:t>
      </w:r>
      <w:r w:rsidRPr="00146063">
        <w:rPr>
          <w:sz w:val="24"/>
          <w:szCs w:val="24"/>
          <w:lang w:val="hr-HR"/>
        </w:rPr>
        <w:t>u prilogu ovog dopisa dostavlja</w:t>
      </w:r>
      <w:r w:rsidR="00D55F3F">
        <w:rPr>
          <w:sz w:val="24"/>
          <w:szCs w:val="24"/>
          <w:lang w:val="hr-HR"/>
        </w:rPr>
        <w:t xml:space="preserve">ju </w:t>
      </w:r>
      <w:r w:rsidRPr="00146063">
        <w:rPr>
          <w:sz w:val="24"/>
          <w:szCs w:val="24"/>
          <w:lang w:val="hr-HR"/>
        </w:rPr>
        <w:t>podnes</w:t>
      </w:r>
      <w:r w:rsidR="00D55F3F">
        <w:rPr>
          <w:sz w:val="24"/>
          <w:szCs w:val="24"/>
          <w:lang w:val="hr-HR"/>
        </w:rPr>
        <w:t>ci</w:t>
      </w:r>
      <w:r w:rsidRPr="00146063">
        <w:rPr>
          <w:sz w:val="24"/>
          <w:szCs w:val="24"/>
          <w:lang w:val="hr-HR"/>
        </w:rPr>
        <w:t xml:space="preserve"> naveden</w:t>
      </w:r>
      <w:r w:rsidR="0058716B">
        <w:rPr>
          <w:sz w:val="24"/>
          <w:szCs w:val="24"/>
          <w:lang w:val="hr-HR"/>
        </w:rPr>
        <w:t xml:space="preserve">ih </w:t>
      </w:r>
      <w:r w:rsidR="00326F15">
        <w:rPr>
          <w:sz w:val="24"/>
          <w:szCs w:val="24"/>
          <w:lang w:val="hr-HR"/>
        </w:rPr>
        <w:t xml:space="preserve">vjerovnika, </w:t>
      </w:r>
      <w:r w:rsidRPr="00146063">
        <w:rPr>
          <w:sz w:val="24"/>
          <w:szCs w:val="24"/>
          <w:lang w:val="hr-HR"/>
        </w:rPr>
        <w:t>uz prijav</w:t>
      </w:r>
      <w:r w:rsidR="00D55F3F">
        <w:rPr>
          <w:sz w:val="24"/>
          <w:szCs w:val="24"/>
          <w:lang w:val="hr-HR"/>
        </w:rPr>
        <w:t>e</w:t>
      </w:r>
      <w:r w:rsidR="00326F15">
        <w:rPr>
          <w:sz w:val="24"/>
          <w:szCs w:val="24"/>
          <w:lang w:val="hr-HR"/>
        </w:rPr>
        <w:t xml:space="preserve"> tražbin</w:t>
      </w:r>
      <w:r w:rsidR="00D55F3F">
        <w:rPr>
          <w:sz w:val="24"/>
          <w:szCs w:val="24"/>
          <w:lang w:val="hr-HR"/>
        </w:rPr>
        <w:t>a</w:t>
      </w:r>
      <w:r w:rsidRPr="00146063">
        <w:rPr>
          <w:sz w:val="24"/>
          <w:szCs w:val="24"/>
          <w:lang w:val="hr-HR"/>
        </w:rPr>
        <w:t xml:space="preserve"> s prilozima.</w:t>
      </w:r>
    </w:p>
    <w:p w:rsidRDefault="006001FF" w:rsidP="009C4947" w:rsidR="006001FF" w:rsidRPr="00146063">
      <w:pPr>
        <w:ind w:firstLine="720"/>
        <w:jc w:val="both"/>
        <w:rPr>
          <w:sz w:val="24"/>
          <w:szCs w:val="24"/>
          <w:lang w:val="pt-BR"/>
        </w:rPr>
      </w:pPr>
    </w:p>
    <w:p w:rsidRDefault="00254B88" w:rsidP="00954E63" w:rsidR="00254B88" w:rsidRPr="009C4947">
      <w:pPr>
        <w:jc w:val="center"/>
        <w:rPr>
          <w:sz w:val="24"/>
          <w:szCs w:val="24"/>
          <w:lang w:val="pt-BR"/>
        </w:rPr>
      </w:pPr>
      <w:r w:rsidRPr="009C4947">
        <w:rPr>
          <w:sz w:val="24"/>
          <w:szCs w:val="24"/>
          <w:lang w:val="pt-BR"/>
        </w:rPr>
        <w:t xml:space="preserve">U Zagrebu </w:t>
      </w:r>
      <w:r w:rsidR="00D55F3F">
        <w:rPr>
          <w:sz w:val="24"/>
          <w:szCs w:val="24"/>
          <w:lang w:val="pt-BR"/>
        </w:rPr>
        <w:t>14</w:t>
      </w:r>
      <w:r w:rsidR="00EF0C6F">
        <w:rPr>
          <w:sz w:val="24"/>
          <w:szCs w:val="24"/>
          <w:lang w:val="pt-BR"/>
        </w:rPr>
        <w:t xml:space="preserve">. </w:t>
      </w:r>
      <w:r w:rsidR="00D55F3F">
        <w:rPr>
          <w:sz w:val="24"/>
          <w:szCs w:val="24"/>
          <w:lang w:val="pt-BR"/>
        </w:rPr>
        <w:t>veljače</w:t>
      </w:r>
      <w:r w:rsidR="009C4947">
        <w:rPr>
          <w:sz w:val="24"/>
          <w:szCs w:val="24"/>
          <w:lang w:val="pt-BR"/>
        </w:rPr>
        <w:t xml:space="preserve"> 201</w:t>
      </w:r>
      <w:r w:rsidR="00D55F3F">
        <w:rPr>
          <w:sz w:val="24"/>
          <w:szCs w:val="24"/>
          <w:lang w:val="pt-BR"/>
        </w:rPr>
        <w:t>8</w:t>
      </w:r>
      <w:r w:rsidRPr="009C4947">
        <w:rPr>
          <w:sz w:val="24"/>
          <w:szCs w:val="24"/>
          <w:lang w:val="pt-BR"/>
        </w:rPr>
        <w:t>.</w:t>
      </w:r>
    </w:p>
    <w:p w:rsidRDefault="00254B88" w:rsidP="00954E63" w:rsidR="00254B88" w:rsidRPr="009C4947">
      <w:pPr>
        <w:jc w:val="both"/>
        <w:rPr>
          <w:sz w:val="24"/>
          <w:szCs w:val="24"/>
          <w:lang w:val="pt-BR"/>
        </w:rPr>
      </w:pPr>
    </w:p>
    <w:p w:rsidRDefault="00202AB4" w:rsidP="00202AB4" w:rsidR="00254B88">
      <w:pPr>
        <w:rPr>
          <w:sz w:val="24"/>
          <w:szCs w:val="24"/>
          <w:lang w:val="da-DK"/>
        </w:rPr>
      </w:pPr>
      <w:r>
        <w:rPr>
          <w:sz w:val="24"/>
          <w:szCs w:val="24"/>
          <w:lang w:val="pt-BR"/>
        </w:rPr>
        <w:t xml:space="preserve">     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254B88" w:rsidRPr="009C4947">
        <w:rPr>
          <w:sz w:val="24"/>
          <w:szCs w:val="24"/>
          <w:lang w:val="da-DK"/>
        </w:rPr>
        <w:t>SUDAC</w:t>
      </w:r>
    </w:p>
    <w:p w:rsidRDefault="00202AB4" w:rsidP="009C4947" w:rsidR="00202AB4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mr.sc. Ivana Koštarić Fegeš</w:t>
      </w:r>
      <w:r w:rsidR="00B005EE">
        <w:rPr>
          <w:sz w:val="24"/>
          <w:szCs w:val="24"/>
          <w:lang w:val="da-DK"/>
        </w:rPr>
        <w:t>, v.r.</w:t>
      </w:r>
    </w:p>
    <w:p w:rsidRDefault="00202AB4" w:rsidP="009C4947" w:rsidR="00254B88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</w:p>
    <w:p w:rsidRDefault="00254B88" w:rsidP="00B25D57" w:rsidR="00254B88" w:rsidRPr="009C4947">
      <w:pPr>
        <w:rPr>
          <w:sz w:val="24"/>
          <w:szCs w:val="24"/>
          <w:lang w:val="da-DK"/>
        </w:rPr>
      </w:pPr>
    </w:p>
    <w:p w:rsidRDefault="00254B88" w:rsidP="00B25D57" w:rsidR="00254B88" w:rsidRPr="009C4947">
      <w:pPr>
        <w:jc w:val="both"/>
        <w:rPr>
          <w:sz w:val="24"/>
          <w:szCs w:val="24"/>
          <w:lang w:val="hr-HR"/>
        </w:rPr>
      </w:pPr>
    </w:p>
    <w:p w:rsidRDefault="00B005EE" w:rsidP="00B005EE" w:rsidR="00B005EE">
      <w:pPr>
        <w:overflowPunct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- ovlašteni službenik</w:t>
      </w:r>
    </w:p>
    <w:p w:rsidRDefault="00B005EE" w:rsidP="00B005EE" w:rsidR="00254B88" w:rsidRPr="009C494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Katarina </w:t>
      </w:r>
      <w:proofErr w:type="spellStart"/>
      <w:r>
        <w:rPr>
          <w:sz w:val="24"/>
          <w:szCs w:val="24"/>
          <w:lang w:val="hr-HR"/>
        </w:rPr>
        <w:t>Drndelić</w:t>
      </w:r>
      <w:proofErr w:type="spellEnd"/>
    </w:p>
    <w:sectPr w:rsidSect="002E3FB7" w:rsidR="00254B88" w:rsidRPr="009C4947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88" w:rsidR="00254B88">
      <w:r>
        <w:separator/>
      </w:r>
    </w:p>
  </w:endnote>
  <w:endnote w:id="0" w:type="continuationSeparator">
    <w:p w:rsidRDefault="00254B88" w:rsidR="0025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88" w:rsidR="00254B88">
      <w:r>
        <w:separator/>
      </w:r>
    </w:p>
  </w:footnote>
  <w:footnote w:id="0" w:type="continuationSeparator">
    <w:p w:rsidRDefault="00254B88" w:rsidR="00254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6430E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0EC0"/>
    <w:rsid w:val="00103029"/>
    <w:rsid w:val="00121A31"/>
    <w:rsid w:val="001324C2"/>
    <w:rsid w:val="00137252"/>
    <w:rsid w:val="00146063"/>
    <w:rsid w:val="001633EB"/>
    <w:rsid w:val="00174429"/>
    <w:rsid w:val="00184D7F"/>
    <w:rsid w:val="0018546A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6F15"/>
    <w:rsid w:val="00337C8F"/>
    <w:rsid w:val="003555FB"/>
    <w:rsid w:val="003762BE"/>
    <w:rsid w:val="00376AC2"/>
    <w:rsid w:val="003B62C9"/>
    <w:rsid w:val="003D00BF"/>
    <w:rsid w:val="003D7163"/>
    <w:rsid w:val="00402070"/>
    <w:rsid w:val="00406485"/>
    <w:rsid w:val="004219D8"/>
    <w:rsid w:val="00426196"/>
    <w:rsid w:val="00432C52"/>
    <w:rsid w:val="00437B84"/>
    <w:rsid w:val="00437D88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354A4"/>
    <w:rsid w:val="00567C88"/>
    <w:rsid w:val="005838FD"/>
    <w:rsid w:val="0058716B"/>
    <w:rsid w:val="00587CD0"/>
    <w:rsid w:val="005B3168"/>
    <w:rsid w:val="005B54F5"/>
    <w:rsid w:val="005F0198"/>
    <w:rsid w:val="005F4144"/>
    <w:rsid w:val="005F4843"/>
    <w:rsid w:val="006001FF"/>
    <w:rsid w:val="006024B9"/>
    <w:rsid w:val="00610395"/>
    <w:rsid w:val="00611C6F"/>
    <w:rsid w:val="006376EA"/>
    <w:rsid w:val="00647B02"/>
    <w:rsid w:val="00654242"/>
    <w:rsid w:val="006663F1"/>
    <w:rsid w:val="00666A10"/>
    <w:rsid w:val="00667365"/>
    <w:rsid w:val="00671D97"/>
    <w:rsid w:val="00694FE0"/>
    <w:rsid w:val="006C7639"/>
    <w:rsid w:val="006D6930"/>
    <w:rsid w:val="006F04CD"/>
    <w:rsid w:val="007027C5"/>
    <w:rsid w:val="0070449F"/>
    <w:rsid w:val="0071479B"/>
    <w:rsid w:val="00714CB9"/>
    <w:rsid w:val="00724011"/>
    <w:rsid w:val="00756348"/>
    <w:rsid w:val="00763071"/>
    <w:rsid w:val="00780C28"/>
    <w:rsid w:val="007836BE"/>
    <w:rsid w:val="007921A0"/>
    <w:rsid w:val="0079765A"/>
    <w:rsid w:val="007A4866"/>
    <w:rsid w:val="007B3AB6"/>
    <w:rsid w:val="007B601E"/>
    <w:rsid w:val="00820700"/>
    <w:rsid w:val="00823FB7"/>
    <w:rsid w:val="00840198"/>
    <w:rsid w:val="00855757"/>
    <w:rsid w:val="00860764"/>
    <w:rsid w:val="00863F66"/>
    <w:rsid w:val="00865B68"/>
    <w:rsid w:val="008674A7"/>
    <w:rsid w:val="00874814"/>
    <w:rsid w:val="008803CA"/>
    <w:rsid w:val="008918EB"/>
    <w:rsid w:val="008963B9"/>
    <w:rsid w:val="008C5693"/>
    <w:rsid w:val="008D5B3E"/>
    <w:rsid w:val="008E393A"/>
    <w:rsid w:val="008F588D"/>
    <w:rsid w:val="009017F2"/>
    <w:rsid w:val="00901DDF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FB5"/>
    <w:rsid w:val="00A25341"/>
    <w:rsid w:val="00A30645"/>
    <w:rsid w:val="00A531B7"/>
    <w:rsid w:val="00A53933"/>
    <w:rsid w:val="00A640C1"/>
    <w:rsid w:val="00A67299"/>
    <w:rsid w:val="00A86BE5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005EE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66E1"/>
    <w:rsid w:val="00C05C8A"/>
    <w:rsid w:val="00C23C16"/>
    <w:rsid w:val="00C34831"/>
    <w:rsid w:val="00C36CE5"/>
    <w:rsid w:val="00C3712A"/>
    <w:rsid w:val="00C43224"/>
    <w:rsid w:val="00C5642C"/>
    <w:rsid w:val="00C76F15"/>
    <w:rsid w:val="00C878A6"/>
    <w:rsid w:val="00CC4F28"/>
    <w:rsid w:val="00D13054"/>
    <w:rsid w:val="00D4199F"/>
    <w:rsid w:val="00D43CC1"/>
    <w:rsid w:val="00D43E3D"/>
    <w:rsid w:val="00D45362"/>
    <w:rsid w:val="00D45CA3"/>
    <w:rsid w:val="00D55F3F"/>
    <w:rsid w:val="00D573D2"/>
    <w:rsid w:val="00D65209"/>
    <w:rsid w:val="00D840F1"/>
    <w:rsid w:val="00D9699B"/>
    <w:rsid w:val="00DC0E49"/>
    <w:rsid w:val="00DC20B5"/>
    <w:rsid w:val="00DC5CC6"/>
    <w:rsid w:val="00DD0A91"/>
    <w:rsid w:val="00E137DC"/>
    <w:rsid w:val="00E1754E"/>
    <w:rsid w:val="00E20AF3"/>
    <w:rsid w:val="00E264A4"/>
    <w:rsid w:val="00E30D49"/>
    <w:rsid w:val="00E3798E"/>
    <w:rsid w:val="00E608D9"/>
    <w:rsid w:val="00E61E9C"/>
    <w:rsid w:val="00E64DCC"/>
    <w:rsid w:val="00E764D8"/>
    <w:rsid w:val="00EB0095"/>
    <w:rsid w:val="00ED1328"/>
    <w:rsid w:val="00EF09D7"/>
    <w:rsid w:val="00EF0C6F"/>
    <w:rsid w:val="00F060AE"/>
    <w:rsid w:val="00F36FAD"/>
    <w:rsid w:val="00F60DC4"/>
    <w:rsid w:val="00F910EB"/>
    <w:rsid w:val="00FA1114"/>
    <w:rsid w:val="00FC18F6"/>
    <w:rsid w:val="00FC5D60"/>
    <w:rsid w:val="00FE61B0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7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1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1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1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1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7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1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1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1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1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St-5859/2016-31</izvorni_sadrzaj>
    <derivirana_varijabla naziv="DomainObject.Oznaka_1">St-5859/2016-31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St-5859/2016-31</izvorni_sadrzaj>
    <derivirana_varijabla naziv="DomainObject.PoslovniBrojDokumenta_1">St-5859/2016-31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142</properties:Words>
  <properties:Characters>806</properties:Characters>
  <properties:Lines>33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2018-02-14T13:14:00Z</dcterms:created>
  <dc:creator>Ante</dc:creator>
  <cp:lastModifiedBy>Katarina Drndelić</cp:lastModifiedBy>
  <cp:lastPrinted>2018-02-19T10:18:00Z</cp:lastPrinted>
  <dcterms:modified xmlns:xsi="http://www.w3.org/2001/XMLSchema-instance" xsi:type="dcterms:W3CDTF">2018-02-19T10:18:00Z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St-5859/2016-31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