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f617a4" w14:paraId="2f617a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52268">
        <w:rPr>
          <w:rFonts w:hAnsi="Times New Roman" w:ascii="Times New Roman"/>
          <w:b/>
          <w:sz w:val="24"/>
          <w:szCs w:val="24"/>
        </w:rPr>
        <w:t>1362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52268">
        <w:rPr>
          <w:rFonts w:hAnsi="Times New Roman" w:ascii="Times New Roman"/>
          <w:sz w:val="24"/>
          <w:szCs w:val="24"/>
        </w:rPr>
        <w:t>1362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752268" w:rsidRPr="00752268">
        <w:rPr>
          <w:rFonts w:hAnsi="Times New Roman" w:ascii="Times New Roman"/>
          <w:sz w:val="24"/>
          <w:szCs w:val="24"/>
        </w:rPr>
        <w:t>UDRUGA ZA PROMICANJE LJUDSKIH PRAVA I SEKSUALNIH SLOBODA DONNABELLA</w:t>
      </w:r>
      <w:r w:rsidR="00752268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52268" w:rsidRPr="00752268">
        <w:rPr>
          <w:rFonts w:hAnsi="Times New Roman" w:ascii="Times New Roman"/>
          <w:sz w:val="24"/>
          <w:szCs w:val="24"/>
        </w:rPr>
        <w:t>67953136214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B9F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1B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1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1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1B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1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1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LJUDSKIH PRAVA I SEKSUALNIH SLOBODA DONNABELLA</izvorni_sadrzaj>
    <derivirana_varijabla naziv="DomainObject.Predmet.ProtustrankaFormated_1">  UDRUGA ZA PROMICANJE LJUDSKIH PRAVA I SEKSUALNIH SLOBODA DONNABELLA</derivirana_varijabla>
  </DomainObject.Predmet.ProtustrankaFormated>
  <DomainObject.Predmet.ProtustrankaFormatedOIB>
    <izvorni_sadrzaj>  UDRUGA ZA PROMICANJE LJUDSKIH PRAVA I SEKSUALNIH SLOBODA DONNABELLA, OIB 67953136214</izvorni_sadrzaj>
    <derivirana_varijabla naziv="DomainObject.Predmet.ProtustrankaFormatedOIB_1">  UDRUGA ZA PROMICANJE LJUDSKIH PRAVA I SEKSUALNIH SLOBODA DONNABELLA, OIB 67953136214</derivirana_varijabla>
  </DomainObject.Predmet.ProtustrankaFormatedOIB>
  <DomainObject.Predmet.ProtustrankaFormatedWithAdress>
    <izvorni_sadrzaj> UDRUGA ZA PROMICANJE LJUDSKIH PRAVA I SEKSUALNIH SLOBODA DONNABELLA, Božidara Magovca 9, 10000 Zagreb</izvorni_sadrzaj>
    <derivirana_varijabla naziv="DomainObject.Predmet.ProtustrankaFormatedWithAdress_1"> UDRUGA ZA PROMICANJE LJUDSKIH PRAVA I SEKSUALNIH SLOBODA DONNABELLA, Božidara Magovca 9, 10000 Zagreb</derivirana_varijabla>
  </DomainObject.Predmet.ProtustrankaFormatedWithAdress>
  <DomainObject.Predmet.ProtustrankaFormatedWithAdressOIB>
    <izvorni_sadrzaj> UDRUGA ZA PROMICANJE LJUDSKIH PRAVA I SEKSUALNIH SLOBODA DONNABELLA, OIB 67953136214, Božidara Magovca 9, 10000 Zagreb</izvorni_sadrzaj>
    <derivirana_varijabla naziv="DomainObject.Predmet.ProtustrankaFormatedWithAdressOIB_1"> UDRUGA ZA PROMICANJE LJUDSKIH PRAVA I SEKSUALNIH SLOBODA DONNABELLA, OIB 67953136214, Božidara Magovca 9, 10000 Zagreb</derivirana_varijabla>
  </DomainObject.Predmet.ProtustrankaFormatedWithAdressOIB>
  <DomainObject.Predmet.ProtustrankaWithAdress>
    <izvorni_sadrzaj>UDRUGA ZA PROMICANJE LJUDSKIH PRAVA I SEKSUALNIH SLOBODA DONNABELLA Božidara Magovca 9, 10000 Zagreb</izvorni_sadrzaj>
    <derivirana_varijabla naziv="DomainObject.Predmet.ProtustrankaWithAdress_1">UDRUGA ZA PROMICANJE LJUDSKIH PRAVA I SEKSUALNIH SLOBODA DONNABELLA Božidara Magovca 9, 10000 Zagreb</derivirana_varijabla>
  </DomainObject.Predmet.ProtustrankaWithAdress>
  <DomainObject.Predmet.ProtustrankaWithAdressOIB>
    <izvorni_sadrzaj>UDRUGA ZA PROMICANJE LJUDSKIH PRAVA I SEKSUALNIH SLOBODA DONNABELLA, OIB 67953136214, Božidara Magovca 9, 10000 Zagreb</izvorni_sadrzaj>
    <derivirana_varijabla naziv="DomainObject.Predmet.ProtustrankaWithAdressOIB_1">UDRUGA ZA PROMICANJE LJUDSKIH PRAVA I SEKSUALNIH SLOBODA DONNABELLA, OIB 67953136214, Božidara Magovca 9, 10000 Zagreb</derivirana_varijabla>
  </DomainObject.Predmet.ProtustrankaWithAdressOIB>
  <DomainObject.Predmet.ProtustrankaNazivFormated>
    <izvorni_sadrzaj>UDRUGA ZA PROMICANJE LJUDSKIH PRAVA I SEKSUALNIH SLOBODA DONNABELLA</izvorni_sadrzaj>
    <derivirana_varijabla naziv="DomainObject.Predmet.ProtustrankaNazivFormated_1">UDRUGA ZA PROMICANJE LJUDSKIH PRAVA I SEKSUALNIH SLOBODA DONNABELLA</derivirana_varijabla>
  </DomainObject.Predmet.ProtustrankaNazivFormated>
  <DomainObject.Predmet.ProtustrankaNazivFormatedOIB>
    <izvorni_sadrzaj>UDRUGA ZA PROMICANJE LJUDSKIH PRAVA I SEKSUALNIH SLOBODA DONNABELLA, OIB 67953136214</izvorni_sadrzaj>
    <derivirana_varijabla naziv="DomainObject.Predmet.ProtustrankaNazivFormatedOIB_1">UDRUGA ZA PROMICANJE LJUDSKIH PRAVA I SEKSUALNIH SLOBODA DONNABELLA, OIB 67953136214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LJUDSKIH PRAVA I SEKSUALNIH SLOBODA DONNABELLA</item>
    </izvorni_sadrzaj>
    <derivirana_varijabla naziv="DomainObject.Predmet.ProtuStrankaListFormated_1">
      <item>UDRUGA ZA PROMICANJE LJUDSKIH PRAVA I SEKSUALNIH SLOBODA DONNABELLA</item>
    </derivirana_varijabla>
  </DomainObject.Predmet.ProtuStrankaListFormated>
  <DomainObject.Predmet.ProtuStrankaListFormatedOIB>
    <izvorni_sadrzaj>
      <item>UDRUGA ZA PROMICANJE LJUDSKIH PRAVA I SEKSUALNIH SLOBODA DONNABELLA, OIB 67953136214</item>
    </izvorni_sadrzaj>
    <derivirana_varijabla naziv="DomainObject.Predmet.ProtuStrankaListFormatedOIB_1">
      <item>UDRUGA ZA PROMICANJE LJUDSKIH PRAVA I SEKSUALNIH SLOBODA DONNABELLA, OIB 67953136214</item>
    </derivirana_varijabla>
  </DomainObject.Predmet.ProtuStrankaListFormatedOIB>
  <DomainObject.Predmet.ProtuStrankaListFormatedWithAdress>
    <izvorni_sadrzaj>
      <item>UDRUGA ZA PROMICANJE LJUDSKIH PRAVA I SEKSUALNIH SLOBODA DONNABELLA, Božidara Magovca 9, 10000 Zagreb</item>
    </izvorni_sadrzaj>
    <derivirana_varijabla naziv="DomainObject.Predmet.ProtuStrankaListFormatedWithAdress_1">
      <item>UDRUGA ZA PROMICANJE LJUDSKIH PRAVA I SEKSUALNIH SLOBODA DONNABELLA, Božidara Magovca 9, 10000 Zagreb</item>
    </derivirana_varijabla>
  </DomainObject.Predmet.ProtuStrankaListFormatedWithAdress>
  <DomainObject.Predmet.ProtuStrankaListFormatedWithAdressOIB>
    <izvorni_sadrzaj>
      <item>UDRUGA ZA PROMICANJE LJUDSKIH PRAVA I SEKSUALNIH SLOBODA DONNABELLA, OIB 67953136214, Božidara Magovca 9, 10000 Zagreb</item>
    </izvorni_sadrzaj>
    <derivirana_varijabla naziv="DomainObject.Predmet.ProtuStrankaListFormatedWithAdressOIB_1">
      <item>UDRUGA ZA PROMICANJE LJUDSKIH PRAVA I SEKSUALNIH SLOBODA DONNABELLA, OIB 67953136214, Božidara Magovca 9, 10000 Zagreb</item>
    </derivirana_varijabla>
  </DomainObject.Predmet.ProtuStrankaListFormatedWithAdressOIB>
  <DomainObject.Predmet.ProtuStrankaListNazivFormated>
    <izvorni_sadrzaj>
      <item>UDRUGA ZA PROMICANJE LJUDSKIH PRAVA I SEKSUALNIH SLOBODA DONNABELLA</item>
    </izvorni_sadrzaj>
    <derivirana_varijabla naziv="DomainObject.Predmet.ProtuStrankaListNazivFormated_1">
      <item>UDRUGA ZA PROMICANJE LJUDSKIH PRAVA I SEKSUALNIH SLOBODA DONNABELLA</item>
    </derivirana_varijabla>
  </DomainObject.Predmet.ProtuStrankaListNazivFormated>
  <DomainObject.Predmet.ProtuStrankaListNazivFormatedOIB>
    <izvorni_sadrzaj>
      <item>UDRUGA ZA PROMICANJE LJUDSKIH PRAVA I SEKSUALNIH SLOBODA DONNABELLA, OIB 67953136214</item>
    </izvorni_sadrzaj>
    <derivirana_varijabla naziv="DomainObject.Predmet.ProtuStrankaListNazivFormatedOIB_1">
      <item>UDRUGA ZA PROMICANJE LJUDSKIH PRAVA I SEKSUALNIH SLOBODA DONNABELLA, OIB 67953136214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LJUDSKIH PRAVA I SEKSUALNIH SLOBODA DONNABELLA</izvorni_sadrzaj>
    <derivirana_varijabla naziv="DomainObject.Predmet.ProtustrankaIDrugi_1">UDRUGA ZA PROMICANJE LJUDSKIH PRAVA I SEKSUALNIH SLOBODA DONNABELLA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LJUDSKIH PRAVA I SEKSUALNIH SLOBODA DONNABELLA, OIB 67953136214, Božidara Magovca 9, 10000 Zagreb</izvorni_sadrzaj>
    <derivirana_varijabla naziv="DomainObject.Predmet.ProtustrankaIDrugiAdressOIB_1">UDRUGA ZA PROMICANJE LJUDSKIH PRAVA I SEKSUALNIH SLOBODA DONNABELLA, OIB 67953136214, Božidara Magovca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LJUDSKIH PRAVA I SEKSUALNIH SLOBODA DONNABELLA</item>
    </izvorni_sadrzaj>
    <derivirana_varijabla naziv="DomainObject.Predmet.SudioniciListNaziv_1">
      <item>FINA Regionalni centar Zagreb</item>
      <item>UDRUGA ZA PROMICANJE LJUDSKIH PRAVA I SEKSUALNIH SLOBODA DONNABELLA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PROMICANJE LJUDSKIH PRAVA I SEKSUALNIH SLOBODA DONNABELLA, OIB 67953136214, Božidara Magovca 9,10000 Zagreb</item>
    </izvorni_sadrzaj>
    <derivirana_varijabla naziv="DomainObject.Predmet.SudioniciListAdressOIB_1">
      <item>FINA Regionalni centar Zagreb, OIB 85821130368, Trg svibanjskih žrtava 1995. br. 1,10000 Zagreb</item>
      <item>UDRUGA ZA PROMICANJE LJUDSKIH PRAVA I SEKSUALNIH SLOBODA DONNABELLA, OIB 67953136214, Božidara Magovca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67953136214</item>
    </izvorni_sadrzaj>
    <derivirana_varijabla naziv="DomainObject.Predmet.SudioniciListNazivOIB_1">
      <item>, OIB 85821130368</item>
      <item>, OIB 67953136214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822</properties:Characters>
  <properties:Lines>45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2016-04-18T07:26:00Z</cp:lastPrinted>
  <dcterms:modified xmlns:xsi="http://www.w3.org/2001/XMLSchema-instance" xsi:type="dcterms:W3CDTF">2016-04-18T07:28:00Z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