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40e0" w14:paraId="bc340e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1262" w:rsidP="00B31262" w:rsidR="00B31262">
      <w:pPr>
        <w:jc w:val="right"/>
        <w:rPr>
          <w:rFonts w:hAnsi="Arial" w:ascii="Arial"/>
        </w:rPr>
      </w:pPr>
      <w:r>
        <w:rPr>
          <w:rFonts w:hAnsi="Arial" w:ascii="Arial"/>
        </w:rPr>
        <w:tab/>
        <w:t xml:space="preserve">             7 St-241/2017-5.</w:t>
      </w:r>
    </w:p>
    <w:p w:rsidRDefault="00B31262" w:rsidP="00B31262" w:rsidR="00B31262">
      <w:pPr>
        <w:jc w:val="center"/>
        <w:rPr>
          <w:rFonts w:hAnsi="Arial" w:ascii="Arial"/>
          <w:b/>
        </w:rPr>
      </w:pPr>
    </w:p>
    <w:p w:rsidRDefault="00B31262" w:rsidP="00B31262" w:rsidR="00B3126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31262" w:rsidP="00B31262" w:rsidR="00B31262">
      <w:pPr>
        <w:jc w:val="center"/>
        <w:rPr>
          <w:rFonts w:hAnsi="Arial" w:ascii="Arial"/>
          <w:b/>
        </w:rPr>
      </w:pPr>
    </w:p>
    <w:p w:rsidRDefault="00B31262" w:rsidP="00B31262" w:rsidR="00B3126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31262" w:rsidP="00B31262" w:rsidR="00B31262">
      <w:pPr>
        <w:jc w:val="both"/>
        <w:rPr>
          <w:rFonts w:hAnsi="Arial" w:ascii="Arial"/>
        </w:rPr>
      </w:pPr>
    </w:p>
    <w:p w:rsidRDefault="00B31262" w:rsidP="00B31262" w:rsidR="00B3126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EURO-MONT d.o.o. za trgovinu, proizvodnju i usluge iz Bjelovara, Nove </w:t>
      </w:r>
      <w:proofErr w:type="spellStart"/>
      <w:r>
        <w:rPr>
          <w:rFonts w:hAnsi="Arial" w:ascii="Arial"/>
        </w:rPr>
        <w:t>Plavnice</w:t>
      </w:r>
      <w:proofErr w:type="spellEnd"/>
      <w:r>
        <w:rPr>
          <w:rFonts w:hAnsi="Arial" w:ascii="Arial"/>
        </w:rPr>
        <w:t xml:space="preserve"> 65, OIB 63580569072, dana 14. rujna 2017. godine</w:t>
      </w:r>
    </w:p>
    <w:p w:rsidRDefault="00B31262" w:rsidP="00B31262" w:rsidR="00B31262">
      <w:pPr>
        <w:jc w:val="both"/>
        <w:rPr>
          <w:rFonts w:hAnsi="Arial" w:ascii="Arial"/>
        </w:rPr>
      </w:pPr>
    </w:p>
    <w:p w:rsidRDefault="00B31262" w:rsidP="00B31262" w:rsidR="00B3126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31262" w:rsidP="00B31262" w:rsidR="00B31262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EURO-MONT d.o.o. za trgovinu, proizvodnju i usluge iz Bjelovara, Nove </w:t>
      </w:r>
      <w:proofErr w:type="spellStart"/>
      <w:r>
        <w:rPr>
          <w:rFonts w:hAnsi="Arial" w:ascii="Arial"/>
        </w:rPr>
        <w:t>Plavnice</w:t>
      </w:r>
      <w:proofErr w:type="spellEnd"/>
      <w:r>
        <w:rPr>
          <w:rFonts w:hAnsi="Arial" w:ascii="Arial"/>
        </w:rPr>
        <w:t xml:space="preserve"> 65, OIB 63580569072,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05 540-241-17. </w:t>
      </w:r>
    </w:p>
    <w:p w:rsidRDefault="00B31262" w:rsidP="00B31262" w:rsidR="00B31262">
      <w:pPr>
        <w:jc w:val="both"/>
        <w:rPr>
          <w:rFonts w:hAnsi="Arial" w:ascii="Arial"/>
        </w:rPr>
      </w:pPr>
    </w:p>
    <w:p w:rsidRDefault="00B31262" w:rsidP="00B31262" w:rsidR="00B31262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EURO-MONT d.o.o. za trgovinu, proizvodnju i usluge iz Bjelovara, Nove </w:t>
      </w:r>
      <w:proofErr w:type="spellStart"/>
      <w:r>
        <w:rPr>
          <w:rFonts w:hAnsi="Arial" w:ascii="Arial"/>
        </w:rPr>
        <w:t>Plavnice</w:t>
      </w:r>
      <w:proofErr w:type="spellEnd"/>
      <w:r>
        <w:rPr>
          <w:rFonts w:hAnsi="Arial" w:ascii="Arial"/>
        </w:rPr>
        <w:t xml:space="preserve"> 65, OIB 63580569072.</w:t>
      </w:r>
    </w:p>
    <w:p w:rsidRDefault="00B31262" w:rsidP="00B31262" w:rsidR="00B31262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B31262" w:rsidP="00B31262" w:rsidR="00B31262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čl.110.st.1. Stečajnog zakona. U svom prijedlogu ističe da na dan 29.03.2017. godine dužnik u Očevidniku redoslijeda osnova za plaćanje ima evidentirane neizvršene osnove za plaćanje u ukupnom iznosu od 38.691,24 kuna, u neprekinutom razdoblju od 120 dana, te da </w:t>
      </w:r>
      <w:r>
        <w:rPr>
          <w:rFonts w:hAnsi="Arial" w:ascii="Arial"/>
        </w:rPr>
        <w:lastRenderedPageBreak/>
        <w:t>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B31262" w:rsidP="00B31262" w:rsidR="00B31262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B31262" w:rsidP="00B31262" w:rsidR="00B3126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38.691,24 kuna, koji podatak zakonski zastupnik dužnika nije osporio, sud utvrđuje da je ispunjen razlog nesposobnosti za plaćanje, propisan čl.6.st.2.Stečajnog zakona.</w:t>
      </w:r>
    </w:p>
    <w:p w:rsidRDefault="00B31262" w:rsidP="00B31262" w:rsidR="00B312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B31262" w:rsidP="00B31262" w:rsidR="00B312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B31262" w:rsidP="00B31262" w:rsidR="00B31262">
      <w:pPr>
        <w:jc w:val="both"/>
        <w:rPr>
          <w:rFonts w:hAnsi="Arial" w:ascii="Arial"/>
        </w:rPr>
      </w:pPr>
    </w:p>
    <w:p w:rsidRDefault="00B31262" w:rsidP="00B31262" w:rsidR="00B312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14. rujna 2017. godine</w:t>
      </w:r>
    </w:p>
    <w:p w:rsidRDefault="00B31262" w:rsidP="00B31262" w:rsidR="00B312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B31262" w:rsidP="00B31262" w:rsidR="00B312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B31262" w:rsidP="00B31262" w:rsidR="00B31262">
      <w:pPr>
        <w:ind w:firstLine="720"/>
        <w:jc w:val="both"/>
        <w:rPr>
          <w:rFonts w:hAnsi="Arial" w:ascii="Arial"/>
        </w:rPr>
      </w:pPr>
    </w:p>
    <w:p w:rsidRDefault="00B31262" w:rsidP="00B31262" w:rsidR="00B3126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B31262" w:rsidP="00B31262" w:rsidR="00B31262">
      <w:pPr>
        <w:jc w:val="both"/>
        <w:rPr>
          <w:rFonts w:hAnsi="Arial" w:ascii="Arial"/>
        </w:rPr>
      </w:pPr>
    </w:p>
    <w:p w:rsidRDefault="00B31262" w:rsidP="00B31262" w:rsidR="00B31262">
      <w:pPr>
        <w:jc w:val="both"/>
        <w:rPr>
          <w:rFonts w:hAnsi="Arial" w:ascii="Arial"/>
        </w:rPr>
      </w:pPr>
    </w:p>
    <w:p w:rsidRDefault="00B31262" w:rsidP="00B31262" w:rsidR="00B31262">
      <w:pPr>
        <w:jc w:val="both"/>
        <w:rPr>
          <w:rFonts w:hAnsi="Arial" w:ascii="Arial"/>
        </w:rPr>
      </w:pPr>
      <w:bookmarkStart w:name="_GoBack" w:id="0"/>
      <w:bookmarkEnd w:id="0"/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31262" w:rsidP="00B31262" w:rsidR="00B3126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B31262" w:rsidP="00B31262" w:rsidR="00B3126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B31262" w:rsidP="00B31262" w:rsidR="00B3126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B31262" w:rsidP="00B31262" w:rsidR="00B3126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B31262" w:rsidP="00B31262" w:rsidR="00B31262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B31262" w:rsidP="00B31262" w:rsidR="00B31262">
      <w:pPr>
        <w:jc w:val="both"/>
        <w:rPr>
          <w:rFonts w:hAnsi="Arial" w:ascii="Arial"/>
        </w:rPr>
      </w:pPr>
      <w:r>
        <w:rPr>
          <w:rFonts w:hAnsi="Arial" w:ascii="Arial"/>
        </w:rPr>
        <w:t>Bj.14.09.2017.g.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262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St-241/2017-5</izvorni_sadrzaj>
    <derivirana_varijabla naziv="DomainObject.Oznaka_1">St-241/2017-5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EURO-MONT društvo s ograničenom odgovornošću za trgovinu, proizvodnju i usluge zastupanog po punomoćniku Dejan Barešić</izvorni_sadrzaj>
    <derivirana_varijabla naziv="DomainObject.Predmet.ProtustrankaFormated_1">  EURO-MONT društvo s ograničenom odgovornošću za trgovinu, proizvodnju i usluge zastupanog po punomoćniku Dejan Barešić</derivirana_varijabla>
  </DomainObject.Predmet.ProtustrankaFormated>
  <DomainObject.Predmet.ProtustrankaFormatedOIB>
    <izvorni_sadrzaj>  EURO-MONT društvo s ograničenom odgovornošću za trgovinu, proizvodnju i usluge, OIB 63580569072 zastupanog po punomoćniku Dejan Barešić</izvorni_sadrzaj>
    <derivirana_varijabla naziv="DomainObject.Predmet.ProtustrankaFormatedOIB_1">  EURO-MONT društvo s ograničenom odgovornošću za trgovinu, proizvodnju i usluge, OIB 63580569072 zastupanog po punomoćniku Dejan Barešić</derivirana_varijabla>
  </DomainObject.Predmet.ProtustrankaFormatedOIB>
  <DomainObject.Predmet.ProtustrankaFormatedWithAdress>
    <izvorni_sadrzaj> EURO-MONT društvo s ograničenom odgovornošću za trgovinu, proizvodnju i usluge, Nove Plavnice 65, 43000 Bjelovar zastupanog po punomoćniku Dejan Barešić</izvorni_sadrzaj>
    <derivirana_varijabla naziv="DomainObject.Predmet.ProtustrankaFormatedWithAdress_1"> EURO-MONT društvo s ograničenom odgovornošću za trgovinu, proizvodnju i usluge, Nove Plavnice 65, 43000 Bjelovar zastupanog po punomoćniku Dejan Barešić</derivirana_varijabla>
  </DomainObject.Predmet.ProtustrankaFormatedWithAdress>
  <DomainObject.Predmet.ProtustrankaFormatedWithAdressOIB>
    <izvorni_sadrzaj> EURO-MONT društvo s ograničenom odgovornošću za trgovinu, proizvodnju i usluge, OIB 63580569072, Nove Plavnice 65, 43000 Bjelovar zastupanog po punomoćniku Dejan Barešić</izvorni_sadrzaj>
    <derivirana_varijabla naziv="DomainObject.Predmet.ProtustrankaFormatedWithAdressOIB_1"> EURO-MONT društvo s ograničenom odgovornošću za trgovinu, proizvodnju i usluge, OIB 63580569072, Nove Plavnice 65, 43000 Bjelovar zastupanog po punomoćniku Dejan Barešić</derivirana_varijabla>
  </DomainObject.Predmet.ProtustrankaFormatedWithAdressOIB>
  <DomainObject.Predmet.ProtustrankaWithAdress>
    <izvorni_sadrzaj>EURO-MONT društvo s ograničenom odgovornošću za trgovinu, proizvodnju i usluge Nove Plavnice 65, 43000 Bjelovar</izvorni_sadrzaj>
    <derivirana_varijabla naziv="DomainObject.Predmet.ProtustrankaWithAdress_1">EURO-MONT društvo s ograničenom odgovornošću za trgovinu, proizvodnju i usluge Nove Plavnice 65, 43000 Bjelovar</derivirana_varijabla>
  </DomainObject.Predmet.ProtustrankaWithAdress>
  <DomainObject.Predmet.ProtustrankaWithAdressOIB>
    <izvorni_sadrzaj>EURO-MONT društvo s ograničenom odgovornošću za trgovinu, proizvodnju i usluge, OIB 63580569072, Nove Plavnice 65, 43000 Bjelovar</izvorni_sadrzaj>
    <derivirana_varijabla naziv="DomainObject.Predmet.ProtustrankaWithAdressOIB_1">EURO-MONT društvo s ograničenom odgovornošću za trgovinu, proizvodnju i usluge, OIB 63580569072, Nove Plavnice 65, 43000 Bjelovar</derivirana_varijabla>
  </DomainObject.Predmet.ProtustrankaWithAdressOIB>
  <DomainObject.Predmet.ProtustrankaNazivFormated>
    <izvorni_sadrzaj>EURO-MONT društvo s ograničenom odgovornošću za trgovinu, proizvodnju i usluge</izvorni_sadrzaj>
    <derivirana_varijabla naziv="DomainObject.Predmet.ProtustrankaNazivFormated_1">EURO-MONT društvo s ograničenom odgovornošću za trgovinu, proizvodnju i usluge</derivirana_varijabla>
  </DomainObject.Predmet.ProtustrankaNazivFormated>
  <DomainObject.Predmet.ProtustrankaNazivFormatedOIB>
    <izvorni_sadrzaj>EURO-MONT društvo s ograničenom odgovornošću za trgovinu, proizvodnju i usluge, OIB 63580569072</izvorni_sadrzaj>
    <derivirana_varijabla naziv="DomainObject.Predmet.ProtustrankaNazivFormatedOIB_1">EURO-MONT društvo s ograničenom odgovornošću za trgovinu, proizvodnju i usluge, OIB 63580569072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EURO-MONT društvo s ograničenom odgovornošću za trgovinu, proizvodnju i usluge zastupanog po punomoćniku Dejan Barešić</item>
    </izvorni_sadrzaj>
    <derivirana_varijabla naziv="DomainObject.Predmet.ProtuStrankaListFormated_1">
      <item>EURO-MONT društvo s ograničenom odgovornošću za trgovinu, proizvodnju i usluge zastupanog po punomoćniku Dejan Barešić</item>
    </derivirana_varijabla>
  </DomainObject.Predmet.ProtuStrankaListFormated>
  <DomainObject.Predmet.ProtuStrankaListFormatedOIB>
    <izvorni_sadrzaj>
      <item>EURO-MONT društvo s ograničenom odgovornošću za trgovinu, proizvodnju i usluge, OIB 63580569072 zastupanog po punomoćniku Dejan Barešić</item>
    </izvorni_sadrzaj>
    <derivirana_varijabla naziv="DomainObject.Predmet.ProtuStrankaListFormatedOIB_1">
      <item>EURO-MONT društvo s ograničenom odgovornošću za trgovinu, proizvodnju i usluge, OIB 63580569072 zastupanog po punomoćniku Dejan Barešić</item>
    </derivirana_varijabla>
  </DomainObject.Predmet.ProtuStrankaListFormatedOIB>
  <DomainObject.Predmet.ProtuStrankaListFormatedWithAdress>
    <izvorni_sadrzaj>
      <item>EURO-MONT društvo s ograničenom odgovornošću za trgovinu, proizvodnju i usluge, Nove Plavnice 65, 43000 Bjelovar zastupanog po punomoćniku Dejan Barešić</item>
    </izvorni_sadrzaj>
    <derivirana_varijabla naziv="DomainObject.Predmet.ProtuStrankaListFormatedWithAdress_1">
      <item>EURO-MONT društvo s ograničenom odgovornošću za trgovinu, proizvodnju i usluge, Nove Plavnice 65, 43000 Bjelovar zastupanog po punomoćniku Dejan Barešić</item>
    </derivirana_varijabla>
  </DomainObject.Predmet.ProtuStrankaListFormatedWithAdress>
  <DomainObject.Predmet.ProtuStrankaListFormatedWithAdressOIB>
    <izvorni_sadrzaj>
      <item>EURO-MONT društvo s ograničenom odgovornošću za trgovinu, proizvodnju i usluge, OIB 63580569072, Nove Plavnice 65, 43000 Bjelovar zastupanog po punomoćniku Dejan Barešić</item>
    </izvorni_sadrzaj>
    <derivirana_varijabla naziv="DomainObject.Predmet.ProtuStrankaListFormatedWithAdressOIB_1">
      <item>EURO-MONT društvo s ograničenom odgovornošću za trgovinu, proizvodnju i usluge, OIB 63580569072, Nove Plavnice 65, 43000 Bjelovar zastupanog po punomoćniku Dejan Barešić</item>
    </derivirana_varijabla>
  </DomainObject.Predmet.ProtuStrankaListFormatedWithAdressOIB>
  <DomainObject.Predmet.ProtuStrankaListNazivFormated>
    <izvorni_sadrzaj>
      <item>EURO-MONT društvo s ograničenom odgovornošću za trgovinu, proizvodnju i usluge</item>
    </izvorni_sadrzaj>
    <derivirana_varijabla naziv="DomainObject.Predmet.ProtuStrankaListNazivFormated_1">
      <item>EURO-MONT društvo s ograničenom odgovornošću za trgovinu, proizvodnju i usluge</item>
    </derivirana_varijabla>
  </DomainObject.Predmet.ProtuStrankaListNazivFormated>
  <DomainObject.Predmet.ProtuStrankaListNazivFormatedOIB>
    <izvorni_sadrzaj>
      <item>EURO-MONT društvo s ograničenom odgovornošću za trgovinu, proizvodnju i usluge, OIB 63580569072</item>
    </izvorni_sadrzaj>
    <derivirana_varijabla naziv="DomainObject.Predmet.ProtuStrankaListNazivFormatedOIB_1">
      <item>EURO-MONT društvo s ograničenom odgovornošću za trgovinu, proizvodnju i usluge, OIB 63580569072</item>
    </derivirana_varijabla>
  </DomainObject.Predmet.ProtuStrankaListNazivFormatedOIB>
  <DomainObject.Predmet.OstaliListFormated>
    <izvorni_sadrzaj>
      <item>Dejan Barešić punomoćnik sudionika u postupku EURO-MONT društvo s ograničenom odgovornošću za trgovinu, proizvodnju i usluge</item>
    </izvorni_sadrzaj>
    <derivirana_varijabla naziv="DomainObject.Predmet.OstaliListFormated_1">
      <item>Dejan Barešić punomoćnik sudionika u postupku EURO-MONT društvo s ograničenom odgovornošću za trgovinu, proizvodnju i usluge</item>
    </derivirana_varijabla>
  </DomainObject.Predmet.OstaliListFormated>
  <DomainObject.Predmet.OstaliListFormatedOIB>
    <izvorni_sadrzaj>
      <item>Dejan Barešić, OIB 12597924342 punomoćnik sudionika u postupku EURO-MONT društvo s ograničenom odgovornošću za trgovinu, proizvodnju i usluge</item>
    </izvorni_sadrzaj>
    <derivirana_varijabla naziv="DomainObject.Predmet.OstaliListFormatedOIB_1">
      <item>Dejan Barešić, OIB 12597924342 punomoćnik sudionika u postupku EURO-MONT društvo s ograničenom odgovornošću za trgovinu, proizvodnju i usluge</item>
    </derivirana_varijabla>
  </DomainObject.Predmet.OstaliListFormatedOIB>
  <DomainObject.Predmet.OstaliListFormatedWithAdress>
    <izvorni_sadrzaj>
      <item>Dejan Barešić, Klokočevac 235., 43000 Klokočevac punomoćnik sudionika u postupku EURO-MONT društvo s ograničenom odgovornošću za trgovinu, proizvodnju i usluge</item>
    </izvorni_sadrzaj>
    <derivirana_varijabla naziv="DomainObject.Predmet.OstaliListFormatedWithAdress_1">
      <item>Dejan Barešić, Klokočevac 235., 43000 Klokočevac punomoćnik sudionika u postupku EURO-MONT društvo s ograničenom odgovornošću za trgovinu, proizvodnju i usluge</item>
    </derivirana_varijabla>
  </DomainObject.Predmet.OstaliListFormatedWithAdress>
  <DomainObject.Predmet.OstaliListFormatedWithAdressOIB>
    <izvorni_sadrzaj>
      <item>Dejan Barešić, OIB 12597924342, Klokočevac 235., 43000 Klokočevac punomoćnik sudionika u postupku EURO-MONT društvo s ograničenom odgovornošću za trgovinu, proizvodnju i usluge</item>
    </izvorni_sadrzaj>
    <derivirana_varijabla naziv="DomainObject.Predmet.OstaliListFormatedWithAdressOIB_1">
      <item>Dejan Barešić, OIB 12597924342, Klokočevac 235., 43000 Klokočevac punomoćnik sudionika u postupku EURO-MONT društvo s ograničenom odgovornošću za trgovinu, proizvodnju i usluge</item>
    </derivirana_varijabla>
  </DomainObject.Predmet.OstaliListFormatedWithAdressOIB>
  <DomainObject.Predmet.OstaliListNazivFormated>
    <izvorni_sadrzaj>
      <item>Dejan Barešić</item>
    </izvorni_sadrzaj>
    <derivirana_varijabla naziv="DomainObject.Predmet.OstaliListNazivFormated_1">
      <item>Dejan Barešić</item>
    </derivirana_varijabla>
  </DomainObject.Predmet.OstaliListNazivFormated>
  <DomainObject.Predmet.OstaliListNazivFormatedOIB>
    <izvorni_sadrzaj>
      <item>Dejan Barešić, OIB 12597924342</item>
    </izvorni_sadrzaj>
    <derivirana_varijabla naziv="DomainObject.Predmet.OstaliListNazivFormatedOIB_1">
      <item>Dejan Barešić, OIB 12597924342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St-241/2017-5</izvorni_sadrzaj>
    <derivirana_varijabla naziv="DomainObject.PoslovniBrojDokumenta_1">St-241/2017-5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EURO-MONT društvo s ograničenom odgovornošću za trgovinu, proizvodnju i usluge</izvorni_sadrzaj>
    <derivirana_varijabla naziv="DomainObject.Predmet.ProtustrankaIDrugi_1">EURO-MONT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EURO-MONT društvo s ograničenom odgovornošću za trgovinu, proizvodnju i usluge, OIB 63580569072, Nove Plavnice 65, 43000 Bjelovar</izvorni_sadrzaj>
    <derivirana_varijabla naziv="DomainObject.Predmet.ProtustrankaIDrugiAdressOIB_1">EURO-MONT društvo s ograničenom odgovornošću za trgovinu, proizvodnju i usluge, OIB 63580569072, Nove Plavnice 65,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EURO-MONT društvo s ograničenom odgovornošću za trgovinu, proizvodnju i usluge</item>
      <item>Dejan Barešić</item>
    </izvorni_sadrzaj>
    <derivirana_varijabla naziv="DomainObject.Predmet.SudioniciListNaziv_1">
      <item>FINA, RC ZAGREB, Podružnica BJELOVAR</item>
      <item>EURO-MONT društvo s ograničenom odgovornošću za trgovinu, proizvodnju i usluge</item>
      <item>Dejan Barešić</item>
    </derivirana_varijabla>
  </DomainObject.Predmet.SudioniciListNaziv>
  <DomainObject.Predmet.SudioniciListAdressOIB>
    <izvorni_sadrzaj>
      <item>FINA, RC ZAGREB, Podružnica BJELOVAR, OIB 85821130368, F. Supila 4,43000 Bjelovar</item>
      <item>EURO-MONT društvo s ograničenom odgovornošću za trgovinu, proizvodnju i usluge, OIB 63580569072, Nove Plavnice 65,43000 Bjelovar</item>
      <item>Dejan Barešić, OIB 12597924342, Klokočevac 235.,43000 Klokočevac</item>
    </izvorni_sadrzaj>
    <derivirana_varijabla naziv="DomainObject.Predmet.SudioniciListAdressOIB_1">
      <item>FINA, RC ZAGREB, Podružnica BJELOVAR, OIB 85821130368, F. Supila 4,43000 Bjelovar</item>
      <item>EURO-MONT društvo s ograničenom odgovornošću za trgovinu, proizvodnju i usluge, OIB 63580569072, Nove Plavnice 65,43000 Bjelovar</item>
      <item>Dejan Barešić, OIB 12597924342, Klokočevac 235.,43000 Klokočevac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42C0E-77F2-4873-82C6-60B997D19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3772</properties:Characters>
  <properties:Lines>84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2017-09-14T09:39:00Z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St-241/2017-5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