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b7f17" w14:paraId="8ab7f17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4B4032">
        <w:t>78</w:t>
      </w:r>
      <w:r w:rsidR="0044656F">
        <w:t>8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44656F">
        <w:t>PASTOR d.o.o., Starigrad, Paklenička 7c, OIB: 47731594480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44656F">
        <w:t>30</w:t>
      </w:r>
      <w:r w:rsidR="00082600">
        <w:t>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44656F">
        <w:t>PASTOR d.o.o., Starigrad, Paklenička 7c, OIB: 47731594480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7F77F2" w:rsidP="00A70A5D" w:rsidR="000A6B55">
      <w:pPr>
        <w:jc w:val="center"/>
      </w:pPr>
      <w:r>
        <w:t>16.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44656F">
        <w:t>10</w:t>
      </w:r>
      <w:r w:rsidR="00A70A5D">
        <w:t>,</w:t>
      </w:r>
      <w:r w:rsidR="0044656F">
        <w:t>00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D87911" w:rsidP="000A6B55" w:rsidR="000A6B55">
      <w:pPr>
        <w:jc w:val="center"/>
      </w:pPr>
      <w:r>
        <w:t xml:space="preserve">16. lipnja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44656F">
        <w:t>10</w:t>
      </w:r>
      <w:r w:rsidR="00F92198">
        <w:t>,</w:t>
      </w:r>
      <w:r w:rsidR="0044656F">
        <w:t>02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DB3383" w:rsidR="00CC3921">
      <w:pPr>
        <w:jc w:val="center"/>
      </w:pPr>
      <w:r>
        <w:t>Dr. Franje Tuđmana 35.</w:t>
      </w:r>
    </w:p>
    <w:p w:rsidRDefault="00DB3383" w:rsidP="00DB3383" w:rsidR="00DB3383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44656F">
        <w:t>PASTOR d.o.o., Starigrad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44656F">
        <w:t>01. rujna</w:t>
      </w:r>
      <w:r w:rsidR="00D247DF">
        <w:t xml:space="preserve"> 2016</w:t>
      </w:r>
      <w:r w:rsidR="00245588" w:rsidRPr="006A6907">
        <w:t xml:space="preserve">. u Očevidniku redoslijeda osnova za plaćanje ima evidentirane neizvršene osnove za plaćanje u neprekinutom razdoblju od </w:t>
      </w:r>
      <w:r w:rsidR="0044656F">
        <w:t>237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44656F">
        <w:t>11.595,77</w:t>
      </w:r>
      <w:r w:rsidR="00EB6C13">
        <w:t xml:space="preserve"> </w:t>
      </w:r>
      <w:r w:rsidR="00245588" w:rsidRPr="006A6907">
        <w:t>kun</w:t>
      </w:r>
      <w:r w:rsidR="00B81019">
        <w:t>e</w:t>
      </w:r>
      <w:r w:rsidR="00673D65" w:rsidRPr="006A6907">
        <w:t xml:space="preserve">, te da ima </w:t>
      </w:r>
      <w:r w:rsidR="0044656F">
        <w:t>tri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44656F">
        <w:t>30</w:t>
      </w:r>
      <w:r w:rsidR="00082600">
        <w:t>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44656F">
        <w:t>PASTOR d.o.o. Starigrad</w:t>
      </w:r>
      <w:r w:rsidR="00D247DF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44656F" w:rsidP="00153B5F" w:rsidR="00153B5F" w:rsidRPr="00890FF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NIKOLA BAJIĆ, Starigrad, Paklenička 7</w:t>
      </w:r>
      <w:r w:rsidR="00362596">
        <w:rPr>
          <w:szCs w:val="24"/>
        </w:rPr>
        <w:t xml:space="preserve">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383" w:rsidP="00AA1AD1" w:rsidR="00DB3383">
      <w:r>
        <w:separator/>
      </w:r>
    </w:p>
  </w:endnote>
  <w:endnote w:id="0" w:type="continuationSeparator">
    <w:p w:rsidRDefault="00DB3383" w:rsidP="00AA1AD1" w:rsidR="00DB3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383" w:rsidP="00AA1AD1" w:rsidR="00DB3383">
      <w:r>
        <w:separator/>
      </w:r>
    </w:p>
  </w:footnote>
  <w:footnote w:id="0" w:type="continuationSeparator">
    <w:p w:rsidRDefault="00DB3383" w:rsidP="00AA1AD1" w:rsidR="00DB33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383" w:rsidP="003C6ABB" w:rsidR="00DB3383" w:rsidRPr="00F60CD9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BE5981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Posl. br.: 1 St-788/16-4</w:t>
    </w:r>
  </w:p>
  <w:p w:rsidRDefault="00DB3383" w:rsidR="00DB3383">
    <w:pPr>
      <w:pStyle w:val="Zaglavlje"/>
      <w:jc w:val="center"/>
    </w:pPr>
  </w:p>
  <w:p w:rsidRDefault="00DB3383" w:rsidR="00DB338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5D7D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0922"/>
    <w:rsid w:val="003510B6"/>
    <w:rsid w:val="0036259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465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4032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22A0"/>
    <w:rsid w:val="00511268"/>
    <w:rsid w:val="0052007B"/>
    <w:rsid w:val="005202A5"/>
    <w:rsid w:val="00530AEA"/>
    <w:rsid w:val="00540F8E"/>
    <w:rsid w:val="005449BB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660FA"/>
    <w:rsid w:val="006706FF"/>
    <w:rsid w:val="00673D65"/>
    <w:rsid w:val="00675718"/>
    <w:rsid w:val="006844D8"/>
    <w:rsid w:val="00686BDB"/>
    <w:rsid w:val="006967E3"/>
    <w:rsid w:val="006A19B4"/>
    <w:rsid w:val="006A22AE"/>
    <w:rsid w:val="006A2409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338A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7F77F2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0FFB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67F00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765C"/>
    <w:rsid w:val="00B81019"/>
    <w:rsid w:val="00B85B09"/>
    <w:rsid w:val="00B912F1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BE5981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247DF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87911"/>
    <w:rsid w:val="00D90D3C"/>
    <w:rsid w:val="00D931F5"/>
    <w:rsid w:val="00D94018"/>
    <w:rsid w:val="00D94E5E"/>
    <w:rsid w:val="00D969D2"/>
    <w:rsid w:val="00DA625A"/>
    <w:rsid w:val="00DB3383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E59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9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9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9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9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E59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9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9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9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9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St-788/2016</izvorni_sadrzaj>
    <derivirana_varijabla naziv="DomainObject.Predmet.OznakaBroj_1">St-788/2016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PASTOR d.o.o. za ugostiteljstvo i građevinarstvo</izvorni_sadrzaj>
    <derivirana_varijabla naziv="DomainObject.Predmet.ProtustrankaFormated_1">  PASTOR d.o.o. za ugostiteljstvo i građevinarstvo</derivirana_varijabla>
  </DomainObject.Predmet.ProtustrankaFormated>
  <DomainObject.Predmet.ProtustrankaFormatedOIB>
    <izvorni_sadrzaj>  PASTOR d.o.o. za ugostiteljstvo i građevinarstvo, OIB 47731594480</izvorni_sadrzaj>
    <derivirana_varijabla naziv="DomainObject.Predmet.ProtustrankaFormatedOIB_1">  PASTOR d.o.o. za ugostiteljstvo i građevinarstvo, OIB 47731594480</derivirana_varijabla>
  </DomainObject.Predmet.ProtustrankaFormatedOIB>
  <DomainObject.Predmet.ProtustrankaFormatedWithAdress>
    <izvorni_sadrzaj> PASTOR d.o.o. za ugostiteljstvo i građevinarstvo, Paklenička 7c, 23244 Starigrad</izvorni_sadrzaj>
    <derivirana_varijabla naziv="DomainObject.Predmet.ProtustrankaFormatedWithAdress_1"> PASTOR d.o.o. za ugostiteljstvo i građevinarstvo, Paklenička 7c, 23244 Starigrad</derivirana_varijabla>
  </DomainObject.Predmet.ProtustrankaFormatedWithAdress>
  <DomainObject.Predmet.ProtustrankaFormatedWithAdressOIB>
    <izvorni_sadrzaj> PASTOR d.o.o. za ugostiteljstvo i građevinarstvo, OIB 47731594480, Paklenička 7c, 23244 Starigrad</izvorni_sadrzaj>
    <derivirana_varijabla naziv="DomainObject.Predmet.ProtustrankaFormatedWithAdressOIB_1"> PASTOR d.o.o. za ugostiteljstvo i građevinarstvo, OIB 47731594480, Paklenička 7c, 23244 Starigrad</derivirana_varijabla>
  </DomainObject.Predmet.ProtustrankaFormatedWithAdressOIB>
  <DomainObject.Predmet.ProtustrankaWithAdress>
    <izvorni_sadrzaj>PASTOR d.o.o. za ugostiteljstvo i građevinarstvo Paklenička 7c, 23244 Starigrad</izvorni_sadrzaj>
    <derivirana_varijabla naziv="DomainObject.Predmet.ProtustrankaWithAdress_1">PASTOR d.o.o. za ugostiteljstvo i građevinarstvo Paklenička 7c, 23244 Starigrad</derivirana_varijabla>
  </DomainObject.Predmet.ProtustrankaWithAdress>
  <DomainObject.Predmet.ProtustrankaWithAdressOIB>
    <izvorni_sadrzaj>PASTOR d.o.o. za ugostiteljstvo i građevinarstvo, OIB 47731594480, Paklenička 7c, 23244 Starigrad</izvorni_sadrzaj>
    <derivirana_varijabla naziv="DomainObject.Predmet.ProtustrankaWithAdressOIB_1">PASTOR d.o.o. za ugostiteljstvo i građevinarstvo, OIB 47731594480, Paklenička 7c, 23244 Starigrad</derivirana_varijabla>
  </DomainObject.Predmet.ProtustrankaWithAdressOIB>
  <DomainObject.Predmet.ProtustrankaNazivFormated>
    <izvorni_sadrzaj>PASTOR d.o.o. za ugostiteljstvo i građevinarstvo</izvorni_sadrzaj>
    <derivirana_varijabla naziv="DomainObject.Predmet.ProtustrankaNazivFormated_1">PASTOR d.o.o. za ugostiteljstvo i građevinarstvo</derivirana_varijabla>
  </DomainObject.Predmet.ProtustrankaNazivFormated>
  <DomainObject.Predmet.ProtustrankaNazivFormatedOIB>
    <izvorni_sadrzaj>PASTOR d.o.o. za ugostiteljstvo i građevinarstvo, OIB 47731594480</izvorni_sadrzaj>
    <derivirana_varijabla naziv="DomainObject.Predmet.ProtustrankaNazivFormatedOIB_1">PASTOR d.o.o. za ugostiteljstvo i građevinarstvo, OIB 47731594480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11595.77</izvorni_sadrzaj>
    <derivirana_varijabla naziv="DomainObject.Predmet.TrenutnaVrijednost_1">11595.77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PASTOR d.o.o. za ugostiteljstvo i građevinarstvo</item>
    </izvorni_sadrzaj>
    <derivirana_varijabla naziv="DomainObject.Predmet.ProtuStrankaListFormated_1">
      <item>PASTOR d.o.o. za ugostiteljstvo i građevinarstvo</item>
    </derivirana_varijabla>
  </DomainObject.Predmet.ProtuStrankaListFormated>
  <DomainObject.Predmet.ProtuStrankaListFormatedOIB>
    <izvorni_sadrzaj>
      <item>PASTOR d.o.o. za ugostiteljstvo i građevinarstvo, OIB 47731594480</item>
    </izvorni_sadrzaj>
    <derivirana_varijabla naziv="DomainObject.Predmet.ProtuStrankaListFormatedOIB_1">
      <item>PASTOR d.o.o. za ugostiteljstvo i građevinarstvo, OIB 47731594480</item>
    </derivirana_varijabla>
  </DomainObject.Predmet.ProtuStrankaListFormatedOIB>
  <DomainObject.Predmet.ProtuStrankaListFormatedWithAdress>
    <izvorni_sadrzaj>
      <item>PASTOR d.o.o. za ugostiteljstvo i građevinarstvo, Paklenička 7c, 23244 Starigrad</item>
    </izvorni_sadrzaj>
    <derivirana_varijabla naziv="DomainObject.Predmet.ProtuStrankaListFormatedWithAdress_1">
      <item>PASTOR d.o.o. za ugostiteljstvo i građevinarstvo, Paklenička 7c, 23244 Starigrad</item>
    </derivirana_varijabla>
  </DomainObject.Predmet.ProtuStrankaListFormatedWithAdress>
  <DomainObject.Predmet.ProtuStrankaListFormatedWithAdressOIB>
    <izvorni_sadrzaj>
      <item>PASTOR d.o.o. za ugostiteljstvo i građevinarstvo, OIB 47731594480, Paklenička 7c, 23244 Starigrad</item>
    </izvorni_sadrzaj>
    <derivirana_varijabla naziv="DomainObject.Predmet.ProtuStrankaListFormatedWithAdressOIB_1">
      <item>PASTOR d.o.o. za ugostiteljstvo i građevinarstvo, OIB 47731594480, Paklenička 7c, 23244 Starigrad</item>
    </derivirana_varijabla>
  </DomainObject.Predmet.ProtuStrankaListFormatedWithAdressOIB>
  <DomainObject.Predmet.ProtuStrankaListNazivFormated>
    <izvorni_sadrzaj>
      <item>PASTOR d.o.o. za ugostiteljstvo i građevinarstvo</item>
    </izvorni_sadrzaj>
    <derivirana_varijabla naziv="DomainObject.Predmet.ProtuStrankaListNazivFormated_1">
      <item>PASTOR d.o.o. za ugostiteljstvo i građevinarstvo</item>
    </derivirana_varijabla>
  </DomainObject.Predmet.ProtuStrankaListNazivFormated>
  <DomainObject.Predmet.ProtuStrankaListNazivFormatedOIB>
    <izvorni_sadrzaj>
      <item>PASTOR d.o.o. za ugostiteljstvo i građevinarstvo, OIB 47731594480</item>
    </izvorni_sadrzaj>
    <derivirana_varijabla naziv="DomainObject.Predmet.ProtuStrankaListNazivFormatedOIB_1">
      <item>PASTOR d.o.o. za ugostiteljstvo i građevinarstvo, OIB 47731594480</item>
    </derivirana_varijabla>
  </DomainObject.Predmet.ProtuStrankaListNazivFormatedOIB>
  <DomainObject.Predmet.OstaliListFormated>
    <izvorni_sadrzaj>
      <item>Nikola Bajić</item>
    </izvorni_sadrzaj>
    <derivirana_varijabla naziv="DomainObject.Predmet.OstaliListFormated_1">
      <item>Nikola Bajić</item>
    </derivirana_varijabla>
  </DomainObject.Predmet.OstaliListFormated>
  <DomainObject.Predmet.OstaliListFormatedOIB>
    <izvorni_sadrzaj>
      <item>Nikola Bajić, OIB 38584387860</item>
    </izvorni_sadrzaj>
    <derivirana_varijabla naziv="DomainObject.Predmet.OstaliListFormatedOIB_1">
      <item>Nikola Bajić, OIB 38584387860</item>
    </derivirana_varijabla>
  </DomainObject.Predmet.OstaliListFormatedOIB>
  <DomainObject.Predmet.OstaliListFormatedWithAdress>
    <izvorni_sadrzaj>
      <item>Nikola Bajić, Paklenička Ulica 7, 23244 Starigrad</item>
    </izvorni_sadrzaj>
    <derivirana_varijabla naziv="DomainObject.Predmet.OstaliListFormatedWithAdress_1">
      <item>Nikola Bajić, Paklenička Ulica 7, 23244 Starigrad</item>
    </derivirana_varijabla>
  </DomainObject.Predmet.OstaliListFormatedWithAdress>
  <DomainObject.Predmet.OstaliListFormatedWithAdressOIB>
    <izvorni_sadrzaj>
      <item>Nikola Bajić, OIB 38584387860, Paklenička Ulica 7, 23244 Starigrad</item>
    </izvorni_sadrzaj>
    <derivirana_varijabla naziv="DomainObject.Predmet.OstaliListFormatedWithAdressOIB_1">
      <item>Nikola Bajić, OIB 38584387860, Paklenička Ulica 7, 23244 Starigrad</item>
    </derivirana_varijabla>
  </DomainObject.Predmet.OstaliListFormatedWithAdressOIB>
  <DomainObject.Predmet.OstaliListNazivFormated>
    <izvorni_sadrzaj>
      <item>Nikola Bajić</item>
    </izvorni_sadrzaj>
    <derivirana_varijabla naziv="DomainObject.Predmet.OstaliListNazivFormated_1">
      <item>Nikola Bajić</item>
    </derivirana_varijabla>
  </DomainObject.Predmet.OstaliListNazivFormated>
  <DomainObject.Predmet.OstaliListNazivFormatedOIB>
    <izvorni_sadrzaj>
      <item>Nikola Bajić, OIB 38584387860</item>
    </izvorni_sadrzaj>
    <derivirana_varijabla naziv="DomainObject.Predmet.OstaliListNazivFormatedOIB_1">
      <item>Nikola Bajić, OIB 38584387860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PASTOR d.o.o. za ugostiteljstvo i građevinarstvo</izvorni_sadrzaj>
    <derivirana_varijabla naziv="DomainObject.Predmet.ProtustrankaIDrugi_1">PASTOR d.o.o. za ugostiteljstvo i građevinarstvo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PASTOR d.o.o. za ugostiteljstvo i građevinarstvo, OIB 47731594480, Paklenička 7c, 23244 Starigrad</izvorni_sadrzaj>
    <derivirana_varijabla naziv="DomainObject.Predmet.ProtustrankaIDrugiAdressOIB_1">PASTOR d.o.o. za ugostiteljstvo i građevinarstvo, OIB 47731594480, Paklenička 7c,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PASTOR d.o.o. za ugostiteljstvo i građevinarstvo</item>
      <item>Nikola Bajić</item>
    </izvorni_sadrzaj>
    <derivirana_varijabla naziv="DomainObject.Predmet.SudioniciListNaziv_1">
      <item>Financijska agencija</item>
      <item>PASTOR d.o.o. za ugostiteljstvo i građevinarstvo</item>
      <item>Nikola Bajić</item>
    </derivirana_varijabla>
  </DomainObject.Predmet.SudioniciListNaziv>
  <DomainObject.Predmet.SudioniciListAdressOIB>
    <izvorni_sadrzaj>
      <item>Financijska agencija, OIB 85821130368, Ivana Danila 4,23000 Zadar</item>
      <item>PASTOR d.o.o. za ugostiteljstvo i građevinarstvo, OIB 47731594480, Paklenička 7c,23244 Starigrad</item>
      <item>Nikola Bajić, OIB 38584387860, Paklenička Ulica 7,23244 Starigrad</item>
    </izvorni_sadrzaj>
    <derivirana_varijabla naziv="DomainObject.Predmet.SudioniciListAdressOIB_1">
      <item>Financijska agencija, OIB 85821130368, Ivana Danila 4,23000 Zadar</item>
      <item>PASTOR d.o.o. za ugostiteljstvo i građevinarstvo, OIB 47731594480, Paklenička 7c,23244 Starigrad</item>
      <item>Nikola Bajić, OIB 38584387860, Paklenička Ulica 7,23244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47731594480</item>
      <item>, OIB 38584387860</item>
    </izvorni_sadrzaj>
    <derivirana_varijabla naziv="DomainObject.Predmet.SudioniciListNazivOIB_1">
      <item>, OIB 85821130368</item>
      <item>, OIB 47731594480</item>
      <item>, OIB 38584387860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2B837A-EB71-45AC-B90B-A884266FC3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349</properties:Words>
  <properties:Characters>1846</properties:Characters>
  <properties:Lines>78</properties:Lines>
  <properties:Paragraphs>30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2016-05-27T06:06:00Z</dcterms:created>
  <dc:creator>Administrator</dc:creator>
  <cp:lastModifiedBy>wsadmin</cp:lastModifiedBy>
  <cp:lastPrinted>2016-05-30T08:26:00Z</cp:lastPrinted>
  <dcterms:modified xmlns:xsi="http://www.w3.org/2001/XMLSchema-instance" xsi:type="dcterms:W3CDTF">2016-05-31T05:26:00Z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