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5ab6" w14:paraId="83c5ab6" w:rsidRDefault="003B1D91" w:rsidP="003B1D91" w:rsidR="003B1D91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3B1D91" w:rsidP="003B1D91" w:rsidR="003B1D91" w:rsidRPr="00287A9C">
      <w:r>
        <w:t xml:space="preserve">    </w:t>
      </w:r>
      <w:r w:rsidRPr="00287A9C">
        <w:t>REPUBLIKA HRVATSKA</w:t>
      </w:r>
    </w:p>
    <w:p w:rsidRDefault="003B1D91" w:rsidP="003B1D91" w:rsidR="003B1D91">
      <w:r w:rsidRPr="00287A9C">
        <w:t>TRGOVAČKI SUD U PAZINU</w:t>
      </w:r>
    </w:p>
    <w:p w:rsidRDefault="003B1D91" w:rsidP="003B1D91" w:rsidR="003B1D91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 w:rsidRPr="00A6594A">
        <w:t>Posl</w:t>
      </w:r>
      <w:proofErr w:type="spellEnd"/>
      <w:r w:rsidRPr="00A6594A">
        <w:t>. br.</w:t>
      </w:r>
      <w:r w:rsidRPr="003C27D7">
        <w:t>: 2 St-2/15-241</w:t>
      </w:r>
    </w:p>
    <w:p w:rsidRDefault="003B1D91" w:rsidP="003B1D91" w:rsidR="003B1D91"/>
    <w:p w:rsidRDefault="003C27D7" w:rsidP="003B1D91" w:rsidR="003C27D7"/>
    <w:p w:rsidRDefault="003B1D91" w:rsidP="003B1D91" w:rsidR="003B1D91">
      <w:pPr>
        <w:jc w:val="center"/>
      </w:pPr>
      <w:r>
        <w:t>R E P U B L I K A  H R V A T S K A</w:t>
      </w:r>
    </w:p>
    <w:p w:rsidRDefault="003B1D91" w:rsidP="003B1D91" w:rsidR="003B1D91" w:rsidRPr="00287A9C">
      <w:pPr>
        <w:jc w:val="center"/>
      </w:pPr>
    </w:p>
    <w:p w:rsidRDefault="003B1D91" w:rsidP="003B1D91" w:rsidR="003B1D91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3B1D91" w:rsidP="003B1D91" w:rsidR="003B1D91" w:rsidRPr="00287A9C">
      <w:pPr>
        <w:ind w:firstLine="708"/>
        <w:jc w:val="both"/>
      </w:pPr>
    </w:p>
    <w:p w:rsidRDefault="003B1D91" w:rsidP="003B1D91" w:rsidR="003B1D91" w:rsidRPr="003C27D7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 xml:space="preserve">Stečajnom masom iza KREDITNA UNIJA ONIO FINANC u </w:t>
      </w:r>
      <w:r w:rsidR="003C27D7">
        <w:t>st</w:t>
      </w:r>
      <w:r w:rsidR="003C27D7" w:rsidRPr="003C27D7">
        <w:t>ečaju,</w:t>
      </w:r>
      <w:r w:rsidRPr="003C27D7">
        <w:t xml:space="preserve"> 23. svibnja 2017.</w:t>
      </w:r>
    </w:p>
    <w:p w:rsidRDefault="003B1D91" w:rsidP="003B1D91" w:rsidR="003B1D91">
      <w:pPr>
        <w:ind w:firstLine="708"/>
        <w:jc w:val="both"/>
      </w:pPr>
    </w:p>
    <w:p w:rsidRDefault="003B1D91" w:rsidP="003B1D91" w:rsidR="003B1D91" w:rsidRPr="00287A9C">
      <w:pPr>
        <w:jc w:val="center"/>
      </w:pPr>
      <w:r w:rsidRPr="00287A9C">
        <w:t xml:space="preserve">r i j e š i o  j e </w:t>
      </w:r>
    </w:p>
    <w:p w:rsidRDefault="003B1D91" w:rsidP="003B1D91" w:rsidR="003B1D91" w:rsidRPr="00287A9C">
      <w:pPr>
        <w:jc w:val="both"/>
      </w:pPr>
    </w:p>
    <w:p w:rsidRDefault="003B1D91" w:rsidP="003B1D91" w:rsidR="003B1D91" w:rsidRPr="00287A9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upiše Stečajnu masu iza KREDITNA UNIJA ONIO FINANC u </w:t>
      </w:r>
      <w:r w:rsidRPr="00BE5CF4">
        <w:t xml:space="preserve">stečaju, </w:t>
      </w:r>
      <w:r w:rsidRPr="00FB2EEA">
        <w:t>kao i dužnikov</w:t>
      </w:r>
      <w:r>
        <w:t>og</w:t>
      </w:r>
      <w:r w:rsidRPr="00FB2EEA">
        <w:t xml:space="preserve"> 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>
        <w:t xml:space="preserve">Milenu Veljović, Pula, </w:t>
      </w:r>
      <w:proofErr w:type="spellStart"/>
      <w:r>
        <w:t>Dobrilina</w:t>
      </w:r>
      <w:proofErr w:type="spellEnd"/>
      <w:r>
        <w:t xml:space="preserve"> 9, </w:t>
      </w:r>
      <w:r w:rsidRPr="00035F13">
        <w:t xml:space="preserve">OIB: </w:t>
      </w:r>
      <w:r w:rsidRPr="00B61A0B">
        <w:t>90523902370</w:t>
      </w:r>
      <w:r w:rsidRPr="00FB2EEA">
        <w:t>.</w:t>
      </w:r>
    </w:p>
    <w:p w:rsidRDefault="003B1D91" w:rsidP="003B1D91" w:rsidR="003B1D91">
      <w:pPr>
        <w:jc w:val="center"/>
      </w:pPr>
    </w:p>
    <w:p w:rsidRDefault="003B1D91" w:rsidP="003B1D91" w:rsidR="003B1D91" w:rsidRPr="00287A9C">
      <w:pPr>
        <w:jc w:val="center"/>
      </w:pPr>
      <w:r w:rsidRPr="00287A9C">
        <w:t>Obrazloženje</w:t>
      </w:r>
    </w:p>
    <w:p w:rsidRDefault="003B1D91" w:rsidP="003B1D91" w:rsidR="003B1D91" w:rsidRPr="00287A9C">
      <w:pPr>
        <w:ind w:firstLine="708"/>
        <w:jc w:val="both"/>
      </w:pPr>
    </w:p>
    <w:p w:rsidRDefault="003C27D7" w:rsidP="003C27D7" w:rsidR="003C27D7" w:rsidRPr="003C27D7">
      <w:pPr>
        <w:jc w:val="both"/>
      </w:pPr>
      <w:r w:rsidRPr="003C27D7">
        <w:tab/>
        <w:t xml:space="preserve">S obzirom da je stečajni upravitelj u podnesku od 2.5.2017. predložio da se u stečajnom postupku provede prodaja nekretnina stečajnog dužnika k.č.br. 450 </w:t>
      </w:r>
      <w:proofErr w:type="spellStart"/>
      <w:r w:rsidRPr="003C27D7">
        <w:t>zgr</w:t>
      </w:r>
      <w:proofErr w:type="spellEnd"/>
      <w:r w:rsidRPr="003C27D7">
        <w:t xml:space="preserve">. i 228/2 </w:t>
      </w:r>
      <w:proofErr w:type="spellStart"/>
      <w:r w:rsidRPr="003C27D7">
        <w:t>zgr</w:t>
      </w:r>
      <w:proofErr w:type="spellEnd"/>
      <w:r w:rsidRPr="003C27D7">
        <w:t xml:space="preserve">. k.o. </w:t>
      </w:r>
      <w:proofErr w:type="spellStart"/>
      <w:r w:rsidRPr="003C27D7">
        <w:t>Kaštelir</w:t>
      </w:r>
      <w:proofErr w:type="spellEnd"/>
      <w:r w:rsidRPr="003C27D7">
        <w:t xml:space="preserve">, za koje nije proveden ovršni postupak, valjalo je donijeti odluku kao u izreci budući je stečajni dužnik brisan iz sudskog registra na temelju rješenja </w:t>
      </w:r>
      <w:r>
        <w:t>ovoga suda posl.br. 2 St-2/15-220 od 29. rujna 2015. kojim je stečajni postupak bio obustavljen i zaključen.</w:t>
      </w:r>
    </w:p>
    <w:p w:rsidRDefault="003C27D7" w:rsidP="003C27D7" w:rsidR="003C27D7" w:rsidRPr="003C27D7">
      <w:pPr>
        <w:jc w:val="both"/>
        <w:rPr>
          <w:color w:val="FF0000"/>
        </w:rPr>
      </w:pPr>
    </w:p>
    <w:p w:rsidRDefault="003B1D91" w:rsidP="003B1D91" w:rsidR="003B1D91" w:rsidRPr="00287A9C">
      <w:pPr>
        <w:jc w:val="both"/>
      </w:pPr>
    </w:p>
    <w:p w:rsidRDefault="003B1D91" w:rsidP="003B1D91" w:rsidR="003B1D91">
      <w:pPr>
        <w:jc w:val="center"/>
      </w:pPr>
      <w:r>
        <w:t>U Pazin</w:t>
      </w:r>
      <w:r w:rsidRPr="003C27D7">
        <w:t>u 23. svibnja 2017</w:t>
      </w:r>
      <w:r w:rsidRPr="00287A9C">
        <w:t>.</w:t>
      </w:r>
    </w:p>
    <w:p w:rsidRDefault="003B1D91" w:rsidP="003B1D91" w:rsidR="003B1D91">
      <w:pPr>
        <w:jc w:val="center"/>
      </w:pPr>
    </w:p>
    <w:p w:rsidRDefault="00B66703" w:rsidP="003B1D91" w:rsidR="00B66703">
      <w:pPr>
        <w:jc w:val="center"/>
      </w:pPr>
    </w:p>
    <w:p w:rsidRDefault="003B1D91" w:rsidP="003B1D91" w:rsidR="003B1D91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  </w:t>
      </w:r>
      <w:r w:rsidRPr="00287A9C">
        <w:t xml:space="preserve">Stečajni sudac </w:t>
      </w:r>
    </w:p>
    <w:p w:rsidRDefault="003B1D91" w:rsidP="003B1D91" w:rsidR="003B1D91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3B1D91" w:rsidP="003B1D91" w:rsidR="003B1D91"/>
    <w:p w:rsidRDefault="003B1D91" w:rsidP="003B1D91" w:rsidR="003B1D91" w:rsidRPr="00287A9C"/>
    <w:p w:rsidRDefault="003B1D91" w:rsidP="003B1D91" w:rsidR="003B1D91" w:rsidRPr="00287A9C">
      <w:r w:rsidRPr="00287A9C">
        <w:t>UPUTA O PRAVNOM LIJEKU:</w:t>
      </w:r>
    </w:p>
    <w:p w:rsidRDefault="003B1D91" w:rsidP="003B1D91" w:rsidR="003B1D91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3B1D91" w:rsidP="003B1D91" w:rsidR="003B1D91">
      <w:pPr>
        <w:jc w:val="both"/>
      </w:pPr>
    </w:p>
    <w:p w:rsidRDefault="003B1D91" w:rsidP="003B1D91" w:rsidR="003B1D91" w:rsidRPr="003C27D7">
      <w:pPr>
        <w:jc w:val="both"/>
      </w:pPr>
      <w:r w:rsidRPr="003C27D7">
        <w:t>DNA</w:t>
      </w:r>
    </w:p>
    <w:p w:rsidRDefault="003B1D91" w:rsidP="003B1D91" w:rsidR="003B1D91" w:rsidRPr="003C27D7">
      <w:pPr>
        <w:jc w:val="both"/>
      </w:pPr>
      <w:r w:rsidRPr="003C27D7">
        <w:rPr>
          <w:rStyle w:val="f01"/>
        </w:rPr>
        <w:t>- e-Oglasna ploča suda (čl. 12. SZ</w:t>
      </w:r>
      <w:r w:rsidRPr="003C27D7">
        <w:t>-a)</w:t>
      </w:r>
    </w:p>
    <w:p w:rsidRDefault="003B1D91" w:rsidP="003B1D91" w:rsidR="003B1D91" w:rsidRPr="003C27D7">
      <w:pPr>
        <w:jc w:val="both"/>
      </w:pPr>
      <w:r w:rsidRPr="003C27D7">
        <w:t>- stečajnom upravitelju</w:t>
      </w:r>
    </w:p>
    <w:p w:rsidRDefault="003B1D91" w:rsidP="003B1D91" w:rsidR="003B1D91" w:rsidRPr="003C27D7">
      <w:pPr>
        <w:jc w:val="both"/>
      </w:pPr>
      <w:r w:rsidRPr="003C27D7">
        <w:t>- sudskom registru</w:t>
      </w:r>
    </w:p>
    <w:p w:rsidRDefault="003B1D91" w:rsidP="003B1D91" w:rsidR="003B1D91" w:rsidRPr="003C27D7"/>
    <w:p w:rsidRDefault="00EC109D" w:rsidR="00500701"/>
    <w:sectPr w:rsidSect="008E4FCA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703" w:rsidR="00A56252">
      <w:r>
        <w:separator/>
      </w:r>
    </w:p>
  </w:endnote>
  <w:endnote w:id="0" w:type="continuationSeparator">
    <w:p w:rsidRDefault="00B66703" w:rsidR="00A56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703" w:rsidR="00A56252">
      <w:r>
        <w:separator/>
      </w:r>
    </w:p>
  </w:footnote>
  <w:footnote w:id="0" w:type="continuationSeparator">
    <w:p w:rsidRDefault="00B66703" w:rsidR="00A56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B48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109D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B48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7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1B48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>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B48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1D91"/>
    <w:rsid w:val="003B1D91"/>
    <w:rsid w:val="003C27D7"/>
    <w:rsid w:val="00554328"/>
    <w:rsid w:val="00985388"/>
    <w:rsid w:val="00A56252"/>
    <w:rsid w:val="00B66703"/>
    <w:rsid w:val="00C41B48"/>
    <w:rsid w:val="00EC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1D9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1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B1D9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B1D91"/>
  </w:style>
  <w:style w:customStyle="true" w:styleId="f01" w:type="character">
    <w:name w:val="f01"/>
    <w:rsid w:val="003B1D91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D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D9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1D9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1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1D9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B1D91"/>
  </w:style>
  <w:style w:customStyle="1" w:styleId="f01" w:type="character">
    <w:name w:val="f01"/>
    <w:rsid w:val="003B1D91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D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D9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2015.</izvorni_sadrzaj>
    <derivirana_varijabla naziv="DomainObject.Predmet.DatumRjesavanja_1">29.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12.2.14. vraćeni spisi OS Poreč- Ovr-1340/10
                     OS Rovinj - Ovr-150/09, 2.4.15. DOSTAVLJEN SPIS OS ROVINJ OVR-51/15</izvorni_sadrzaj>
    <derivirana_varijabla naziv="DomainObject.Predmet.Opis_1">12.2.14. vraćeni spisi OS Poreč- Ovr-1340/10
                     OS Rovinj - Ovr-150/09, 2.4.15. DOSTAVLJEN SPIS OS ROVINJ OVR-51/15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08.02.2010.</izvorni_sadrzaj>
    <derivirana_varijabla naziv="DomainObject.Predmet.PrimjedbaSuca_1">08.02.2010.</derivirana_varijabla>
  </DomainObject.Predmet.PrimjedbaSuca>
  <DomainObject.Predmet.ProtustrankaFormated>
    <izvorni_sadrzaj>  KREDITNA UNIJA ONIO FINANC, ROVINJ</izvorni_sadrzaj>
    <derivirana_varijabla naziv="DomainObject.Predmet.ProtustrankaFormated_1">  KREDITNA UNIJA ONIO FINANC, ROVINJ</derivirana_varijabla>
  </DomainObject.Predmet.ProtustrankaFormated>
  <DomainObject.Predmet.ProtustrankaFormatedOIB>
    <izvorni_sadrzaj>  KREDITNA UNIJA ONIO FINANC, ROVINJ, OIB 91952681442</izvorni_sadrzaj>
    <derivirana_varijabla naziv="DomainObject.Predmet.ProtustrankaFormatedOIB_1">  KREDITNA UNIJA ONIO FINANC, ROVINJ, OIB 91952681442</derivirana_varijabla>
  </DomainObject.Predmet.ProtustrankaFormatedOIB>
  <DomainObject.Predmet.ProtustrankaFormatedWithAdress>
    <izvorni_sadrzaj> KREDITNA UNIJA ONIO FINANC, ROVINJ</izvorni_sadrzaj>
    <derivirana_varijabla naziv="DomainObject.Predmet.ProtustrankaFormatedWithAdress_1"> KREDITNA UNIJA ONIO FINANC, ROVINJ</derivirana_varijabla>
  </DomainObject.Predmet.ProtustrankaFormatedWithAdress>
  <DomainObject.Predmet.ProtustrankaFormatedWithAdressOIB>
    <izvorni_sadrzaj> KREDITNA UNIJA ONIO FINANC, ROVINJ, OIB 91952681442</izvorni_sadrzaj>
    <derivirana_varijabla naziv="DomainObject.Predmet.ProtustrankaFormatedWithAdressOIB_1"> KREDITNA UNIJA ONIO FINANC, ROVINJ, OIB 91952681442</derivirana_varijabla>
  </DomainObject.Predmet.ProtustrankaFormatedWithAdressOIB>
  <DomainObject.Predmet.ProtustrankaWithAdress>
    <izvorni_sadrzaj>KREDITNA UNIJA ONIO FINANC, ROVINJ </izvorni_sadrzaj>
    <derivirana_varijabla naziv="DomainObject.Predmet.ProtustrankaWithAdress_1">KREDITNA UNIJA ONIO FINANC, ROVINJ </derivirana_varijabla>
  </DomainObject.Predmet.ProtustrankaWithAdress>
  <DomainObject.Predmet.ProtustrankaWithAdressOIB>
    <izvorni_sadrzaj>KREDITNA UNIJA ONIO FINANC, ROVINJ, OIB 91952681442</izvorni_sadrzaj>
    <derivirana_varijabla naziv="DomainObject.Predmet.ProtustrankaWithAdressOIB_1">KREDITNA UNIJA ONIO FINANC, ROVINJ, OIB 91952681442</derivirana_varijabla>
  </DomainObject.Predmet.ProtustrankaWithAdressOIB>
  <DomainObject.Predmet.ProtustrankaNazivFormated>
    <izvorni_sadrzaj>KREDITNA UNIJA ONIO FINANC, ROVINJ</izvorni_sadrzaj>
    <derivirana_varijabla naziv="DomainObject.Predmet.ProtustrankaNazivFormated_1">KREDITNA UNIJA ONIO FINANC, ROVINJ</derivirana_varijabla>
  </DomainObject.Predmet.ProtustrankaNazivFormated>
  <DomainObject.Predmet.ProtustrankaNazivFormatedOIB>
    <izvorni_sadrzaj>KREDITNA UNIJA ONIO FINANC, ROVINJ, OIB 91952681442</izvorni_sadrzaj>
    <derivirana_varijabla naziv="DomainObject.Predmet.ProtustrankaNazivFormatedOIB_1">KREDITNA UNIJA ONIO FINANC, ROVINJ, OIB 91952681442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BANKA, Zagreb zastupanog po punomoćniku VUKIĆ, JELUŠIĆ, ŠULINA, STANKOVIĆ, JURCAN &amp; JABUKA odvjetničko društvo s ograničenom odgovornošću</izvorni_sadrzaj>
    <derivirana_varijabla naziv="DomainObject.Predmet.StrankaFormated_1">  HRVATSKA NARODNA BANKA, Zagreb zastupanog po punomoćniku VUKIĆ, JELUŠIĆ, ŠULINA, STANKOVIĆ, JURCAN &amp; JABUKA odvjetničko društvo s ograničenom odgovornošću</derivirana_varijabla>
  </DomainObject.Predmet.StrankaFormated>
  <DomainObject.Predmet.StrankaFormatedOIB>
    <izvorni_sadrzaj>  HRVATSKA NARODNA BANKA, Zagreb zastupanog po punomoćniku VUKIĆ, JELUŠIĆ, ŠULINA, STANKOVIĆ, JURCAN &amp; JABUKA odvjetničko društvo s ograničenom odgovornošću</izvorni_sadrzaj>
    <derivirana_varijabla naziv="DomainObject.Predmet.StrankaFormatedOIB_1">  HRVATSKA NARODNA BANKA, Zagreb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HRVATSKA NARODNA BANKA, Zagreb zastupanog po punomoćniku VUKIĆ, JELUŠIĆ, ŠULINA, STANKOVIĆ, JURCAN &amp; JABUKA odvjetničko društvo s ograničenom odgovornošću</izvorni_sadrzaj>
    <derivirana_varijabla naziv="DomainObject.Predmet.StrankaFormatedWithAdress_1"> HRVATSKA NARODNA BANKA, Zagreb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HRVATSKA NARODNA BANKA, Zagreb zastupanog po punomoćniku VUKIĆ, JELUŠIĆ, ŠULINA, STANKOVIĆ, JURCAN &amp; JABUKA odvjetničko društvo s ograničenom odgovornošću</izvorni_sadrzaj>
    <derivirana_varijabla naziv="DomainObject.Predmet.StrankaFormatedWithAdressOIB_1"> HRVATSKA NARODNA BANKA, Zagreb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HRVATSKA NARODNA BANKA, Zagreb </izvorni_sadrzaj>
    <derivirana_varijabla naziv="DomainObject.Predmet.StrankaWithAdress_1">HRVATSKA NARODNA BANKA, Zagreb </derivirana_varijabla>
  </DomainObject.Predmet.StrankaWithAdress>
  <DomainObject.Predmet.StrankaWithAdressOIB>
    <izvorni_sadrzaj>HRVATSKA NARODNA BANKA, Zagreb</izvorni_sadrzaj>
    <derivirana_varijabla naziv="DomainObject.Predmet.StrankaWithAdressOIB_1">HRVATSKA NARODNA BANKA, Zagreb</derivirana_varijabla>
  </DomainObject.Predmet.StrankaWithAdressOIB>
  <DomainObject.Predmet.StrankaNazivFormated>
    <izvorni_sadrzaj>HRVATSKA NARODNA BANKA, Zagreb</izvorni_sadrzaj>
    <derivirana_varijabla naziv="DomainObject.Predmet.StrankaNazivFormated_1">HRVATSKA NARODNA BANKA, Zagreb</derivirana_varijabla>
  </DomainObject.Predmet.StrankaNazivFormated>
  <DomainObject.Predmet.StrankaNazivFormatedOIB>
    <izvorni_sadrzaj>HRVATSKA NARODNA BANKA, Zagreb</izvorni_sadrzaj>
    <derivirana_varijabla naziv="DomainObject.Predmet.StrankaNazivFormatedOIB_1">HRVATSKA NARODNA BANKA, Zagreb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_1">
      <item>HRVATSKA NARODNA BANKA, Zagreb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OIB_1">
      <item>HRVATSKA NARODNA BANKA, Zagreb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WithAdress_1">
      <item>HRVATSKA NARODNA BANKA, Zagreb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WithAdressOIB_1">
      <item>HRVATSKA NARODNA BANKA, Zagreb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HRVATSKA NARODNA BANKA, Zagreb</item>
    </izvorni_sadrzaj>
    <derivirana_varijabla naziv="DomainObject.Predmet.StrankaListNazivFormated_1">
      <item>HRVATSKA NARODNA BANKA, Zagreb</item>
    </derivirana_varijabla>
  </DomainObject.Predmet.StrankaListNazivFormated>
  <DomainObject.Predmet.StrankaListNazivFormatedOIB>
    <izvorni_sadrzaj>
      <item>HRVATSKA NARODNA BANKA, Zagreb</item>
    </izvorni_sadrzaj>
    <derivirana_varijabla naziv="DomainObject.Predmet.StrankaListNazivFormatedOIB_1">
      <item>HRVATSKA NARODNA BANKA, Zagreb</item>
    </derivirana_varijabla>
  </DomainObject.Predmet.StrankaListNazivFormatedOIB>
  <DomainObject.Predmet.ProtuStrankaListFormated>
    <izvorni_sadrzaj>
      <item>KREDITNA UNIJA ONIO FINANC, ROVINJ</item>
    </izvorni_sadrzaj>
    <derivirana_varijabla naziv="DomainObject.Predmet.ProtuStrankaListFormated_1">
      <item>KREDITNA UNIJA ONIO FINANC, ROVINJ</item>
    </derivirana_varijabla>
  </DomainObject.Predmet.ProtuStrankaListFormated>
  <DomainObject.Predmet.ProtuStrankaListFormatedOIB>
    <izvorni_sadrzaj>
      <item>KREDITNA UNIJA ONIO FINANC, ROVINJ, OIB 91952681442</item>
    </izvorni_sadrzaj>
    <derivirana_varijabla naziv="DomainObject.Predmet.ProtuStrankaListFormatedOIB_1">
      <item>KREDITNA UNIJA ONIO FINANC, ROVINJ, OIB 91952681442</item>
    </derivirana_varijabla>
  </DomainObject.Predmet.ProtuStrankaListFormatedOIB>
  <DomainObject.Predmet.ProtuStrankaListFormatedWithAdress>
    <izvorni_sadrzaj>
      <item>KREDITNA UNIJA ONIO FINANC, ROVINJ</item>
    </izvorni_sadrzaj>
    <derivirana_varijabla naziv="DomainObject.Predmet.ProtuStrankaListFormatedWithAdress_1">
      <item>KREDITNA UNIJA ONIO FINANC, ROVINJ</item>
    </derivirana_varijabla>
  </DomainObject.Predmet.ProtuStrankaListFormatedWithAdress>
  <DomainObject.Predmet.ProtuStrankaListFormatedWithAdressOIB>
    <izvorni_sadrzaj>
      <item>KREDITNA UNIJA ONIO FINANC, ROVINJ, OIB 91952681442</item>
    </izvorni_sadrzaj>
    <derivirana_varijabla naziv="DomainObject.Predmet.ProtuStrankaListFormatedWithAdressOIB_1">
      <item>KREDITNA UNIJA ONIO FINANC, ROVINJ, OIB 91952681442</item>
    </derivirana_varijabla>
  </DomainObject.Predmet.ProtuStrankaListFormatedWithAdressOIB>
  <DomainObject.Predmet.ProtuStrankaListNazivFormated>
    <izvorni_sadrzaj>
      <item>KREDITNA UNIJA ONIO FINANC, ROVINJ</item>
    </izvorni_sadrzaj>
    <derivirana_varijabla naziv="DomainObject.Predmet.ProtuStrankaListNazivFormated_1">
      <item>KREDITNA UNIJA ONIO FINANC, ROVINJ</item>
    </derivirana_varijabla>
  </DomainObject.Predmet.ProtuStrankaListNazivFormated>
  <DomainObject.Predmet.ProtuStrankaListNazivFormatedOIB>
    <izvorni_sadrzaj>
      <item>KREDITNA UNIJA ONIO FINANC, ROVINJ, OIB 91952681442</item>
    </izvorni_sadrzaj>
    <derivirana_varijabla naziv="DomainObject.Predmet.ProtuStrankaListNazivFormatedOIB_1">
      <item>KREDITNA UNIJA ONIO FINANC, ROVINJ, OIB 91952681442</item>
    </derivirana_varijabla>
  </DomainObject.Predmet.ProtuStrankaListNazivFormatedOIB>
  <DomainObject.Predmet.OstaliListFormated>
    <izvorni_sadrzaj>
      <item>Milena Veljović</item>
      <item>VUKIĆ, JELUŠIĆ, ŠULINA, STANKOVIĆ, JURCAN &amp; JABUKA odvjetničko društvo s ograničenom odgovornošću punomoćnik sudionika u postupku HRVATSKA NARODNA BANKA, Zagreb</item>
      <item>ENZA I BORIVOJ ČUKAC, ROVINJ</item>
    </izvorni_sadrzaj>
    <derivirana_varijabla naziv="DomainObject.Predmet.OstaliListFormated_1">
      <item>Milena Veljović</item>
      <item>VUKIĆ, JELUŠIĆ, ŠULINA, STANKOVIĆ, JURCAN &amp; JABUKA odvjetničko društvo s ograničenom odgovornošću punomoćnik sudionika u postupku HRVATSKA NARODNA BANKA, Zagreb</item>
      <item>ENZA I BORIVOJ ČUKAC, ROVINJ</item>
    </derivirana_varijabla>
  </DomainObject.Predmet.OstaliListFormated>
  <DomainObject.Predmet.OstaliListFormatedOIB>
    <izvorni_sadrzaj>
      <item>Milena Veljović, OIB 90523902370</item>
      <item>VUKIĆ, JELUŠIĆ, ŠULINA, STANKOVIĆ, JURCAN &amp; JABUKA odvjetničko društvo s ograničenom odgovornošću, OIB 01394705384 punomoćnik sudionika u postupku HRVATSKA NARODNA BANKA, Zagreb</item>
      <item>ENZA I BORIVOJ ČUKAC, ROVINJ</item>
    </izvorni_sadrzaj>
    <derivirana_varijabla naziv="DomainObject.Predmet.OstaliListFormatedOIB_1">
      <item>Milena Veljović, OIB 90523902370</item>
      <item>VUKIĆ, JELUŠIĆ, ŠULINA, STANKOVIĆ, JURCAN &amp; JABUKA odvjetničko društvo s ograničenom odgovornošću, OIB 01394705384 punomoćnik sudionika u postupku HRVATSKA NARODNA BANKA, Zagreb</item>
      <item>ENZA I BORIVOJ ČUKAC, ROVINJ</item>
    </derivirana_varijabla>
  </DomainObject.Predmet.OstaliListFormatedOIB>
  <DomainObject.Predmet.OstaliListFormatedWithAdress>
    <izvorni_sadrzaj>
      <item>Milena Veljović, Dobrilina 9, 52100 Pula</item>
      <item>VUKIĆ, JELUŠIĆ, ŠULINA, STANKOVIĆ, JURCAN &amp; JABUKA odvjetničko društvo s ograničenom odgovornošću, Nikole Tesle 9, Rijeka punomoćnik sudionika u postupku HRVATSKA NARODNA BANKA, Zagreb</item>
      <item>ENZA I BORIVOJ ČUKAC, ROVINJ, De Amicis 22, 52210 Rovinj</item>
    </izvorni_sadrzaj>
    <derivirana_varijabla naziv="DomainObject.Predmet.OstaliListFormatedWithAdress_1">
      <item>Milena Veljović, Dobrilina 9, 52100 Pula</item>
      <item>VUKIĆ, JELUŠIĆ, ŠULINA, STANKOVIĆ, JURCAN &amp; JABUKA odvjetničko društvo s ograničenom odgovornošću, Nikole Tesle 9, Rijeka punomoćnik sudionika u postupku HRVATSKA NARODNA BANKA, Zagreb</item>
      <item>ENZA I BORIVOJ ČUKAC, ROVINJ, De Amicis 22, 52210 Rovinj</item>
    </derivirana_varijabla>
  </DomainObject.Predmet.OstaliListFormatedWithAdress>
  <DomainObject.Predmet.OstaliListFormatedWithAdressOIB>
    <izvorni_sadrzaj>
      <item>Milena Veljović, OIB 90523902370, Dobrilina 9, 52100 Pula</item>
      <item>VUKIĆ, JELUŠIĆ, ŠULINA, STANKOVIĆ, JURCAN &amp; JABUKA odvjetničko društvo s ograničenom odgovornošću, OIB 01394705384, Nikole Tesle 9, Rijeka punomoćnik sudionika u postupku HRVATSKA NARODNA BANKA, Zagreb</item>
      <item>ENZA I BORIVOJ ČUKAC, ROVINJ, De Amicis 22, 52210 Rovinj</item>
    </izvorni_sadrzaj>
    <derivirana_varijabla naziv="DomainObject.Predmet.OstaliListFormatedWithAdressOIB_1">
      <item>Milena Veljović, OIB 90523902370, Dobrilina 9, 52100 Pula</item>
      <item>VUKIĆ, JELUŠIĆ, ŠULINA, STANKOVIĆ, JURCAN &amp; JABUKA odvjetničko društvo s ograničenom odgovornošću, OIB 01394705384, Nikole Tesle 9, Rijeka punomoćnik sudionika u postupku HRVATSKA NARODNA BANKA, Zagreb</item>
      <item>ENZA I BORIVOJ ČUKAC, ROVINJ, De Amicis 22, 52210 Rovinj</item>
    </derivirana_varijabla>
  </DomainObject.Predmet.OstaliListFormatedWithAdressOIB>
  <DomainObject.Predmet.OstaliListNazivFormated>
    <izvorni_sadrzaj>
      <item>Milena Veljović</item>
      <item>VUKIĆ, JELUŠIĆ, ŠULINA, STANKOVIĆ, JURCAN &amp; JABUKA odvjetničko društvo s ograničenom odgovornošću</item>
      <item>ENZA I BORIVOJ ČUKAC, ROVINJ</item>
    </izvorni_sadrzaj>
    <derivirana_varijabla naziv="DomainObject.Predmet.OstaliListNazivFormated_1">
      <item>Milena Veljović</item>
      <item>VUKIĆ, JELUŠIĆ, ŠULINA, STANKOVIĆ, JURCAN &amp; JABUKA odvjetničko društvo s ograničenom odgovornošću</item>
      <item>ENZA I BORIVOJ ČUKAC, ROVINJ</item>
    </derivirana_varijabla>
  </DomainObject.Predmet.OstaliListNazivFormated>
  <DomainObject.Predmet.OstaliListNazivFormatedOIB>
    <izvorni_sadrzaj>
      <item>Milena Veljović, OIB 90523902370</item>
      <item>VUKIĆ, JELUŠIĆ, ŠULINA, STANKOVIĆ, JURCAN &amp; JABUKA odvjetničko društvo s ograničenom odgovornošću, OIB 01394705384</item>
      <item>ENZA I BORIVOJ ČUKAC, ROVINJ</item>
    </izvorni_sadrzaj>
    <derivirana_varijabla naziv="DomainObject.Predmet.OstaliListNazivFormatedOIB_1">
      <item>Milena Veljović, OIB 90523902370</item>
      <item>VUKIĆ, JELUŠIĆ, ŠULINA, STANKOVIĆ, JURCAN &amp; JABUKA odvjetničko društvo s ograničenom odgovornošću, OIB 01394705384</item>
      <item>ENZA I BORIVOJ ČUKAC, ROVINJ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BANKA, Zagreb</izvorni_sadrzaj>
    <derivirana_varijabla naziv="DomainObject.Predmet.StrankaIDrugi_1">HRVATSKA NARODNA BANKA, Zagreb</derivirana_varijabla>
  </DomainObject.Predmet.StrankaIDrugi>
  <DomainObject.Predmet.ProtustrankaIDrugi>
    <izvorni_sadrzaj>KREDITNA UNIJA ONIO FINANC, ROVINJ</izvorni_sadrzaj>
    <derivirana_varijabla naziv="DomainObject.Predmet.ProtustrankaIDrugi_1">KREDITNA UNIJA ONIO FINANC, ROVINJ</derivirana_varijabla>
  </DomainObject.Predmet.ProtustrankaIDrugi>
  <DomainObject.Predmet.StrankaIDrugiAdressOIB>
    <izvorni_sadrzaj>HRVATSKA NARODNA BANKA, Zagreb</izvorni_sadrzaj>
    <derivirana_varijabla naziv="DomainObject.Predmet.StrankaIDrugiAdressOIB_1">HRVATSKA NARODNA BANKA, Zagreb</derivirana_varijabla>
  </DomainObject.Predmet.StrankaIDrugiAdressOIB>
  <DomainObject.Predmet.ProtustrankaIDrugiAdressOIB>
    <izvorni_sadrzaj>KREDITNA UNIJA ONIO FINANC, ROVINJ, OIB 91952681442</izvorni_sadrzaj>
    <derivirana_varijabla naziv="DomainObject.Predmet.ProtustrankaIDrugiAdressOIB_1">KREDITNA UNIJA ONIO FINANC, ROVINJ, OIB 91952681442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2015.</izvorni_sadrzaj>
    <derivirana_varijabla naziv="DomainObject.Predmet.OdlukaRjesenje.DatumDonosenjaOdluke_1">29. rujna 2015.</derivirana_varijabla>
  </DomainObject.Predmet.OdlukaRjesenje.DatumDonosenjaOdluke>
  <DomainObject.Predmet.OdlukaRjesenje.DatumPravomocnosti>
    <izvorni_sadrzaj>9. studenog 2015.</izvorni_sadrzaj>
    <derivirana_varijabla naziv="DomainObject.Predmet.OdlukaRjesenje.DatumPravomocnosti_1">9. studenog 2015.</derivirana_varijabla>
  </DomainObject.Predmet.OdlukaRjesenje.DatumPravomocnosti>
  <DomainObject.Predmet.OdlukaRjesenje.Oznaka>
    <izvorni_sadrzaj>St-2/2015-220</izvorni_sadrzaj>
    <derivirana_varijabla naziv="DomainObject.Predmet.OdlukaRjesenje.Oznaka_1">St-2/2015-220</derivirana_varijabla>
  </DomainObject.Predmet.OdlukaRjesenje.Oznaka>
  <DomainObject.Predmet.SudioniciListNaziv>
    <izvorni_sadrzaj>
      <item>HRVATSKA NARODNA BANKA, Zagreb</item>
      <item>Milena Veljović</item>
      <item>KREDITNA UNIJA ONIO FINANC, ROVINJ</item>
      <item>VUKIĆ, JELUŠIĆ, ŠULINA, STANKOVIĆ, JURCAN &amp; JABUKA odvjetničko društvo s ograničenom odgovornošću</item>
      <item>ENZA I BORIVOJ ČUKAC, ROVINJ</item>
    </izvorni_sadrzaj>
    <derivirana_varijabla naziv="DomainObject.Predmet.SudioniciListNaziv_1">
      <item>HRVATSKA NARODNA BANKA, Zagreb</item>
      <item>Milena Veljović</item>
      <item>KREDITNA UNIJA ONIO FINANC, ROVINJ</item>
      <item>VUKIĆ, JELUŠIĆ, ŠULINA, STANKOVIĆ, JURCAN &amp; JABUKA odvjetničko društvo s ograničenom odgovornošću</item>
      <item>ENZA I BORIVOJ ČUKAC, ROVINJ</item>
    </derivirana_varijabla>
  </DomainObject.Predmet.SudioniciListNaziv>
  <DomainObject.Predmet.SudioniciListAdressOIB>
    <izvorni_sadrzaj>
      <item>HRVATSKA NARODNA BANKA, Zagreb</item>
      <item>Milena Veljović, OIB 90523902370, Dobrilina 9,52100 Pula</item>
      <item>KREDITNA UNIJA ONIO FINANC, ROVINJ, OIB 91952681442</item>
      <item>VUKIĆ, JELUŠIĆ, ŠULINA, STANKOVIĆ, JURCAN &amp; JABUKA odvjetničko društvo s ograničenom odgovornošću, OIB 01394705384, Nikole Tesle 9,Rijeka</item>
      <item>ENZA I BORIVOJ ČUKAC, ROVINJ, De Amicis 22,52210 Rovinj</item>
    </izvorni_sadrzaj>
    <derivirana_varijabla naziv="DomainObject.Predmet.SudioniciListAdressOIB_1">
      <item>HRVATSKA NARODNA BANKA, Zagreb</item>
      <item>Milena Veljović, OIB 90523902370, Dobrilina 9,52100 Pula</item>
      <item>KREDITNA UNIJA ONIO FINANC, ROVINJ, OIB 91952681442</item>
      <item>VUKIĆ, JELUŠIĆ, ŠULINA, STANKOVIĆ, JURCAN &amp; JABUKA odvjetničko društvo s ograničenom odgovornošću, OIB 01394705384, Nikole Tesle 9,Rijeka</item>
      <item>ENZA I BORIVOJ ČUKAC, ROVINJ, De Amicis 22,52210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90523902370</item>
      <item>, OIB 91952681442</item>
      <item>, OIB 01394705384</item>
      <item>, OIB null</item>
    </izvorni_sadrzaj>
    <derivirana_varijabla naziv="DomainObject.Predmet.SudioniciListNazivOIB_1">
      <item>, OIB null</item>
      <item>, OIB 90523902370</item>
      <item>, OIB 91952681442</item>
      <item>, OIB 01394705384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1238</properties:Characters>
  <properties:Lines>47</properties:Lines>
  <properties:Paragraphs>19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2017-05-22T07:35:00Z</dcterms:created>
  <dc:creator>Jasmina Matika</dc:creator>
  <cp:lastModifiedBy>Jasmina Matika</cp:lastModifiedBy>
  <cp:lastPrinted>2017-05-23T08:44:00Z</cp:lastPrinted>
  <dcterms:modified xmlns:xsi="http://www.w3.org/2001/XMLSchema-instance" xsi:type="dcterms:W3CDTF">2017-05-23T08:47:00Z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