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2710" w14:paraId="1ef2710" w:rsidRDefault="00D538BE" w:rsidP="00D538BE" w:rsidR="00D538B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38BE" w:rsidP="00D538BE" w:rsidR="00D538B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538BE" w:rsidP="00D538BE" w:rsidR="00D538B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538BE" w:rsidP="00D538BE" w:rsidR="00D538B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538BE" w:rsidP="00D538BE" w:rsidR="00D538B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538BE" w:rsidP="00D538BE" w:rsidR="00D538B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538BE" w:rsidP="00D538BE" w:rsidR="00D538BE" w:rsidRPr="005D578C">
      <w:pPr>
        <w:jc w:val="center"/>
        <w:rPr>
          <w:rFonts w:cs="Times New Roman" w:eastAsia="Times New Roman"/>
          <w:szCs w:val="24"/>
        </w:rPr>
      </w:pPr>
    </w:p>
    <w:p w:rsidRDefault="00D538BE" w:rsidP="00D538BE" w:rsidR="00D538B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538BE" w:rsidP="00D538BE" w:rsidR="00D538BE" w:rsidRPr="005D578C">
      <w:pPr>
        <w:rPr>
          <w:rFonts w:cs="Times New Roman" w:eastAsia="Times New Roman"/>
          <w:szCs w:val="24"/>
        </w:rPr>
      </w:pPr>
    </w:p>
    <w:p w:rsidRDefault="00D538BE" w:rsidP="00D538BE" w:rsidR="00D538B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ELITE GROUP d. o. o. Poreč, Mate Vlašića 20, OIB </w:t>
      </w:r>
      <w:r w:rsidRPr="00D538BE">
        <w:rPr>
          <w:rFonts w:cs="Times New Roman" w:eastAsia="Times New Roman"/>
        </w:rPr>
        <w:t>75181769168</w:t>
      </w:r>
      <w:r>
        <w:rPr>
          <w:rFonts w:cs="Times New Roman" w:eastAsia="Times New Roman"/>
        </w:rPr>
        <w:t xml:space="preserve">, MBS </w:t>
      </w:r>
      <w:r w:rsidRPr="00D538BE">
        <w:rPr>
          <w:rFonts w:cs="Times New Roman" w:eastAsia="Times New Roman"/>
        </w:rPr>
        <w:t>040339263</w:t>
      </w:r>
      <w:r>
        <w:rPr>
          <w:rFonts w:cs="Times New Roman" w:eastAsia="Times New Roman"/>
          <w:szCs w:val="24"/>
        </w:rPr>
        <w:t>, 31. listopada 2017.</w:t>
      </w:r>
    </w:p>
    <w:p w:rsidRDefault="00D538BE" w:rsidP="00D538BE" w:rsidR="00D538BE" w:rsidRPr="005D578C">
      <w:pPr>
        <w:rPr>
          <w:rFonts w:cs="Times New Roman" w:eastAsia="Times New Roman"/>
          <w:szCs w:val="24"/>
        </w:rPr>
      </w:pPr>
    </w:p>
    <w:p w:rsidRDefault="00D538BE" w:rsidP="00D538BE" w:rsidR="00D538B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538BE" w:rsidP="00D538BE" w:rsidR="00D538BE" w:rsidRPr="005D578C">
      <w:pPr>
        <w:rPr>
          <w:rFonts w:cs="Times New Roman" w:eastAsia="Times New Roman"/>
          <w:szCs w:val="24"/>
        </w:rPr>
      </w:pPr>
    </w:p>
    <w:p w:rsidRDefault="00D538BE" w:rsidP="00D538BE" w:rsidR="00D538B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ELITE GROUP d. o. o. Poreč, Mate Vlašića 20, OIB </w:t>
      </w:r>
      <w:r w:rsidRPr="00D538BE">
        <w:rPr>
          <w:rFonts w:cs="Times New Roman" w:eastAsia="Times New Roman"/>
        </w:rPr>
        <w:t>75181769168</w:t>
      </w:r>
      <w:r>
        <w:rPr>
          <w:rFonts w:cs="Times New Roman" w:eastAsia="Times New Roman"/>
        </w:rPr>
        <w:t xml:space="preserve">, MBS </w:t>
      </w:r>
      <w:r w:rsidRPr="00D538BE">
        <w:rPr>
          <w:rFonts w:cs="Times New Roman" w:eastAsia="Times New Roman"/>
        </w:rPr>
        <w:t>040339263</w:t>
      </w:r>
      <w:r>
        <w:rPr>
          <w:rFonts w:cs="Times New Roman" w:eastAsia="Times New Roman"/>
          <w:szCs w:val="24"/>
        </w:rPr>
        <w:t>.</w:t>
      </w:r>
    </w:p>
    <w:p w:rsidRDefault="00D538BE" w:rsidP="00D538BE" w:rsidR="00D538BE" w:rsidRPr="005D578C">
      <w:pPr>
        <w:rPr>
          <w:rFonts w:cs="Times New Roman" w:eastAsia="Times New Roman"/>
          <w:szCs w:val="24"/>
        </w:rPr>
      </w:pPr>
    </w:p>
    <w:p w:rsidRDefault="00D538BE" w:rsidP="00D538BE" w:rsidR="00D538BE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 w:rsidRPr="000500C0">
        <w:rPr>
          <w:rFonts w:cs="Times New Roman" w:eastAsia="Times New Roman"/>
          <w:szCs w:val="20"/>
        </w:rPr>
        <w:t>.</w:t>
      </w:r>
    </w:p>
    <w:p w:rsidRDefault="00D538BE" w:rsidP="00D538BE" w:rsidR="00D538BE">
      <w:pPr>
        <w:rPr>
          <w:rFonts w:cs="Times New Roman" w:eastAsia="Times New Roman"/>
          <w:szCs w:val="20"/>
        </w:rPr>
      </w:pPr>
    </w:p>
    <w:p w:rsidRDefault="00D538BE" w:rsidP="00D538BE" w:rsidR="00D538B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ELITE GROUP d. o. o. Poreč, Mate Vlašića 20, OIB </w:t>
      </w:r>
      <w:r w:rsidRPr="00D538BE">
        <w:rPr>
          <w:rFonts w:cs="Times New Roman" w:eastAsia="Times New Roman"/>
        </w:rPr>
        <w:t>75181769168</w:t>
      </w:r>
      <w:r>
        <w:rPr>
          <w:rFonts w:cs="Times New Roman" w:eastAsia="Times New Roman"/>
        </w:rPr>
        <w:t xml:space="preserve">, MBS </w:t>
      </w:r>
      <w:r w:rsidRPr="00D538BE">
        <w:rPr>
          <w:rFonts w:cs="Times New Roman" w:eastAsia="Times New Roman"/>
        </w:rPr>
        <w:t>040339263</w:t>
      </w:r>
      <w:r>
        <w:rPr>
          <w:rFonts w:cs="Times New Roman" w:eastAsia="Times New Roman"/>
          <w:szCs w:val="24"/>
        </w:rPr>
        <w:t>.</w:t>
      </w:r>
    </w:p>
    <w:p w:rsidRDefault="00D538BE" w:rsidP="00D538BE" w:rsidR="00D538BE">
      <w:pPr>
        <w:ind w:firstLine="709"/>
        <w:rPr>
          <w:rFonts w:cs="Times New Roman" w:eastAsia="Times New Roman"/>
          <w:szCs w:val="24"/>
        </w:rPr>
      </w:pPr>
    </w:p>
    <w:p w:rsidRDefault="00D538BE" w:rsidP="00D538BE" w:rsidR="00D538B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ELITE GROUP d. o. o. Poreč, Mate Vlašića 20, OIB </w:t>
      </w:r>
      <w:r w:rsidRPr="00D538BE">
        <w:rPr>
          <w:rFonts w:cs="Times New Roman" w:eastAsia="Times New Roman"/>
        </w:rPr>
        <w:t>75181769168</w:t>
      </w:r>
      <w:r>
        <w:rPr>
          <w:rFonts w:cs="Times New Roman" w:eastAsia="Times New Roman"/>
        </w:rPr>
        <w:t xml:space="preserve">, MBS </w:t>
      </w:r>
      <w:r w:rsidRPr="00D538BE">
        <w:rPr>
          <w:rFonts w:cs="Times New Roman" w:eastAsia="Times New Roman"/>
        </w:rPr>
        <w:t>040339263</w:t>
      </w:r>
      <w:r>
        <w:rPr>
          <w:rFonts w:cs="Times New Roman" w:eastAsia="Times New Roman"/>
          <w:szCs w:val="24"/>
        </w:rPr>
        <w:t>.</w:t>
      </w:r>
    </w:p>
    <w:p w:rsidRDefault="00D538BE" w:rsidP="00D538BE" w:rsidR="00D538BE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D538BE" w:rsidP="00D538BE" w:rsidR="00D538BE" w:rsidRPr="005D578C">
      <w:pPr>
        <w:rPr>
          <w:rFonts w:cs="Times New Roman" w:eastAsia="Times New Roman"/>
          <w:szCs w:val="24"/>
        </w:rPr>
      </w:pPr>
    </w:p>
    <w:p w:rsidRDefault="00D538BE" w:rsidP="00D538BE" w:rsidR="00D538B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538BE" w:rsidP="00D538BE" w:rsidR="00D538BE">
      <w:pPr>
        <w:ind w:firstLine="708"/>
        <w:rPr>
          <w:rFonts w:cs="Times New Roman" w:eastAsia="Times New Roman"/>
          <w:szCs w:val="24"/>
        </w:rPr>
      </w:pPr>
    </w:p>
    <w:p w:rsidRDefault="00D538BE" w:rsidP="00D538BE" w:rsidR="00D538B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9.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ELITE GROUP d. o. o. Poreč</w:t>
      </w:r>
      <w:r>
        <w:rPr>
          <w:rFonts w:cs="Times New Roman" w:eastAsia="Times New Roman"/>
          <w:szCs w:val="24"/>
        </w:rPr>
        <w:t>.</w:t>
      </w:r>
    </w:p>
    <w:p w:rsidRDefault="00D538BE" w:rsidP="00D538BE" w:rsidR="00D538BE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kolovoza 2017. imao neizvršene osnove za plaćanje u neprekinutom razdoblju od 120 dana u ukupnom iznosu 7.795,70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21.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St-462/2017-3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538BE" w:rsidP="00D538BE" w:rsidR="00D538B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538BE" w:rsidP="00D538BE" w:rsidR="00D538B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538BE" w:rsidP="00D538BE" w:rsidR="00D538BE" w:rsidRPr="005D578C">
      <w:pPr>
        <w:rPr>
          <w:rFonts w:cs="Times New Roman" w:eastAsia="Times New Roman"/>
          <w:szCs w:val="24"/>
        </w:rPr>
      </w:pPr>
    </w:p>
    <w:p w:rsidRDefault="00D538BE" w:rsidP="00D538BE" w:rsidR="00D538B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538BE" w:rsidP="00D538BE" w:rsidR="00D538BE">
      <w:pPr>
        <w:rPr>
          <w:rFonts w:cs="Times New Roman" w:eastAsia="Times New Roman"/>
          <w:szCs w:val="24"/>
        </w:rPr>
      </w:pPr>
    </w:p>
    <w:p w:rsidRDefault="00D538BE" w:rsidP="00D538BE" w:rsidR="00D538B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538BE" w:rsidP="00D538BE" w:rsidR="00D538B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75119B">
        <w:rPr>
          <w:rFonts w:cs="Times New Roman" w:eastAsia="Times New Roman"/>
          <w:szCs w:val="24"/>
        </w:rPr>
        <w:t>, v.r.</w:t>
      </w:r>
    </w:p>
    <w:p w:rsidRDefault="00D538BE" w:rsidP="00D538BE" w:rsidR="00D538BE">
      <w:pPr>
        <w:jc w:val="left"/>
        <w:rPr>
          <w:rFonts w:cs="Times New Roman" w:eastAsia="Times New Roman"/>
          <w:szCs w:val="24"/>
        </w:rPr>
      </w:pPr>
    </w:p>
    <w:p w:rsidRDefault="00D538BE" w:rsidP="00D538BE" w:rsidR="00D538BE" w:rsidRPr="005D578C">
      <w:pPr>
        <w:jc w:val="left"/>
        <w:rPr>
          <w:rFonts w:cs="Times New Roman" w:eastAsia="Times New Roman"/>
          <w:szCs w:val="24"/>
        </w:rPr>
      </w:pPr>
    </w:p>
    <w:p w:rsidRDefault="00D538BE" w:rsidP="00D538BE" w:rsidR="00D538B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538BE" w:rsidP="00D538BE" w:rsidR="00D538BE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538BE" w:rsidP="00D538BE" w:rsidR="00D538B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D538BE" w:rsidP="00D538BE" w:rsidR="00D538BE">
      <w:pPr>
        <w:rPr>
          <w:rFonts w:cs="Times New Roman" w:eastAsia="Times New Roman"/>
          <w:szCs w:val="24"/>
        </w:rPr>
      </w:pPr>
    </w:p>
    <w:p w:rsidRDefault="00D538BE" w:rsidP="00D538BE" w:rsidR="00D538BE" w:rsidRPr="005D578C">
      <w:pPr>
        <w:rPr>
          <w:rFonts w:cs="Times New Roman" w:eastAsia="Times New Roman"/>
          <w:szCs w:val="24"/>
        </w:rPr>
      </w:pPr>
    </w:p>
    <w:p w:rsidRDefault="00D538BE" w:rsidP="00D538BE" w:rsidR="00D538B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538BE" w:rsidP="00D538BE" w:rsidR="00D53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538BE" w:rsidP="00D538BE" w:rsidR="00D53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ELITE GROUP d. o. o. Poreč, Mate Vlašića 20, </w:t>
      </w:r>
    </w:p>
    <w:p w:rsidRDefault="00D538BE" w:rsidP="00D538BE" w:rsidR="00D538B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538BE" w:rsidP="00D538BE" w:rsidR="00D53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538BE" w:rsidP="00D538BE" w:rsidR="00D538BE"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 xml:space="preserve">Mladen Novaković, Pula, Štinjan, Baližerka 44, </w:t>
      </w:r>
    </w:p>
    <w:p w:rsidRDefault="00D538BE" w:rsidP="00D538BE" w:rsidR="00D538B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538BE" w:rsidP="00D538BE" w:rsidR="00D53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538BE" w:rsidP="00D538BE" w:rsidR="00D53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538BE" w:rsidP="00D538BE" w:rsidR="00D538BE"/>
    <w:p w:rsidRDefault="00D538BE" w:rsidP="00D538BE" w:rsidR="00D538BE"/>
    <w:p w:rsidRDefault="00D538BE" w:rsidP="00D538BE" w:rsidR="00D538BE"/>
    <w:p w:rsidRDefault="00D538BE" w:rsidP="00D538BE" w:rsidR="00D538BE"/>
    <w:p w:rsidRDefault="00D538BE" w:rsidP="00D538BE" w:rsidR="00D538BE"/>
    <w:p w:rsidRDefault="00D538BE" w:rsidP="00D538BE" w:rsidR="00D538BE"/>
    <w:p w:rsidRDefault="00D538BE" w:rsidP="00D538BE" w:rsidR="00D538BE"/>
    <w:p w:rsidRDefault="005E0052" w:rsidR="005E0052"/>
    <w:sectPr w:rsidSect="009A168F" w:rsidR="005E005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8BE" w:rsidP="00D538BE" w:rsidR="00D538BE">
      <w:r>
        <w:separator/>
      </w:r>
    </w:p>
  </w:endnote>
  <w:endnote w:id="0" w:type="continuationSeparator">
    <w:p w:rsidRDefault="00D538BE" w:rsidP="00D538BE" w:rsidR="00D53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8BE" w:rsidP="00D538BE" w:rsidR="00D538BE">
      <w:r>
        <w:separator/>
      </w:r>
    </w:p>
  </w:footnote>
  <w:footnote w:id="0" w:type="continuationSeparator">
    <w:p w:rsidRDefault="00D538BE" w:rsidP="00D538BE" w:rsidR="00D538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8BE" w:rsidP="009A168F" w:rsidR="009A168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5119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St-462/2017-4</w:t>
    </w:r>
  </w:p>
  <w:p w:rsidRDefault="0075119B" w:rsidP="009A168F" w:rsidR="009A168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8BE" w:rsidP="009A168F" w:rsidR="009A168F" w:rsidRPr="00970AE0">
    <w:pPr>
      <w:pStyle w:val="Zaglavlje"/>
      <w:jc w:val="right"/>
    </w:pPr>
    <w:r>
      <w:rPr>
        <w:szCs w:val="24"/>
      </w:rPr>
      <w:t>9 St-462/2017-4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C70"/>
    <w:rsid w:val="005E0052"/>
    <w:rsid w:val="0075119B"/>
    <w:rsid w:val="00D17C70"/>
    <w:rsid w:val="00D5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38B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38B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538B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38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38B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38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38B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19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5119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511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511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38B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38B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538B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38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38B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38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38B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19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5119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511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511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GROUP d.o.o. POREČ</izvorni_sadrzaj>
    <derivirana_varijabla naziv="DomainObject.Predmet.ProtustrankaFormated_1">  ELITE GROUP d.o.o. POREČ</derivirana_varijabla>
  </DomainObject.Predmet.ProtustrankaFormated>
  <DomainObject.Predmet.ProtustrankaFormatedOIB>
    <izvorni_sadrzaj>  ELITE GROUP d.o.o. POREČ, OIB 75181769168</izvorni_sadrzaj>
    <derivirana_varijabla naziv="DomainObject.Predmet.ProtustrankaFormatedOIB_1">  ELITE GROUP d.o.o. POREČ, OIB 75181769168</derivirana_varijabla>
  </DomainObject.Predmet.ProtustrankaFormatedOIB>
  <DomainObject.Predmet.ProtustrankaFormatedWithAdress>
    <izvorni_sadrzaj> ELITE GROUP d.o.o. POREČ, Mate Vlašića 20, 52440 Poreč</izvorni_sadrzaj>
    <derivirana_varijabla naziv="DomainObject.Predmet.ProtustrankaFormatedWithAdress_1"> ELITE GROUP d.o.o. POREČ, Mate Vlašića 20, 52440 Poreč</derivirana_varijabla>
  </DomainObject.Predmet.ProtustrankaFormatedWithAdress>
  <DomainObject.Predmet.ProtustrankaFormatedWithAdressOIB>
    <izvorni_sadrzaj> ELITE GROUP d.o.o. POREČ, OIB 75181769168, Mate Vlašića 20, 52440 Poreč</izvorni_sadrzaj>
    <derivirana_varijabla naziv="DomainObject.Predmet.ProtustrankaFormatedWithAdressOIB_1"> ELITE GROUP d.o.o. POREČ, OIB 75181769168, Mate Vlašića 20, 52440 Poreč</derivirana_varijabla>
  </DomainObject.Predmet.ProtustrankaFormatedWithAdressOIB>
  <DomainObject.Predmet.ProtustrankaWithAdress>
    <izvorni_sadrzaj>ELITE GROUP d.o.o. POREČ Mate Vlašića 20, 52440 Poreč</izvorni_sadrzaj>
    <derivirana_varijabla naziv="DomainObject.Predmet.ProtustrankaWithAdress_1">ELITE GROUP d.o.o. POREČ Mate Vlašića 20, 52440 Poreč</derivirana_varijabla>
  </DomainObject.Predmet.ProtustrankaWithAdress>
  <DomainObject.Predmet.ProtustrankaWithAdressOIB>
    <izvorni_sadrzaj>ELITE GROUP d.o.o. POREČ, OIB 75181769168, Mate Vlašića 20, 52440 Poreč</izvorni_sadrzaj>
    <derivirana_varijabla naziv="DomainObject.Predmet.ProtustrankaWithAdressOIB_1">ELITE GROUP d.o.o. POREČ, OIB 75181769168, Mate Vlašića 20, 52440 Poreč</derivirana_varijabla>
  </DomainObject.Predmet.ProtustrankaWithAdressOIB>
  <DomainObject.Predmet.ProtustrankaNazivFormated>
    <izvorni_sadrzaj>ELITE GROUP d.o.o. POREČ</izvorni_sadrzaj>
    <derivirana_varijabla naziv="DomainObject.Predmet.ProtustrankaNazivFormated_1">ELITE GROUP d.o.o. POREČ</derivirana_varijabla>
  </DomainObject.Predmet.ProtustrankaNazivFormated>
  <DomainObject.Predmet.ProtustrankaNazivFormatedOIB>
    <izvorni_sadrzaj>ELITE GROUP d.o.o. POREČ, OIB 75181769168</izvorni_sadrzaj>
    <derivirana_varijabla naziv="DomainObject.Predmet.ProtustrankaNazivFormatedOIB_1">ELITE GROUP d.o.o. POREČ, OIB 75181769168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7795.70</izvorni_sadrzaj>
    <derivirana_varijabla naziv="DomainObject.Predmet.TrenutnaVrijednost_1">7795.70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ELITE GROUP d.o.o. POREČ</item>
    </izvorni_sadrzaj>
    <derivirana_varijabla naziv="DomainObject.Predmet.ProtuStrankaListFormated_1">
      <item>ELITE GROUP d.o.o. POREČ</item>
    </derivirana_varijabla>
  </DomainObject.Predmet.ProtuStrankaListFormated>
  <DomainObject.Predmet.ProtuStrankaListFormatedOIB>
    <izvorni_sadrzaj>
      <item>ELITE GROUP d.o.o. POREČ, OIB 75181769168</item>
    </izvorni_sadrzaj>
    <derivirana_varijabla naziv="DomainObject.Predmet.ProtuStrankaListFormatedOIB_1">
      <item>ELITE GROUP d.o.o. POREČ, OIB 75181769168</item>
    </derivirana_varijabla>
  </DomainObject.Predmet.ProtuStrankaListFormatedOIB>
  <DomainObject.Predmet.ProtuStrankaListFormatedWithAdress>
    <izvorni_sadrzaj>
      <item>ELITE GROUP d.o.o. POREČ, Mate Vlašića 20, 52440 Poreč</item>
    </izvorni_sadrzaj>
    <derivirana_varijabla naziv="DomainObject.Predmet.ProtuStrankaListFormatedWithAdress_1">
      <item>ELITE GROUP d.o.o. POREČ, Mate Vlašića 20, 52440 Poreč</item>
    </derivirana_varijabla>
  </DomainObject.Predmet.ProtuStrankaListFormatedWithAdress>
  <DomainObject.Predmet.ProtuStrankaListFormatedWithAdressOIB>
    <izvorni_sadrzaj>
      <item>ELITE GROUP d.o.o. POREČ, OIB 75181769168, Mate Vlašića 20, 52440 Poreč</item>
    </izvorni_sadrzaj>
    <derivirana_varijabla naziv="DomainObject.Predmet.ProtuStrankaListFormatedWithAdressOIB_1">
      <item>ELITE GROUP d.o.o. POREČ, OIB 75181769168, Mate Vlašića 20, 52440 Poreč</item>
    </derivirana_varijabla>
  </DomainObject.Predmet.ProtuStrankaListFormatedWithAdressOIB>
  <DomainObject.Predmet.ProtuStrankaListNazivFormated>
    <izvorni_sadrzaj>
      <item>ELITE GROUP d.o.o. POREČ</item>
    </izvorni_sadrzaj>
    <derivirana_varijabla naziv="DomainObject.Predmet.ProtuStrankaListNazivFormated_1">
      <item>ELITE GROUP d.o.o. POREČ</item>
    </derivirana_varijabla>
  </DomainObject.Predmet.ProtuStrankaListNazivFormated>
  <DomainObject.Predmet.ProtuStrankaListNazivFormatedOIB>
    <izvorni_sadrzaj>
      <item>ELITE GROUP d.o.o. POREČ, OIB 75181769168</item>
    </izvorni_sadrzaj>
    <derivirana_varijabla naziv="DomainObject.Predmet.ProtuStrankaListNazivFormatedOIB_1">
      <item>ELITE GROUP d.o.o. POREČ, OIB 75181769168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ELITE GROUP d.o.o. POREČ</izvorni_sadrzaj>
    <derivirana_varijabla naziv="DomainObject.Predmet.ProtustrankaIDrugi_1">ELITE GROUP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ELITE GROUP d.o.o. POREČ, OIB 75181769168, Mate Vlašića 20, 52440 Poreč</izvorni_sadrzaj>
    <derivirana_varijabla naziv="DomainObject.Predmet.ProtustrankaIDrugiAdressOIB_1">ELITE GROUP d.o.o. POREČ, OIB 75181769168,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ELITE GROUP d.o.o. POREČ</item>
    </izvorni_sadrzaj>
    <derivirana_varijabla naziv="DomainObject.Predmet.SudioniciListNaziv_1">
      <item>FINANCIJSKA AGENCIJA, RC RIJEKA, PODRUŽNICA PULA, PULA</item>
      <item>ELITE GROUP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ELITE GROUP d.o.o. POREČ, OIB 75181769168, Mate Vlašića 20,52440 Poreč</item>
    </izvorni_sadrzaj>
    <derivirana_varijabla naziv="DomainObject.Predmet.SudioniciListAdressOIB_1">
      <item>FINANCIJSKA AGENCIJA, RC RIJEKA, PODRUŽNICA PULA, PULA, OIB 85821130368, Giardini 5,52100 Pula</item>
      <item>ELITE GROUP d.o.o. POREČ, OIB 75181769168,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75181769168</item>
    </izvorni_sadrzaj>
    <derivirana_varijabla naziv="DomainObject.Predmet.SudioniciListNazivOIB_1">
      <item>, OIB 85821130368</item>
      <item>, OIB 75181769168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3621</properties:Characters>
  <properties:Lines>92</properties:Lines>
  <properties:Paragraphs>31</properties:Paragraphs>
  <properties:TotalTime>3</properties:TotalTime>
  <properties:ScaleCrop>false</properties:ScaleCrop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2017-10-26T08:39:00Z</dcterms:created>
  <dc:creator>Morena Brajuha</dc:creator>
  <dc:description/>
  <cp:keywords/>
  <cp:lastModifiedBy>Ana Jeromela</cp:lastModifiedBy>
  <cp:lastPrinted>2017-10-31T06:59:00Z</cp:lastPrinted>
  <dcterms:modified xmlns:xsi="http://www.w3.org/2001/XMLSchema-instance" xsi:type="dcterms:W3CDTF">2017-10-31T06:59:00Z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