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1dd8" w14:paraId="0ec1dd8" w:rsidRDefault="00F812A5" w:rsidP="00E24D7F" w:rsidR="001D3EC6">
      <w:pPr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C6385" w:rsidRPr="004C6385">
        <w:rPr>
          <w:rFonts w:cs="Times New Roman" w:hAnsi="Times New Roman" w:ascii="Times New Roman"/>
          <w:b/>
          <w:sz w:val="24"/>
          <w:szCs w:val="24"/>
        </w:rPr>
        <w:t>Obrazac  20</w:t>
      </w: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IZVJEŠĆE  STEČAJNOG  UPRAVITELJA  O  TIJEKU  STEČAJNOG  POSTUPKA</w:t>
      </w: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</w:t>
      </w:r>
      <w:r w:rsidR="000F618E">
        <w:rPr>
          <w:rFonts w:cs="Times New Roman" w:hAnsi="Times New Roman" w:ascii="Times New Roman"/>
          <w:b/>
          <w:sz w:val="24"/>
          <w:szCs w:val="24"/>
        </w:rPr>
        <w:t xml:space="preserve">          </w:t>
      </w:r>
      <w:r>
        <w:rPr>
          <w:rFonts w:cs="Times New Roman" w:hAnsi="Times New Roman" w:ascii="Times New Roman"/>
          <w:b/>
          <w:sz w:val="24"/>
          <w:szCs w:val="24"/>
        </w:rPr>
        <w:t xml:space="preserve">   I  STANJU  STEČAJNE  MASE</w:t>
      </w: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</w:p>
    <w:p w:rsidRDefault="00260407" w:rsidR="00260407">
      <w:pPr>
        <w:rPr>
          <w:rFonts w:cs="Times New Roman" w:hAnsi="Times New Roman" w:ascii="Times New Roman"/>
          <w:b/>
          <w:sz w:val="24"/>
          <w:szCs w:val="24"/>
        </w:rPr>
      </w:pPr>
    </w:p>
    <w:p w:rsidRDefault="00217F18" w:rsidR="00217F18">
      <w:pPr>
        <w:rPr>
          <w:rFonts w:cs="Times New Roman" w:hAnsi="Times New Roman" w:ascii="Times New Roman"/>
          <w:b/>
          <w:sz w:val="24"/>
          <w:szCs w:val="24"/>
        </w:rPr>
      </w:pPr>
    </w:p>
    <w:p w:rsidRDefault="0003247A" w:rsidR="0003247A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260407" w:rsidRPr="006C0BE1">
      <w:pPr>
        <w:rPr>
          <w:rFonts w:cs="Times New Roman" w:hAnsi="Times New Roman" w:ascii="Times New Roman"/>
          <w:b/>
          <w:sz w:val="24"/>
          <w:szCs w:val="24"/>
        </w:rPr>
      </w:pPr>
      <w:r w:rsidRPr="006C0BE1">
        <w:rPr>
          <w:rFonts w:cs="Times New Roman" w:hAnsi="Times New Roman" w:ascii="Times New Roman"/>
          <w:b/>
          <w:sz w:val="24"/>
          <w:szCs w:val="24"/>
        </w:rPr>
        <w:t xml:space="preserve"> TRGOVAČKI  SUD  U  ZAGREBU</w:t>
      </w:r>
    </w:p>
    <w:p w:rsidRDefault="004C6385" w:rsidR="004C6385" w:rsidRPr="006C0BE1">
      <w:pPr>
        <w:rPr>
          <w:rFonts w:cs="Times New Roman" w:hAnsi="Times New Roman" w:ascii="Times New Roman"/>
          <w:b/>
          <w:sz w:val="24"/>
          <w:szCs w:val="24"/>
        </w:rPr>
      </w:pPr>
      <w:r w:rsidRPr="006C0BE1">
        <w:rPr>
          <w:rFonts w:cs="Times New Roman" w:hAnsi="Times New Roman" w:ascii="Times New Roman"/>
          <w:b/>
          <w:sz w:val="24"/>
          <w:szCs w:val="24"/>
        </w:rPr>
        <w:t xml:space="preserve">   St – 780/13</w:t>
      </w:r>
    </w:p>
    <w:p w:rsidRDefault="0003247A" w:rsidR="0003247A" w:rsidRPr="006C0BE1">
      <w:pPr>
        <w:rPr>
          <w:rFonts w:cs="Times New Roman" w:hAnsi="Times New Roman" w:ascii="Times New Roman"/>
          <w:b/>
          <w:sz w:val="24"/>
          <w:szCs w:val="24"/>
        </w:rPr>
      </w:pPr>
    </w:p>
    <w:p w:rsidRDefault="00217F18" w:rsidR="00217F18" w:rsidRPr="006C0BE1">
      <w:pPr>
        <w:rPr>
          <w:rFonts w:cs="Times New Roman" w:hAnsi="Times New Roman" w:ascii="Times New Roman"/>
          <w:b/>
          <w:sz w:val="24"/>
          <w:szCs w:val="24"/>
        </w:rPr>
      </w:pPr>
    </w:p>
    <w:p w:rsidRDefault="0003247A" w:rsidR="0003247A" w:rsidRPr="006C0BE1">
      <w:pPr>
        <w:rPr>
          <w:rFonts w:cs="Times New Roman" w:hAnsi="Times New Roman" w:ascii="Times New Roman"/>
          <w:b/>
          <w:sz w:val="24"/>
          <w:szCs w:val="24"/>
        </w:rPr>
      </w:pPr>
    </w:p>
    <w:p w:rsidRDefault="00260407" w:rsidR="00260407" w:rsidRPr="006C0BE1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 w:rsidRPr="006C0BE1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P="00260407" w:rsidR="0003247A" w:rsidRPr="006C0BE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6C0BE1">
        <w:rPr>
          <w:rFonts w:cs="Times New Roman" w:hAnsi="Times New Roman" w:ascii="Times New Roman"/>
          <w:b/>
          <w:sz w:val="24"/>
          <w:szCs w:val="24"/>
        </w:rPr>
        <w:t>OBRT ZA GRADITELJSTVO</w:t>
      </w:r>
      <w:r w:rsidR="006C0BE1">
        <w:rPr>
          <w:rFonts w:cs="Times New Roman" w:hAnsi="Times New Roman" w:ascii="Times New Roman"/>
          <w:b/>
          <w:sz w:val="24"/>
          <w:szCs w:val="24"/>
        </w:rPr>
        <w:t xml:space="preserve"> I UGOSTITELJSTVO v</w:t>
      </w:r>
      <w:r w:rsidR="0003247A" w:rsidRPr="006C0BE1">
        <w:rPr>
          <w:rFonts w:cs="Times New Roman" w:hAnsi="Times New Roman" w:ascii="Times New Roman"/>
          <w:b/>
          <w:sz w:val="24"/>
          <w:szCs w:val="24"/>
        </w:rPr>
        <w:t>l. Juraj Škrbec</w:t>
      </w:r>
      <w:r w:rsidR="006C0BE1">
        <w:rPr>
          <w:rFonts w:cs="Times New Roman" w:hAnsi="Times New Roman" w:ascii="Times New Roman"/>
          <w:b/>
          <w:sz w:val="24"/>
          <w:szCs w:val="24"/>
        </w:rPr>
        <w:t xml:space="preserve"> – u stečaju</w:t>
      </w:r>
    </w:p>
    <w:p w:rsidRDefault="0003247A" w:rsidP="00260407" w:rsidR="0003247A" w:rsidRPr="006C0BE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60407" w:rsidP="00260407" w:rsidR="00260407" w:rsidRPr="006C0BE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6C0BE1">
        <w:rPr>
          <w:rFonts w:cs="Times New Roman" w:hAnsi="Times New Roman" w:ascii="Times New Roman"/>
          <w:b/>
          <w:sz w:val="24"/>
          <w:szCs w:val="24"/>
        </w:rPr>
        <w:t xml:space="preserve"> Gornji Laduč, Jurišićeva 39</w:t>
      </w:r>
    </w:p>
    <w:p w:rsidRDefault="0003247A" w:rsidP="00260407" w:rsidR="0003247A" w:rsidRPr="006C0BE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60407" w:rsidP="00260407" w:rsidR="00260407" w:rsidRPr="006C0BE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6C0BE1">
        <w:rPr>
          <w:rFonts w:cs="Times New Roman" w:hAnsi="Times New Roman" w:ascii="Times New Roman"/>
          <w:b/>
          <w:sz w:val="24"/>
          <w:szCs w:val="24"/>
        </w:rPr>
        <w:t>OIB: 27221377600</w:t>
      </w:r>
    </w:p>
    <w:p w:rsidRDefault="0003247A" w:rsidP="00260407" w:rsidR="0003247A" w:rsidRPr="006C0BE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03247A" w:rsidP="00260407" w:rsidR="00032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247A" w:rsidP="00260407" w:rsidR="00032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247A" w:rsidP="00260407" w:rsidR="00032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247A" w:rsidP="00260407" w:rsidR="00032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247A" w:rsidP="00260407" w:rsidR="00032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247A" w:rsidP="00260407" w:rsidR="00032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247A" w:rsidP="00260407" w:rsidR="00032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247A" w:rsidP="00260407" w:rsidR="00032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247A" w:rsidP="00260407" w:rsidR="00032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247A" w:rsidP="00260407" w:rsidR="00032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247A" w:rsidP="00260407" w:rsidR="00032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247A" w:rsidP="00260407" w:rsidR="00032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247A" w:rsidP="00260407" w:rsidR="00032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247A" w:rsidP="00260407" w:rsidR="00032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247A" w:rsidP="00260407" w:rsidR="00032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E22A1" w:rsidP="00E24D7F" w:rsidR="00260407" w:rsidRPr="00E24D7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18.05</w:t>
      </w:r>
      <w:r w:rsidR="00E04CB2">
        <w:rPr>
          <w:rFonts w:cs="Times New Roman" w:hAnsi="Times New Roman" w:ascii="Times New Roman"/>
          <w:b/>
          <w:sz w:val="24"/>
          <w:szCs w:val="24"/>
        </w:rPr>
        <w:t>.2017</w:t>
      </w:r>
      <w:r w:rsidR="0003247A" w:rsidRPr="00E24D7F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B865B2" w:rsidP="00260407" w:rsidR="00B865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666FD" w:rsidP="00260407" w:rsidR="00C666F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0407" w:rsidP="00260407" w:rsidR="002604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   TIJEK  STEČAJNOG  POSTU</w:t>
      </w:r>
      <w:r w:rsidR="004556E9">
        <w:rPr>
          <w:rFonts w:cs="Times New Roman" w:hAnsi="Times New Roman" w:ascii="Times New Roman"/>
          <w:sz w:val="24"/>
          <w:szCs w:val="24"/>
        </w:rPr>
        <w:t xml:space="preserve">PKA U RAZDOBLJU OD  </w:t>
      </w:r>
      <w:r w:rsidR="00C40BB3">
        <w:rPr>
          <w:rFonts w:cs="Times New Roman" w:hAnsi="Times New Roman" w:ascii="Times New Roman"/>
          <w:sz w:val="24"/>
          <w:szCs w:val="24"/>
        </w:rPr>
        <w:t>10.02.2017</w:t>
      </w:r>
      <w:r>
        <w:rPr>
          <w:rFonts w:cs="Times New Roman" w:hAnsi="Times New Roman" w:ascii="Times New Roman"/>
          <w:sz w:val="24"/>
          <w:szCs w:val="24"/>
        </w:rPr>
        <w:t xml:space="preserve">.  DO   </w:t>
      </w:r>
      <w:r w:rsidR="00C40BB3">
        <w:rPr>
          <w:rFonts w:cs="Times New Roman" w:hAnsi="Times New Roman" w:ascii="Times New Roman"/>
          <w:sz w:val="24"/>
          <w:szCs w:val="24"/>
        </w:rPr>
        <w:t>18.05</w:t>
      </w:r>
      <w:r w:rsidR="00267976">
        <w:rPr>
          <w:rFonts w:cs="Times New Roman" w:hAnsi="Times New Roman" w:ascii="Times New Roman"/>
          <w:sz w:val="24"/>
          <w:szCs w:val="24"/>
        </w:rPr>
        <w:t>.2017</w:t>
      </w:r>
      <w:r w:rsidR="004556E9">
        <w:rPr>
          <w:rFonts w:cs="Times New Roman" w:hAnsi="Times New Roman" w:ascii="Times New Roman"/>
          <w:sz w:val="24"/>
          <w:szCs w:val="24"/>
        </w:rPr>
        <w:t>.</w:t>
      </w:r>
    </w:p>
    <w:p w:rsidRDefault="004556E9" w:rsidP="00260407" w:rsidR="004556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02C3" w:rsidP="00260407" w:rsidR="00CF34D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Zadnja </w:t>
      </w:r>
      <w:r w:rsidR="00CF34D5">
        <w:rPr>
          <w:rFonts w:cs="Times New Roman" w:hAnsi="Times New Roman" w:ascii="Times New Roman"/>
          <w:sz w:val="24"/>
          <w:szCs w:val="24"/>
        </w:rPr>
        <w:t xml:space="preserve">Skupština vjerovnika održana je dana </w:t>
      </w:r>
      <w:r w:rsidR="00AA0A20">
        <w:rPr>
          <w:rFonts w:cs="Times New Roman" w:hAnsi="Times New Roman" w:ascii="Times New Roman"/>
          <w:sz w:val="24"/>
          <w:szCs w:val="24"/>
        </w:rPr>
        <w:t xml:space="preserve"> 26.09.2016.g.  na kojoj je usvojen prijedlog da se na slijedeća  tri oglasa umanjuje cijena  za 10% u odnosu na  prethodnu.</w:t>
      </w:r>
      <w:r w:rsidR="00CF34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02C3" w:rsidP="00260407" w:rsidR="003102C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te odluke objavila sam oglas za prodaju ( </w:t>
      </w:r>
      <w:r w:rsidR="00C40BB3">
        <w:rPr>
          <w:rFonts w:cs="Times New Roman" w:hAnsi="Times New Roman" w:ascii="Times New Roman"/>
          <w:sz w:val="24"/>
          <w:szCs w:val="24"/>
        </w:rPr>
        <w:t>X oglašavanje ) 20.10.2016.g.,</w:t>
      </w:r>
      <w:r>
        <w:rPr>
          <w:rFonts w:cs="Times New Roman" w:hAnsi="Times New Roman" w:ascii="Times New Roman"/>
          <w:sz w:val="24"/>
          <w:szCs w:val="24"/>
        </w:rPr>
        <w:t xml:space="preserve"> 23.01.2017.g. ( XI oglašavanje )</w:t>
      </w:r>
      <w:r w:rsidR="00C40BB3">
        <w:rPr>
          <w:rFonts w:cs="Times New Roman" w:hAnsi="Times New Roman" w:ascii="Times New Roman"/>
          <w:sz w:val="24"/>
          <w:szCs w:val="24"/>
        </w:rPr>
        <w:t xml:space="preserve"> i</w:t>
      </w:r>
      <w:r w:rsidR="008E403B">
        <w:rPr>
          <w:rFonts w:cs="Times New Roman" w:hAnsi="Times New Roman" w:ascii="Times New Roman"/>
          <w:sz w:val="24"/>
          <w:szCs w:val="24"/>
        </w:rPr>
        <w:t xml:space="preserve"> 02.03.2017.g. ( XII ogašavanje ). </w:t>
      </w:r>
      <w:r>
        <w:rPr>
          <w:rFonts w:cs="Times New Roman" w:hAnsi="Times New Roman" w:ascii="Times New Roman"/>
          <w:sz w:val="24"/>
          <w:szCs w:val="24"/>
        </w:rPr>
        <w:t>Nije pristigla ni jedna ponuda</w:t>
      </w:r>
      <w:r w:rsidR="001622C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iako je bilo nekoliko telefonskih upita.</w:t>
      </w:r>
    </w:p>
    <w:p w:rsidRDefault="00AA0A20" w:rsidP="00260407" w:rsidR="00AA0A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E675B" w:rsidP="00260407" w:rsidR="004E6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E675B" w:rsidP="00260407" w:rsidR="00B147C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C6A16">
        <w:rPr>
          <w:rFonts w:cs="Times New Roman" w:hAnsi="Times New Roman" w:ascii="Times New Roman"/>
          <w:sz w:val="24"/>
          <w:szCs w:val="24"/>
        </w:rPr>
        <w:t>II.   STANJE</w:t>
      </w:r>
      <w:r w:rsidR="00B147C3">
        <w:rPr>
          <w:rFonts w:cs="Times New Roman" w:hAnsi="Times New Roman" w:ascii="Times New Roman"/>
          <w:sz w:val="24"/>
          <w:szCs w:val="24"/>
        </w:rPr>
        <w:t xml:space="preserve">  STEČAJNE  MASE </w:t>
      </w:r>
    </w:p>
    <w:p w:rsidRDefault="00B147C3" w:rsidP="00260407" w:rsidR="00B147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E675B" w:rsidP="00260407" w:rsidR="004D160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Imovina koja sačinjava stečajnu masu u ovom stečajnom postupku</w:t>
      </w:r>
      <w:r w:rsidR="008E403B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dijelom</w:t>
      </w:r>
      <w:r w:rsidR="008E403B">
        <w:rPr>
          <w:rFonts w:cs="Times New Roman" w:hAnsi="Times New Roman" w:ascii="Times New Roman"/>
          <w:sz w:val="24"/>
          <w:szCs w:val="24"/>
        </w:rPr>
        <w:t xml:space="preserve"> je</w:t>
      </w:r>
      <w:r>
        <w:rPr>
          <w:rFonts w:cs="Times New Roman" w:hAnsi="Times New Roman" w:ascii="Times New Roman"/>
          <w:sz w:val="24"/>
          <w:szCs w:val="24"/>
        </w:rPr>
        <w:t xml:space="preserve"> prodana pa je ostala neprodana još samo nekretnina k.č.br. 90/1 upisana u zk.ul. 758, k.o. Laduć, površine 509 čhv ili 1831 m</w:t>
      </w:r>
      <w:r w:rsidR="00AA0A20">
        <w:rPr>
          <w:rFonts w:cs="Times New Roman" w:hAnsi="Times New Roman" w:ascii="Times New Roman"/>
          <w:sz w:val="24"/>
          <w:szCs w:val="24"/>
        </w:rPr>
        <w:t>2.</w:t>
      </w:r>
    </w:p>
    <w:p w:rsidRDefault="00391B4A" w:rsidP="00260407" w:rsidR="00AA0A2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Zadnji oglas objavljen je</w:t>
      </w:r>
      <w:r w:rsidR="008E403B">
        <w:rPr>
          <w:rFonts w:cs="Times New Roman" w:hAnsi="Times New Roman" w:ascii="Times New Roman"/>
          <w:sz w:val="24"/>
          <w:szCs w:val="24"/>
        </w:rPr>
        <w:t xml:space="preserve"> 02.03.2017.g., po cijeni od 30.451,38 kn</w:t>
      </w:r>
      <w:r w:rsidR="00543783">
        <w:rPr>
          <w:rFonts w:cs="Times New Roman" w:hAnsi="Times New Roman" w:ascii="Times New Roman"/>
          <w:sz w:val="24"/>
          <w:szCs w:val="24"/>
        </w:rPr>
        <w:t>. Nekretnina nije prodana jer nije bilo ponuda.</w:t>
      </w:r>
    </w:p>
    <w:p w:rsidRDefault="00AA0A20" w:rsidP="00260407" w:rsidR="00AA0A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5605" w:rsidP="00260407" w:rsidR="001B5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23C5" w:rsidP="00260407" w:rsidR="003323C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  RADNJE KOJE ĆE SE PODUZETI U NAREDNOM RAZDOBLJU</w:t>
      </w:r>
    </w:p>
    <w:p w:rsidRDefault="003323C5" w:rsidP="00260407" w:rsidR="003323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91B4A" w:rsidP="00260407" w:rsidR="001B560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da preostala imovina dužnika još nije prodana, predložila sam sazivanje skupštine vjerovika radi donošenja odluke o daljnjem načinu i uvjetima prodaje. </w:t>
      </w:r>
    </w:p>
    <w:p w:rsidRDefault="00391B4A" w:rsidP="00260407" w:rsidR="00391B4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543783">
        <w:rPr>
          <w:rFonts w:cs="Times New Roman" w:hAnsi="Times New Roman" w:ascii="Times New Roman"/>
          <w:sz w:val="24"/>
          <w:szCs w:val="24"/>
        </w:rPr>
        <w:t>kupština je sazvana za dan 25. s</w:t>
      </w:r>
      <w:r>
        <w:rPr>
          <w:rFonts w:cs="Times New Roman" w:hAnsi="Times New Roman" w:ascii="Times New Roman"/>
          <w:sz w:val="24"/>
          <w:szCs w:val="24"/>
        </w:rPr>
        <w:t>vibnja 2017.g. Shodno odl</w:t>
      </w:r>
      <w:r w:rsidR="00543783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>ci skupštine, poduzet ću potrebne radnje.</w:t>
      </w:r>
    </w:p>
    <w:p w:rsidRDefault="00391B4A" w:rsidP="00260407" w:rsidR="00391B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3098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0A20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</w:t>
      </w:r>
      <w:r w:rsidR="0020309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Stečajni  upravitelj</w:t>
      </w:r>
    </w:p>
    <w:p w:rsidRDefault="00203098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F31E4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odvj. Ana Šakić</w:t>
      </w:r>
    </w:p>
    <w:p w:rsidRDefault="00397C8D" w:rsidP="00260407" w:rsidR="0039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97C8D" w:rsidP="00260407" w:rsidR="0039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97C8D" w:rsidP="00260407" w:rsidR="0039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97C8D" w:rsidP="00260407" w:rsidR="0039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97C8D" w:rsidP="00260407" w:rsidR="0039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97C8D" w:rsidP="00260407" w:rsidR="0039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97C8D" w:rsidP="00260407" w:rsidR="0039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97C8D" w:rsidP="00260407" w:rsidR="0039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97C8D" w:rsidP="00260407" w:rsidR="0039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97C8D" w:rsidP="00260407" w:rsidR="0039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97C8D" w:rsidP="00260407" w:rsidR="0039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97C8D" w:rsidP="00260407" w:rsidR="0039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97C8D" w:rsidP="00260407" w:rsidR="0039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97C8D" w:rsidP="00260407" w:rsidR="0039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97C8D" w:rsidP="00260407" w:rsidR="0039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3098" w:rsidP="00260407" w:rsidR="00203098" w:rsidRPr="002604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</w:t>
      </w:r>
    </w:p>
    <w:p w:rsidRDefault="00260407" w:rsidP="00260407" w:rsidR="00260407" w:rsidRPr="002604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C6385" w:rsidR="004C6385" w:rsidRPr="004C6385">
      <w:pPr>
        <w:rPr>
          <w:rFonts w:cs="Times New Roman" w:hAnsi="Times New Roman" w:ascii="Times New Roman"/>
          <w:sz w:val="24"/>
          <w:szCs w:val="24"/>
        </w:rPr>
      </w:pPr>
      <w:r w:rsidRPr="004C638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1D3EC6" w:rsidR="004C6385" w:rsidRPr="004C63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6D75F0"/>
    <w:multiLevelType w:val="hybridMultilevel"/>
    <w:tmpl w:val="37D43544"/>
    <w:lvl w:tplc="00EEE3A0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6385"/>
    <w:rsid w:val="00020684"/>
    <w:rsid w:val="0003247A"/>
    <w:rsid w:val="00066081"/>
    <w:rsid w:val="000B42C9"/>
    <w:rsid w:val="000C7B0C"/>
    <w:rsid w:val="000F618E"/>
    <w:rsid w:val="001221BE"/>
    <w:rsid w:val="001608DB"/>
    <w:rsid w:val="001622CF"/>
    <w:rsid w:val="001B5605"/>
    <w:rsid w:val="001D3EC6"/>
    <w:rsid w:val="001F6013"/>
    <w:rsid w:val="00203098"/>
    <w:rsid w:val="00212048"/>
    <w:rsid w:val="00215B9C"/>
    <w:rsid w:val="00217F18"/>
    <w:rsid w:val="00230BE8"/>
    <w:rsid w:val="00260407"/>
    <w:rsid w:val="00267976"/>
    <w:rsid w:val="00271AF2"/>
    <w:rsid w:val="002F30E0"/>
    <w:rsid w:val="003102C3"/>
    <w:rsid w:val="003323C5"/>
    <w:rsid w:val="00391B4A"/>
    <w:rsid w:val="00397C8D"/>
    <w:rsid w:val="003C6A16"/>
    <w:rsid w:val="003F285A"/>
    <w:rsid w:val="003F5802"/>
    <w:rsid w:val="004556E9"/>
    <w:rsid w:val="004C6385"/>
    <w:rsid w:val="004D160B"/>
    <w:rsid w:val="004E675B"/>
    <w:rsid w:val="00543783"/>
    <w:rsid w:val="00570455"/>
    <w:rsid w:val="005C7A7F"/>
    <w:rsid w:val="005F46AF"/>
    <w:rsid w:val="005F5F91"/>
    <w:rsid w:val="00616F5B"/>
    <w:rsid w:val="00657183"/>
    <w:rsid w:val="006C0BE1"/>
    <w:rsid w:val="006C6573"/>
    <w:rsid w:val="007B43B6"/>
    <w:rsid w:val="007C0159"/>
    <w:rsid w:val="008E29B4"/>
    <w:rsid w:val="008E403B"/>
    <w:rsid w:val="009562F2"/>
    <w:rsid w:val="009A24D5"/>
    <w:rsid w:val="009B5B9A"/>
    <w:rsid w:val="00AA0A20"/>
    <w:rsid w:val="00B147C3"/>
    <w:rsid w:val="00B865B2"/>
    <w:rsid w:val="00B9184F"/>
    <w:rsid w:val="00BA0221"/>
    <w:rsid w:val="00C022C9"/>
    <w:rsid w:val="00C40BB3"/>
    <w:rsid w:val="00C666FD"/>
    <w:rsid w:val="00C91083"/>
    <w:rsid w:val="00CF34D5"/>
    <w:rsid w:val="00D11231"/>
    <w:rsid w:val="00D532E0"/>
    <w:rsid w:val="00D704F6"/>
    <w:rsid w:val="00E04CB2"/>
    <w:rsid w:val="00E24D7F"/>
    <w:rsid w:val="00EC2466"/>
    <w:rsid w:val="00EE22A1"/>
    <w:rsid w:val="00F31E4F"/>
    <w:rsid w:val="00F45C0B"/>
    <w:rsid w:val="00F812A5"/>
    <w:rsid w:val="00F85ECF"/>
    <w:rsid w:val="00FA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040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91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84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84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84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84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040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91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84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84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84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84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St-780/2013-83</izvorni_sadrzaj>
    <derivirana_varijabla naziv="DomainObject.Oznaka_1">St-780/2013-83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St-780/2013</izvorni_sadrzaj>
    <derivirana_varijabla naziv="DomainObject.Predmet.OznakaBroj_1">St-780/2013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JURAJ ŠKRBEC</izvorni_sadrzaj>
    <derivirana_varijabla naziv="DomainObject.Predmet.ProtustrankaFormated_1">  JURAJ ŠKRBEC</derivirana_varijabla>
  </DomainObject.Predmet.ProtustrankaFormated>
  <DomainObject.Predmet.ProtustrankaFormatedOIB>
    <izvorni_sadrzaj>  JURAJ ŠKRBEC, OIB 27221377600</izvorni_sadrzaj>
    <derivirana_varijabla naziv="DomainObject.Predmet.ProtustrankaFormatedOIB_1">  JURAJ ŠKRBEC, OIB 27221377600</derivirana_varijabla>
  </DomainObject.Predmet.ProtustrankaFormatedOIB>
  <DomainObject.Predmet.ProtustrankaFormatedWithAdress>
    <izvorni_sadrzaj> JURAJ ŠKRBEC, JURIŠIĆEVA 39, Gornji Laduč</izvorni_sadrzaj>
    <derivirana_varijabla naziv="DomainObject.Predmet.ProtustrankaFormatedWithAdress_1"> JURAJ ŠKRBEC, JURIŠIĆEVA 39, Gornji Laduč</derivirana_varijabla>
  </DomainObject.Predmet.ProtustrankaFormatedWithAdress>
  <DomainObject.Predmet.ProtustrankaFormatedWithAdressOIB>
    <izvorni_sadrzaj> JURAJ ŠKRBEC, OIB 27221377600, JURIŠIĆEVA 39, Gornji Laduč</izvorni_sadrzaj>
    <derivirana_varijabla naziv="DomainObject.Predmet.ProtustrankaFormatedWithAdressOIB_1"> JURAJ ŠKRBEC, OIB 27221377600, JURIŠIĆEVA 39, Gornji Laduč</derivirana_varijabla>
  </DomainObject.Predmet.ProtustrankaFormatedWithAdressOIB>
  <DomainObject.Predmet.ProtustrankaWithAdress>
    <izvorni_sadrzaj>JURAJ ŠKRBEC JURIŠIĆEVA 39, Gornji Laduč</izvorni_sadrzaj>
    <derivirana_varijabla naziv="DomainObject.Predmet.ProtustrankaWithAdress_1">JURAJ ŠKRBEC JURIŠIĆEVA 39, Gornji Laduč</derivirana_varijabla>
  </DomainObject.Predmet.ProtustrankaWithAdress>
  <DomainObject.Predmet.ProtustrankaWithAdressOIB>
    <izvorni_sadrzaj>JURAJ ŠKRBEC, OIB 27221377600, JURIŠIĆEVA 39, Gornji Laduč</izvorni_sadrzaj>
    <derivirana_varijabla naziv="DomainObject.Predmet.ProtustrankaWithAdressOIB_1">JURAJ ŠKRBEC, OIB 27221377600, JURIŠIĆEVA 39, Gornji Laduč</derivirana_varijabla>
  </DomainObject.Predmet.ProtustrankaWithAdressOIB>
  <DomainObject.Predmet.ProtustrankaNazivFormated>
    <izvorni_sadrzaj>JURAJ ŠKRBEC</izvorni_sadrzaj>
    <derivirana_varijabla naziv="DomainObject.Predmet.ProtustrankaNazivFormated_1">JURAJ ŠKRBEC</derivirana_varijabla>
  </DomainObject.Predmet.ProtustrankaNazivFormated>
  <DomainObject.Predmet.ProtustrankaNazivFormatedOIB>
    <izvorni_sadrzaj>JURAJ ŠKRBEC, OIB 27221377600</izvorni_sadrzaj>
    <derivirana_varijabla naziv="DomainObject.Predmet.ProtustrankaNazivFormatedOIB_1">JURAJ ŠKRBEC, OIB 27221377600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VJEROVNICI; K.K. ZAPREŠIĆ d.o.o. za trgovinu, usluge i proizvodnju</izvorni_sadrzaj>
    <derivirana_varijabla naziv="DomainObject.Predmet.StrankaFormated_1">  FINA; VJEROVNICI; K.K. ZAPREŠIĆ d.o.o. za trgovinu, usluge i proizvodnju</derivirana_varijabla>
  </DomainObject.Predmet.StrankaFormated>
  <DomainObject.Predmet.StrankaFormatedOIB>
    <izvorni_sadrzaj>  FINA, OIB 85821130368; VJEROVNICI; K.K. ZAPREŠIĆ d.o.o. za trgovinu, usluge i proizvodnju, OIB 70956394632</izvorni_sadrzaj>
    <derivirana_varijabla naziv="DomainObject.Predmet.StrankaFormatedOIB_1">  FINA, OIB 85821130368; VJEROVNICI; K.K. ZAPREŠIĆ d.o.o. za trgovinu, usluge i proizvodnju, OIB 70956394632</derivirana_varijabla>
  </DomainObject.Predmet.StrankaFormatedOIB>
  <DomainObject.Predmet.StrankaFormatedWithAdress>
    <izvorni_sadrzaj> FINA, ILICA 307, 10000 Zagreb; VJEROVNICI; K.K. ZAPREŠIĆ d.o.o. za trgovinu, usluge i proizvodnju, S. Fabeka 9, 10290 Zaprešić</izvorni_sadrzaj>
    <derivirana_varijabla naziv="DomainObject.Predmet.StrankaFormatedWithAdress_1"> FINA, ILICA 307, 10000 Zagreb; VJEROVNICI; K.K. ZAPREŠIĆ d.o.o. za trgovinu, usluge i proizvodnju, S. Fabeka 9, 10290 Zaprešić</derivirana_varijabla>
  </DomainObject.Predmet.StrankaFormatedWithAdress>
  <DomainObject.Predmet.StrankaFormatedWithAdressOIB>
    <izvorni_sadrzaj> FINA, OIB 85821130368, ILICA 307, 10000 Zagreb; VJEROVNICI; K.K. ZAPREŠIĆ d.o.o. za trgovinu, usluge i proizvodnju, OIB 70956394632, S. Fabeka 9, 10290 Zaprešić</izvorni_sadrzaj>
    <derivirana_varijabla naziv="DomainObject.Predmet.StrankaFormatedWithAdressOIB_1"> FINA, OIB 85821130368, ILICA 307, 10000 Zagreb; VJEROVNICI; K.K. ZAPREŠIĆ d.o.o. za trgovinu, usluge i proizvodnju, OIB 70956394632, S. Fabeka 9, 10290 Zaprešić</derivirana_varijabla>
  </DomainObject.Predmet.StrankaFormatedWithAdressOIB>
  <DomainObject.Predmet.StrankaWithAdress>
    <izvorni_sadrzaj>FINA ILICA 307,10000 Zagreb,VJEROVNICI ,K.K. ZAPREŠIĆ d.o.o. za trgovinu, usluge i proizvodnju S. Fabeka 9,10290 Zaprešić</izvorni_sadrzaj>
    <derivirana_varijabla naziv="DomainObject.Predmet.StrankaWithAdress_1">FINA ILICA 307,10000 Zagreb,VJEROVNICI ,K.K. ZAPREŠIĆ d.o.o. za trgovinu, usluge i proizvodnju S. Fabeka 9,10290 Zaprešić</derivirana_varijabla>
  </DomainObject.Predmet.StrankaWithAdress>
  <DomainObject.Predmet.StrankaWithAdressOIB>
    <izvorni_sadrzaj>FINA, OIB 85821130368, ILICA 307,10000 Zagreb,VJEROVNICI,K.K. ZAPREŠIĆ d.o.o. za trgovinu, usluge i proizvodnju, OIB 70956394632, S. Fabeka 9,10290 Zaprešić</izvorni_sadrzaj>
    <derivirana_varijabla naziv="DomainObject.Predmet.StrankaWithAdressOIB_1">FINA, OIB 85821130368, ILICA 307,10000 Zagreb,VJEROVNICI,K.K. ZAPREŠIĆ d.o.o. za trgovinu, usluge i proizvodnju, OIB 70956394632, S. Fabeka 9,10290 Zaprešić</derivirana_varijabla>
  </DomainObject.Predmet.StrankaWithAdressOIB>
  <DomainObject.Predmet.StrankaNazivFormated>
    <izvorni_sadrzaj>FINA,VJEROVNICI,K.K. ZAPREŠIĆ d.o.o. za trgovinu, usluge i proizvodnju</izvorni_sadrzaj>
    <derivirana_varijabla naziv="DomainObject.Predmet.StrankaNazivFormated_1">FINA,VJEROVNICI,K.K. ZAPREŠIĆ d.o.o. za trgovinu, usluge i proizvodnju</derivirana_varijabla>
  </DomainObject.Predmet.StrankaNazivFormated>
  <DomainObject.Predmet.StrankaNazivFormatedOIB>
    <izvorni_sadrzaj>FINA, OIB 85821130368,VJEROVNICI,K.K. ZAPREŠIĆ d.o.o. za trgovinu, usluge i proizvodnju, OIB 70956394632</izvorni_sadrzaj>
    <derivirana_varijabla naziv="DomainObject.Predmet.StrankaNazivFormatedOIB_1">FINA, OIB 85821130368,VJEROVNICI,K.K. ZAPREŠIĆ d.o.o. za trgovinu, usluge i proizvodnju, OIB 70956394632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</item>
      <item>VJEROVNICI</item>
      <item>K.K. ZAPREŠIĆ d.o.o. za trgovinu, usluge i proizvodnju</item>
    </izvorni_sadrzaj>
    <derivirana_varijabla naziv="DomainObject.Predmet.StrankaListFormated_1">
      <item>FINA</item>
      <item>VJEROVNICI</item>
      <item>K.K. ZAPREŠIĆ d.o.o. za trgovinu, usluge i proizvodnju</item>
    </derivirana_varijabla>
  </DomainObject.Predmet.StrankaListFormated>
  <DomainObject.Predmet.StrankaListFormatedOIB>
    <izvorni_sadrzaj>
      <item>FINA, OIB 85821130368</item>
      <item>VJEROVNICI</item>
      <item>K.K. ZAPREŠIĆ d.o.o. za trgovinu, usluge i proizvodnju, OIB 70956394632</item>
    </izvorni_sadrzaj>
    <derivirana_varijabla naziv="DomainObject.Predmet.StrankaListFormatedOIB_1">
      <item>FINA, OIB 85821130368</item>
      <item>VJEROVNICI</item>
      <item>K.K. ZAPREŠIĆ d.o.o. za trgovinu, usluge i proizvodnju, OIB 70956394632</item>
    </derivirana_varijabla>
  </DomainObject.Predmet.StrankaListFormatedOIB>
  <DomainObject.Predmet.StrankaListFormatedWithAdress>
    <izvorni_sadrzaj>
      <item>FINA, ILICA 307, 10000 Zagreb</item>
      <item>VJEROVNICI</item>
      <item>K.K. ZAPREŠIĆ d.o.o. za trgovinu, usluge i proizvodnju, S. Fabeka 9, 10290 Zaprešić</item>
    </izvorni_sadrzaj>
    <derivirana_varijabla naziv="DomainObject.Predmet.StrankaListFormatedWithAdress_1">
      <item>FINA, ILICA 307, 10000 Zagreb</item>
      <item>VJEROVNICI</item>
      <item>K.K. ZAPREŠIĆ d.o.o. za trgovinu, usluge i proizvodnju, S. Fabeka 9, 10290 Zaprešić</item>
    </derivirana_varijabla>
  </DomainObject.Predmet.StrankaListFormatedWithAdress>
  <DomainObject.Predmet.StrankaListFormatedWithAdressOIB>
    <izvorni_sadrzaj>
      <item>FINA, OIB 85821130368, ILICA 307, 10000 Zagreb</item>
      <item>VJEROVNICI</item>
      <item>K.K. ZAPREŠIĆ d.o.o. za trgovinu, usluge i proizvodnju, OIB 70956394632, S. Fabeka 9, 10290 Zaprešić</item>
    </izvorni_sadrzaj>
    <derivirana_varijabla naziv="DomainObject.Predmet.StrankaListFormatedWithAdressOIB_1">
      <item>FINA, OIB 85821130368, ILICA 307, 10000 Zagreb</item>
      <item>VJEROVNICI</item>
      <item>K.K. ZAPREŠIĆ d.o.o. za trgovinu, usluge i proizvodnju, OIB 70956394632, S. Fabeka 9, 10290 Zaprešić</item>
    </derivirana_varijabla>
  </DomainObject.Predmet.StrankaListFormatedWithAdressOIB>
  <DomainObject.Predmet.StrankaListNazivFormated>
    <izvorni_sadrzaj>
      <item>FINA</item>
      <item>VJEROVNICI</item>
      <item>K.K. ZAPREŠIĆ d.o.o. za trgovinu, usluge i proizvodnju</item>
    </izvorni_sadrzaj>
    <derivirana_varijabla naziv="DomainObject.Predmet.StrankaListNazivFormated_1">
      <item>FINA</item>
      <item>VJEROVNICI</item>
      <item>K.K. ZAPREŠIĆ d.o.o. za trgovinu, usluge i proizvodnju</item>
    </derivirana_varijabla>
  </DomainObject.Predmet.StrankaListNazivFormated>
  <DomainObject.Predmet.StrankaListNazivFormatedOIB>
    <izvorni_sadrzaj>
      <item>FINA, OIB 85821130368</item>
      <item>VJEROVNICI</item>
      <item>K.K. ZAPREŠIĆ d.o.o. za trgovinu, usluge i proizvodnju, OIB 70956394632</item>
    </izvorni_sadrzaj>
    <derivirana_varijabla naziv="DomainObject.Predmet.StrankaListNazivFormatedOIB_1">
      <item>FINA, OIB 85821130368</item>
      <item>VJEROVNICI</item>
      <item>K.K. ZAPREŠIĆ d.o.o. za trgovinu, usluge i proizvodnju, OIB 70956394632</item>
    </derivirana_varijabla>
  </DomainObject.Predmet.StrankaListNazivFormatedOIB>
  <DomainObject.Predmet.ProtuStrankaListFormated>
    <izvorni_sadrzaj>
      <item>JURAJ ŠKRBEC</item>
    </izvorni_sadrzaj>
    <derivirana_varijabla naziv="DomainObject.Predmet.ProtuStrankaListFormated_1">
      <item>JURAJ ŠKRBEC</item>
    </derivirana_varijabla>
  </DomainObject.Predmet.ProtuStrankaListFormated>
  <DomainObject.Predmet.ProtuStrankaListFormatedOIB>
    <izvorni_sadrzaj>
      <item>JURAJ ŠKRBEC, OIB 27221377600</item>
    </izvorni_sadrzaj>
    <derivirana_varijabla naziv="DomainObject.Predmet.ProtuStrankaListFormatedOIB_1">
      <item>JURAJ ŠKRBEC, OIB 27221377600</item>
    </derivirana_varijabla>
  </DomainObject.Predmet.ProtuStrankaListFormatedOIB>
  <DomainObject.Predmet.ProtuStrankaListFormatedWithAdress>
    <izvorni_sadrzaj>
      <item>JURAJ ŠKRBEC, JURIŠIĆEVA 39, Gornji Laduč</item>
    </izvorni_sadrzaj>
    <derivirana_varijabla naziv="DomainObject.Predmet.ProtuStrankaListFormatedWithAdress_1">
      <item>JURAJ ŠKRBEC, JURIŠIĆEVA 39, Gornji Laduč</item>
    </derivirana_varijabla>
  </DomainObject.Predmet.ProtuStrankaListFormatedWithAdress>
  <DomainObject.Predmet.ProtuStrankaListFormatedWithAdressOIB>
    <izvorni_sadrzaj>
      <item>JURAJ ŠKRBEC, OIB 27221377600, JURIŠIĆEVA 39, Gornji Laduč</item>
    </izvorni_sadrzaj>
    <derivirana_varijabla naziv="DomainObject.Predmet.ProtuStrankaListFormatedWithAdressOIB_1">
      <item>JURAJ ŠKRBEC, OIB 27221377600, JURIŠIĆEVA 39, Gornji Laduč</item>
    </derivirana_varijabla>
  </DomainObject.Predmet.ProtuStrankaListFormatedWithAdressOIB>
  <DomainObject.Predmet.ProtuStrankaListNazivFormated>
    <izvorni_sadrzaj>
      <item>JURAJ ŠKRBEC</item>
    </izvorni_sadrzaj>
    <derivirana_varijabla naziv="DomainObject.Predmet.ProtuStrankaListNazivFormated_1">
      <item>JURAJ ŠKRBEC</item>
    </derivirana_varijabla>
  </DomainObject.Predmet.ProtuStrankaListNazivFormated>
  <DomainObject.Predmet.ProtuStrankaListNazivFormatedOIB>
    <izvorni_sadrzaj>
      <item>JURAJ ŠKRBEC, OIB 27221377600</item>
    </izvorni_sadrzaj>
    <derivirana_varijabla naziv="DomainObject.Predmet.ProtuStrankaListNazivFormatedOIB_1">
      <item>JURAJ ŠKRBEC, OIB 27221377600</item>
    </derivirana_varijabla>
  </DomainObject.Predmet.ProtuStrankaListNazivFormatedOIB>
  <DomainObject.Predmet.OstaliListFormated>
    <izvorni_sadrzaj>
      <item>Ana Šakić</item>
      <item>ŽDO-GRAĐANSKO UPRAVNI ODJEL</item>
    </izvorni_sadrzaj>
    <derivirana_varijabla naziv="DomainObject.Predmet.OstaliListFormated_1">
      <item>Ana Šakić</item>
      <item>ŽDO-GRAĐANSKO UPRAVNI ODJEL</item>
    </derivirana_varijabla>
  </DomainObject.Predmet.OstaliListFormated>
  <DomainObject.Predmet.OstaliListFormatedOIB>
    <izvorni_sadrzaj>
      <item>Ana Šakić, OIB 06903243250</item>
      <item>ŽDO-GRAĐANSKO UPRAVNI ODJEL</item>
    </izvorni_sadrzaj>
    <derivirana_varijabla naziv="DomainObject.Predmet.OstaliListFormatedOIB_1">
      <item>Ana Šakić, OIB 06903243250</item>
      <item>ŽDO-GRAĐANSKO UPRAVNI ODJEL</item>
    </derivirana_varijabla>
  </DomainObject.Predmet.OstaliListFormatedOIB>
  <DomainObject.Predmet.OstaliListFormatedWithAdress>
    <izvorni_sadrzaj>
      <item>Ana Šakić, Dubovačka 29, 10000 Zagreb</item>
      <item>ŽDO-GRAĐANSKO UPRAVNI ODJEL, P.P.47, 10410 Velika Gorica</item>
    </izvorni_sadrzaj>
    <derivirana_varijabla naziv="DomainObject.Predmet.OstaliListFormatedWithAdress_1">
      <item>Ana Šakić, Dubovačka 29, 10000 Zagreb</item>
      <item>ŽDO-GRAĐANSKO UPRAVNI ODJEL, P.P.47, 10410 Velika Gorica</item>
    </derivirana_varijabla>
  </DomainObject.Predmet.OstaliListFormatedWithAdress>
  <DomainObject.Predmet.OstaliListFormatedWithAdressOIB>
    <izvorni_sadrzaj>
      <item>Ana Šakić, OIB 06903243250, Dubovačka 29, 10000 Zagreb</item>
      <item>ŽDO-GRAĐANSKO UPRAVNI ODJEL, P.P.47, 10410 Velika Gorica</item>
    </izvorni_sadrzaj>
    <derivirana_varijabla naziv="DomainObject.Predmet.OstaliListFormatedWithAdressOIB_1">
      <item>Ana Šakić, OIB 06903243250, Dubovačka 29, 10000 Zagreb</item>
      <item>ŽDO-GRAĐANSKO UPRAVNI ODJEL, P.P.47, 10410 Velika Gorica</item>
    </derivirana_varijabla>
  </DomainObject.Predmet.OstaliListFormatedWithAdressOIB>
  <DomainObject.Predmet.OstaliListNazivFormated>
    <izvorni_sadrzaj>
      <item>Ana Šakić</item>
      <item>ŽDO-GRAĐANSKO UPRAVNI ODJEL</item>
    </izvorni_sadrzaj>
    <derivirana_varijabla naziv="DomainObject.Predmet.OstaliListNazivFormated_1">
      <item>Ana Šakić</item>
      <item>ŽDO-GRAĐANSKO UPRAVNI ODJEL</item>
    </derivirana_varijabla>
  </DomainObject.Predmet.OstaliListNazivFormated>
  <DomainObject.Predmet.OstaliListNazivFormatedOIB>
    <izvorni_sadrzaj>
      <item>Ana Šakić, OIB 06903243250</item>
      <item>ŽDO-GRAĐANSKO UPRAVNI ODJEL</item>
    </izvorni_sadrzaj>
    <derivirana_varijabla naziv="DomainObject.Predmet.OstaliListNazivFormatedOIB_1">
      <item>Ana Šakić, OIB 06903243250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JURAJ ŠKRBEC</izvorni_sadrzaj>
    <derivirana_varijabla naziv="DomainObject.Predmet.ProtustrankaIDrugi_1">JURAJ ŠKRBEC</derivirana_varijabla>
  </DomainObject.Predmet.ProtustrankaIDrugi>
  <DomainObject.Predmet.StrankaIDrugiAdressOIB>
    <izvorni_sadrzaj>FINA, OIB 85821130368, ILICA 307, 10000 Zagreb i dr.</izvorni_sadrzaj>
    <derivirana_varijabla naziv="DomainObject.Predmet.StrankaIDrugiAdressOIB_1">FINA, OIB 85821130368, ILICA 307, 10000 Zagreb i dr.</derivirana_varijabla>
  </DomainObject.Predmet.StrankaIDrugiAdressOIB>
  <DomainObject.Predmet.ProtustrankaIDrugiAdressOIB>
    <izvorni_sadrzaj>JURAJ ŠKRBEC, OIB 27221377600, JURIŠIĆEVA 39, Gornji Laduč</izvorni_sadrzaj>
    <derivirana_varijabla naziv="DomainObject.Predmet.ProtustrankaIDrugiAdressOIB_1">JURAJ ŠKRBEC, OIB 27221377600, JURIŠIĆEVA 39,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JURAJ ŠKRBEC</item>
      <item>VJEROVNICI</item>
      <item>Ana Šakić</item>
      <item>ŽDO-GRAĐANSKO UPRAVNI ODJEL</item>
      <item>K.K. ZAPREŠIĆ d.o.o. za trgovinu, usluge i proizvodnju</item>
    </izvorni_sadrzaj>
    <derivirana_varijabla naziv="DomainObject.Predmet.SudioniciListNaziv_1">
      <item>FINA</item>
      <item>JURAJ ŠKRBEC</item>
      <item>VJEROVNICI</item>
      <item>Ana Šakić</item>
      <item>ŽDO-GRAĐANSKO UPRAVNI ODJEL</item>
      <item>K.K. ZAPREŠIĆ d.o.o. za trgovinu, usluge i proizvodnju</item>
    </derivirana_varijabla>
  </DomainObject.Predmet.SudioniciListNaziv>
  <DomainObject.Predmet.SudioniciListAdressOIB>
    <izvorni_sadrzaj>
      <item>FINA, OIB 85821130368, ILICA 307,10000 Zagreb</item>
      <item>JURAJ ŠKRBEC, OIB 27221377600, JURIŠIĆEVA 39,Gornji Laduč</item>
      <item>VJEROVNICI</item>
      <item>Ana Šakić, OIB 06903243250, Dubovačka 29,10000 Zagreb</item>
      <item>ŽDO-GRAĐANSKO UPRAVNI ODJEL, P.P.47,10410 Velika Gorica</item>
      <item>K.K. ZAPREŠIĆ d.o.o. za trgovinu, usluge i proizvodnju, OIB 70956394632, S. Fabeka 9,10290 Zaprešić</item>
    </izvorni_sadrzaj>
    <derivirana_varijabla naziv="DomainObject.Predmet.SudioniciListAdressOIB_1">
      <item>FINA, OIB 85821130368, ILICA 307,10000 Zagreb</item>
      <item>JURAJ ŠKRBEC, OIB 27221377600, JURIŠIĆEVA 39,Gornji Laduč</item>
      <item>VJEROVNICI</item>
      <item>Ana Šakić, OIB 06903243250, Dubovačka 29,10000 Zagreb</item>
      <item>ŽDO-GRAĐANSKO UPRAVNI ODJEL, P.P.47,10410 Velika Gorica</item>
      <item>K.K. ZAPREŠIĆ d.o.o. za trgovinu, usluge i proizvodnju, OIB 70956394632, S. Fabeka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27221377600</item>
      <item>, OIB null</item>
      <item>, OIB 06903243250</item>
      <item>, OIB null</item>
      <item>, OIB 70956394632</item>
    </izvorni_sadrzaj>
    <derivirana_varijabla naziv="DomainObject.Predmet.SudioniciListNazivOIB_1">
      <item>, OIB 85821130368</item>
      <item>, OIB 27221377600</item>
      <item>, OIB null</item>
      <item>, OIB 06903243250</item>
      <item>, OIB null</item>
      <item>, OIB 70956394632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214</properties:Words>
  <properties:Characters>1199</properties:Characters>
  <properties:Lines>85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2017-05-23T10:42:00Z</dcterms:created>
  <dc:creator>Ana</dc:creator>
  <cp:lastModifiedBy>Vinka Mihalinčić</cp:lastModifiedBy>
  <cp:lastPrinted>2016-04-24T18:52:00Z</cp:lastPrinted>
  <dcterms:modified xmlns:xsi="http://www.w3.org/2001/XMLSchema-instance" xsi:type="dcterms:W3CDTF">2017-05-23T10:42:00Z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St-780/2013-83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