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d7ef" w14:paraId="dc0d7ef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</w:t>
      </w:r>
      <w:r w:rsidR="00074F92">
        <w:t>2037/13-61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6F2CA7" w:rsidRPr="00926BF2">
        <w:t>SCANN STUDIO 93 d.o.o.</w:t>
      </w:r>
      <w:r w:rsidR="006F2CA7">
        <w:t xml:space="preserve"> – u stečaju, </w:t>
      </w:r>
      <w:r w:rsidR="006F2CA7" w:rsidRPr="00926BF2">
        <w:t xml:space="preserve"> Zagreb, Samoborska 252 MBS: 080022408 OIB: 88828247123</w:t>
      </w:r>
      <w:r w:rsidR="006F2CA7">
        <w:t xml:space="preserve"> </w:t>
      </w:r>
      <w:r w:rsidR="00D51C43" w:rsidRPr="00F47E3D">
        <w:t xml:space="preserve">dana </w:t>
      </w:r>
      <w:r w:rsidR="006F2CA7">
        <w:t>14. lipnja</w:t>
      </w:r>
      <w:r w:rsidR="009A0BC7">
        <w:t xml:space="preserve"> </w:t>
      </w:r>
      <w:r w:rsidR="00A333BC">
        <w:t xml:space="preserve">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E68D4" w:rsidR="00DE68D4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6F2CA7" w:rsidRPr="00FB4CF3">
        <w:t>DOM-PLAN d.o.o.</w:t>
      </w:r>
      <w:r w:rsidR="006F2CA7">
        <w:t xml:space="preserve"> Zagreb, Lašićinska 66, MBS: </w:t>
      </w:r>
      <w:r w:rsidR="006F2CA7" w:rsidRPr="00EE7A03">
        <w:t>080436467</w:t>
      </w:r>
      <w:r w:rsidR="006F2CA7">
        <w:t xml:space="preserve"> OIB: </w:t>
      </w:r>
      <w:r w:rsidR="006F2CA7" w:rsidRPr="00FB4CF3">
        <w:t>31593770711</w:t>
      </w:r>
      <w:r w:rsidR="006F2CA7">
        <w:t xml:space="preserve">  </w:t>
      </w:r>
      <w:r w:rsidR="00DA38E9" w:rsidRPr="00CB2F04">
        <w:t xml:space="preserve">nekretnine vlasništvo stečajnog dužnika </w:t>
      </w:r>
      <w:r w:rsidR="00DE68D4">
        <w:rPr>
          <w:bCs/>
        </w:rPr>
        <w:t>što u naravi čini:</w:t>
      </w:r>
    </w:p>
    <w:p w:rsidRDefault="006F2CA7" w:rsidP="006F2CA7" w:rsidR="006F2CA7">
      <w:pPr>
        <w:ind w:firstLine="708"/>
        <w:jc w:val="both"/>
      </w:pPr>
      <w:r>
        <w:t xml:space="preserve">- </w:t>
      </w:r>
      <w:r>
        <w:tab/>
        <w:t xml:space="preserve">kčbr. 426/5 – poslovni objekt popisni broj 13 i dvorište u Samoborskoj </w:t>
      </w:r>
    </w:p>
    <w:p w:rsidRDefault="006F2CA7" w:rsidP="006F2CA7" w:rsidR="006F2CA7">
      <w:pPr>
        <w:jc w:val="both"/>
      </w:pPr>
      <w:r>
        <w:t xml:space="preserve">bb površine 279 čhv upisano u z.k. uložak 3102 k.o. Stenjevec </w:t>
      </w:r>
    </w:p>
    <w:p w:rsidRDefault="006F2CA7" w:rsidP="006F2CA7" w:rsidR="006F2CA7">
      <w:pPr>
        <w:jc w:val="both"/>
      </w:pPr>
    </w:p>
    <w:p w:rsidRDefault="001E0E34" w:rsidP="00791968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6F2CA7">
        <w:t>2037/13</w:t>
      </w:r>
      <w:r w:rsidR="00ED6590">
        <w:t xml:space="preserve"> </w:t>
      </w:r>
      <w:r w:rsidR="00D51C43" w:rsidRPr="00F47E3D">
        <w:t xml:space="preserve"> od </w:t>
      </w:r>
      <w:r w:rsidR="006F2CA7">
        <w:t xml:space="preserve">5. travnja </w:t>
      </w:r>
      <w:r w:rsidR="00A333BC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6F2CA7">
        <w:t>23. svibnja</w:t>
      </w:r>
      <w:r w:rsidR="00A333BC">
        <w:t xml:space="preserve">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</w:t>
      </w:r>
      <w:r w:rsidR="00786005">
        <w:t xml:space="preserve">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6F2CA7">
        <w:t>5. travnja</w:t>
      </w:r>
      <w:r w:rsidR="00A333BC">
        <w:t xml:space="preserve">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6F2CA7">
        <w:t>14. lipnja</w:t>
      </w:r>
      <w:r w:rsidR="00A333BC">
        <w:t xml:space="preserve">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98222B">
        <w:t>,v.r.</w:t>
      </w:r>
    </w:p>
    <w:p w:rsidRDefault="00F71DF6" w:rsidP="001E0E34" w:rsidR="00F71DF6" w:rsidRPr="00F47E3D"/>
    <w:p w:rsidRDefault="0098222B" w:rsidR="009822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8222B" w:rsidP="0098222B" w:rsidR="0098222B">
      <w:pPr>
        <w:ind w:firstLine="708" w:left="4956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DA4CB5" w:rsidR="00F71DF6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74F92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2CA7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1968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222B"/>
    <w:rsid w:val="00985634"/>
    <w:rsid w:val="00990571"/>
    <w:rsid w:val="0099101E"/>
    <w:rsid w:val="009A0BC7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E68D4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d.o.o.; Mirko Ptičar; DOM-PLAN d.o.o. za projektiranje građenje i nadzor</izvorni_sadrzaj>
    <derivirana_varijabla naziv="DomainObject.Predmet.StrankaFormated_1">  SCANN STUDIO 93 d.o.o.; Mirko Ptičar; DOM-PLAN d.o.o. za projektiranje građenje i nadzor</derivirana_varijabla>
  </DomainObject.Predmet.StrankaFormated>
  <DomainObject.Predmet.StrankaFormatedOIB>
    <izvorni_sadrzaj>  SCANN STUDIO 93 d.o.o., OIB 88828247123; Mirko Ptičar, OIB 28268459889; DOM-PLAN d.o.o. za projektiranje građenje i nadzor, OIB 31593770711</izvorni_sadrzaj>
    <derivirana_varijabla naziv="DomainObject.Predmet.StrankaFormatedOIB_1">  SCANN STUDIO 93 d.o.o., OIB 88828247123; Mirko Ptičar, OIB 28268459889; DOM-PLAN d.o.o. za projektiranje građenje i nadzor, OIB 31593770711</derivirana_varijabla>
  </DomainObject.Predmet.StrankaFormatedOIB>
  <DomainObject.Predmet.StrankaFormatedWithAdress>
    <izvorni_sadrzaj> SCANN STUDIO 93 d.o.o., Samoborska 252/a, 10000 Zagreb; Mirko Ptičar, Ulica Dore Pejačević 5, 10000 Zagreb; DOM-PLAN d.o.o. za projektiranje građenje i nadzor, Laščinska 66, 10000 Zagreb</izvorni_sadrzaj>
    <derivirana_varijabla naziv="DomainObject.Predmet.StrankaFormatedWithAdress_1"> SCANN STUDIO 93 d.o.o., Samoborska 252/a, 10000 Zagreb; Mirko Ptičar, Ulica Dore Pejačević 5, 10000 Zagreb; DOM-PLAN d.o.o. za projektiranje građenje i nadzor, Laščinska 66, 10000 Zagreb</derivirana_varijabla>
  </DomainObject.Predmet.StrankaFormatedWithAdress>
  <DomainObject.Predmet.StrankaFormatedWithAdressOIB>
    <izvorni_sadrzaj> SCANN STUDIO 93 d.o.o., OIB 88828247123, Samoborska 252/a, 10000 Zagreb; Mirko Ptičar, OIB 28268459889, Ulica Dore Pejačević 5, 10000 Zagreb; DOM-PLAN d.o.o. za projektiranje građenje i nadzor, OIB 31593770711, Laščinska 66, 10000 Zagreb</izvorni_sadrzaj>
    <derivirana_varijabla naziv="DomainObject.Predmet.StrankaFormatedWithAdressOIB_1"> SCANN STUDIO 93 d.o.o., OIB 88828247123, Samoborska 252/a, 10000 Zagreb; Mirko Ptičar, OIB 28268459889, Ulica Dore Pejačević 5, 10000 Zagreb; DOM-PLAN d.o.o. za projektiranje građenje i nadzor, OIB 31593770711, Laščinska 66, 10000 Zagreb</derivirana_varijabla>
  </DomainObject.Predmet.StrankaFormatedWithAdressOIB>
  <DomainObject.Predmet.StrankaWithAdress>
    <izvorni_sadrzaj>SCANN STUDIO 93 d.o.o. Samoborska 252/a,10000 Zagreb,Mirko Ptičar Ulica Dore Pejačević 5,10000 Zagreb,DOM-PLAN d.o.o. za projektiranje građenje i nadzor Laščinska 66,10000 Zagreb</izvorni_sadrzaj>
    <derivirana_varijabla naziv="DomainObject.Predmet.StrankaWithAdress_1">SCANN STUDIO 93 d.o.o. Samoborska 252/a,10000 Zagreb,Mirko Ptičar Ulica Dore Pejačević 5,10000 Zagreb,DOM-PLAN d.o.o. za projektiranje građenje i nadzor Laščinska 66,10000 Zagreb</derivirana_varijabla>
  </DomainObject.Predmet.StrankaWithAdress>
  <DomainObject.Predmet.StrankaWithAdressOIB>
    <izvorni_sadrzaj>SCANN STUDIO 93 d.o.o., OIB 88828247123, Samoborska 252/a,10000 Zagreb,Mirko Ptičar, OIB 28268459889, Ulica Dore Pejačević 5,10000 Zagreb,DOM-PLAN d.o.o. za projektiranje građenje i nadzor, OIB 31593770711, Laščinska 66,10000 Zagreb</izvorni_sadrzaj>
    <derivirana_varijabla naziv="DomainObject.Predmet.StrankaWithAdressOIB_1">SCANN STUDIO 93 d.o.o., OIB 88828247123, Samoborska 252/a,10000 Zagreb,Mirko Ptičar, OIB 28268459889, Ulica Dore Pejačević 5,10000 Zagreb,DOM-PLAN d.o.o. za projektiranje građenje i nadzor, OIB 31593770711, Laščinska 66,10000 Zagreb</derivirana_varijabla>
  </DomainObject.Predmet.StrankaWithAdressOIB>
  <DomainObject.Predmet.StrankaNazivFormated>
    <izvorni_sadrzaj>SCANN STUDIO 93 d.o.o.,Mirko Ptičar,DOM-PLAN d.o.o. za projektiranje građenje i nadzor</izvorni_sadrzaj>
    <derivirana_varijabla naziv="DomainObject.Predmet.StrankaNazivFormated_1">SCANN STUDIO 93 d.o.o.,Mirko Ptičar,DOM-PLAN d.o.o. za projektiranje građenje i nadzor</derivirana_varijabla>
  </DomainObject.Predmet.StrankaNazivFormated>
  <DomainObject.Predmet.StrankaNazivFormatedOIB>
    <izvorni_sadrzaj>SCANN STUDIO 93 d.o.o., OIB 88828247123,Mirko Ptičar, OIB 28268459889,DOM-PLAN d.o.o. za projektiranje građenje i nadzor, OIB 31593770711</izvorni_sadrzaj>
    <derivirana_varijabla naziv="DomainObject.Predmet.StrankaNazivFormatedOIB_1">SCANN STUDIO 93 d.o.o., OIB 88828247123,Mirko Ptičar, OIB 28268459889,DOM-PLAN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  <item>Mirko Ptičar</item>
      <item>DOM-PLAN d.o.o. za projektiranje građenje i nadzor</item>
    </izvorni_sadrzaj>
    <derivirana_varijabla naziv="DomainObject.Predmet.StrankaListFormated_1">
      <item>SCANN STUDIO 93 d.o.o.</item>
      <item>Mirko Ptičar</item>
      <item>DOM-PLAN d.o.o. za projektiranje građenje i nadzor</item>
    </derivirana_varijabla>
  </DomainObject.Predmet.StrankaListFormated>
  <DomainObject.Predmet.StrankaList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FormatedOIB_1">
      <item>SCANN STUDIO 93 d.o.o., OIB 88828247123</item>
      <item>Mirko Ptičar, OIB 28268459889</item>
      <item>DOM-PLAN d.o.o. za projektiranje građenje i nadzor, OIB 31593770711</item>
    </derivirana_varijabla>
  </DomainObject.Predmet.StrankaListFormatedOIB>
  <DomainObject.Predmet.StrankaListFormatedWithAdress>
    <izvorni_sadrzaj>
      <item>SCANN STUDIO 93 d.o.o., Samoborska 252/a, 10000 Zagreb</item>
      <item>Mirko Ptičar, Ulica Dore Pejačević 5, 10000 Zagreb</item>
      <item>DOM-PLAN d.o.o. za projektiranje građenje i nadzor, Laščinska 66, 10000 Zagreb</item>
    </izvorni_sadrzaj>
    <derivirana_varijabla naziv="DomainObject.Predmet.StrankaListFormatedWithAdress_1">
      <item>SCANN STUDIO 93 d.o.o., Samoborska 252/a, 10000 Zagreb</item>
      <item>Mirko Ptičar, Ulica Dore Pejačević 5,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izvorni_sadrzaj>
    <derivirana_varijabla naziv="DomainObject.Predmet.StrankaListFormatedWithAdressOIB_1"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SCANN STUDIO 93 d.o.o.</item>
      <item>Mirko Ptičar</item>
      <item>DOM-PLAN d.o.o. za projektiranje građenje i nadzor</item>
    </izvorni_sadrzaj>
    <derivirana_varijabla naziv="DomainObject.Predmet.StrankaListNazivFormated_1">
      <item>SCANN STUDIO 93 d.o.o.</item>
      <item>Mirko Ptičar</item>
      <item>DOM-PLAN d.o.o. za projektiranje građenje i nadzor</item>
    </derivirana_varijabla>
  </DomainObject.Predmet.StrankaListNazivFormated>
  <DomainObject.Predmet.StrankaListNaziv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NazivFormatedOIB_1">
      <item>SCANN STUDIO 93 d.o.o., OIB 88828247123</item>
      <item>Mirko Ptičar, OIB 28268459889</item>
      <item>DOM-PLAN d.o.o. za projektiranje građenje i nadzor, OIB 31593770711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 i dr.</izvorni_sadrzaj>
    <derivirana_varijabla naziv="DomainObject.Predmet.StrankaIDrugi_1">SCANN STUDIO 93 d.o.o. i dr.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 i dr.</izvorni_sadrzaj>
    <derivirana_varijabla naziv="DomainObject.Predmet.StrankaIDrugiAdressOIB_1">SCANN STUDIO 93 d.o.o., OIB 88828247123, Samoborska 252/a, 10000 Zagreb i dr.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916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2017-06-14T10:43:00Z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2017-06-14T10:47:00Z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