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4e3e" w14:paraId="b7f4e3e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4771CC">
        <w:t>522</w:t>
      </w:r>
      <w:r w:rsidR="003C5692">
        <w:t>/17-</w:t>
      </w:r>
      <w:r w:rsidR="004771CC">
        <w:t>23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4771CC" w:rsidP="00306AC6" w:rsidR="00B976DE">
      <w:pPr>
        <w:jc w:val="both"/>
      </w:pPr>
      <w:r>
        <w:tab/>
      </w:r>
      <w:r w:rsidRPr="00E1042B">
        <w:t xml:space="preserve">Trgovački sud u Osijeku, po sucu mr. sc. Tihomiru Kovačeviću, kao stečajnom sucu, povodom prijedloga FINANCIJSKE AGENCIJE ZAGREB, Regionalni centar Osijek, Podružnica Osijek, L. Jagera 3, OIB 85821130368 za otvaranje stečajnog postupka nad dužnikom </w:t>
      </w:r>
      <w:r w:rsidRPr="004E1D30">
        <w:t>ARAMBAŠIĆ jednostavno društvo s ograničenom odgovornošću za ugostiteljstvo, trgovinu i usluge, Josipovac, Nova Dalmacija 21, MBS 030165749, OIB 10370153862</w:t>
      </w:r>
      <w:r w:rsidRPr="00A178F6">
        <w:t xml:space="preserve">, dana </w:t>
      </w:r>
      <w:r>
        <w:t>20. studenog</w:t>
      </w:r>
      <w:r w:rsidRPr="00611430">
        <w:t xml:space="preserve"> 201</w:t>
      </w:r>
      <w:r>
        <w:t>7</w:t>
      </w:r>
      <w:r w:rsidRPr="00611430">
        <w:t>.</w:t>
      </w: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921ABF">
        <w:t>Robert Arambašić, Josipovac, Nova Dalmacija 21, OIB 57996672620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921ABF">
        <w:t>522</w:t>
      </w:r>
      <w:r w:rsidR="00127480">
        <w:t>-2017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921ABF">
        <w:t>522</w:t>
      </w:r>
      <w:r w:rsidR="00127480">
        <w:t>-2017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921ABF" w:rsidRPr="00921ABF">
        <w:t>Robert Arambašić, Josipovac, Nova Dalmacija 21, OIB 57996672620</w:t>
      </w:r>
      <w:r w:rsidR="00127480">
        <w:t xml:space="preserve">,  </w:t>
      </w:r>
      <w:r w:rsidR="00F920E2">
        <w:t xml:space="preserve">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921ABF">
        <w:t>522</w:t>
      </w:r>
      <w:r w:rsidR="006559AB">
        <w:t>-2017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921ABF">
        <w:t>522</w:t>
      </w:r>
      <w:r w:rsidR="006559AB">
        <w:t>-2017</w:t>
      </w:r>
      <w:r>
        <w:t xml:space="preserve">, te o tome obavijesti sud. </w:t>
      </w: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DD7CC9" w:rsidRPr="00DD7CC9">
        <w:t>Robert Arambašić, Josipovac, Nova Dalmacija 21, OIB 57996672620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DD7CC9" w:rsidRPr="00DD7CC9">
        <w:t>ARAMBAŠIĆ jednostavno društvo s ograničenom odgovornošću za ugostiteljstvo, trgovinu i usluge, Josipovac, Nova Dalmacija 21, MBS 030165749, OIB 10370153862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B976DE" w:rsidP="00B976DE" w:rsidR="00B976DE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DD7CC9">
        <w:rPr>
          <w:bCs/>
        </w:rPr>
        <w:t>27</w:t>
      </w:r>
      <w:r w:rsidR="0009537D">
        <w:rPr>
          <w:bCs/>
        </w:rPr>
        <w:t>.</w:t>
      </w:r>
      <w:r w:rsidR="001E68C0">
        <w:rPr>
          <w:bCs/>
        </w:rPr>
        <w:t>0</w:t>
      </w:r>
      <w:r w:rsidR="00E21970">
        <w:rPr>
          <w:bCs/>
        </w:rPr>
        <w:t>4</w:t>
      </w:r>
      <w:r w:rsidR="0009537D">
        <w:rPr>
          <w:bCs/>
        </w:rPr>
        <w:t>.</w:t>
      </w:r>
      <w:r w:rsidR="00B976DE">
        <w:rPr>
          <w:bCs/>
        </w:rPr>
        <w:t>201</w:t>
      </w:r>
      <w:r w:rsidR="001E68C0">
        <w:rPr>
          <w:bCs/>
        </w:rPr>
        <w:t>7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DD7CC9" w:rsidRPr="00DD7CC9">
        <w:t>ARAMBAŠIĆ jednostavno društvo s ograničenom odgovornošću za ugostiteljstvo, trgovinu i usluge, Josipovac, Nova Dalmacija 21, MBS 030165749, OIB 10370153862</w:t>
      </w:r>
      <w:r w:rsidR="0009537D">
        <w:t xml:space="preserve">, </w:t>
      </w:r>
      <w:r w:rsidR="00B976DE">
        <w:t xml:space="preserve">temeljem odredbe članka </w:t>
      </w:r>
      <w:r w:rsidR="001E68C0">
        <w:t>110</w:t>
      </w:r>
      <w:r w:rsidR="00B976DE">
        <w:t xml:space="preserve">. stav </w:t>
      </w:r>
      <w:r w:rsidR="00C31A4F">
        <w:t>1</w:t>
      </w:r>
      <w:r w:rsidR="00B976DE">
        <w:t>. Stečajnog zakona (NN 71/15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9A7843">
        <w:t>522</w:t>
      </w:r>
      <w:r w:rsidR="00D15A99">
        <w:t>/17-1</w:t>
      </w:r>
      <w:r w:rsidR="00E130EF">
        <w:t>1</w:t>
      </w:r>
      <w:r w:rsidR="00D15A99">
        <w:t xml:space="preserve"> od </w:t>
      </w:r>
      <w:r w:rsidR="009A7843">
        <w:t>24</w:t>
      </w:r>
      <w:r w:rsidR="00D15A99">
        <w:t>.0</w:t>
      </w:r>
      <w:r w:rsidR="00E130EF">
        <w:t>5</w:t>
      </w:r>
      <w:r w:rsidR="00D15A99">
        <w:t>.2017.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9A7843">
        <w:t>522</w:t>
      </w:r>
      <w:r w:rsidR="00FD15F6">
        <w:t>/17</w:t>
      </w:r>
      <w:r w:rsidR="004A3AB9">
        <w:t>-</w:t>
      </w:r>
      <w:r w:rsidR="00D15A99">
        <w:t>3</w:t>
      </w:r>
      <w:r w:rsidR="004A3AB9">
        <w:t xml:space="preserve"> od </w:t>
      </w:r>
      <w:r w:rsidR="009A7843">
        <w:t>28</w:t>
      </w:r>
      <w:r w:rsidR="004A3AB9">
        <w:t>.</w:t>
      </w:r>
      <w:r w:rsidR="00D15A99">
        <w:t>0</w:t>
      </w:r>
      <w:r w:rsidR="00E130EF">
        <w:t>4</w:t>
      </w:r>
      <w:r w:rsidR="004A3AB9">
        <w:t xml:space="preserve">.2017. </w:t>
      </w:r>
      <w:r>
        <w:t xml:space="preserve">pozvana je osoba za zastupanje dužnika </w:t>
      </w:r>
      <w:r w:rsidR="00DD7CC9" w:rsidRPr="00DD7CC9">
        <w:t>Robert Arambašić, Josipovac, Nova Dalmacija 21, OIB 57996672620</w:t>
      </w:r>
      <w:r w:rsidR="004A3AB9">
        <w:t xml:space="preserve">, </w:t>
      </w:r>
      <w:r>
        <w:t xml:space="preserve">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753336">
        <w:t>5</w:t>
      </w:r>
      <w:r>
        <w:t>00,00 kn  za namirenje troškova stečajnog postupka,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9A7843">
        <w:t>522</w:t>
      </w:r>
      <w:r w:rsidR="00F116DF">
        <w:t>/17-</w:t>
      </w:r>
      <w:r w:rsidR="00A063F3">
        <w:t>3</w:t>
      </w:r>
      <w:r w:rsidR="00F116DF">
        <w:t xml:space="preserve"> od </w:t>
      </w:r>
      <w:r w:rsidR="009A7843">
        <w:t>28</w:t>
      </w:r>
      <w:r w:rsidR="00F116DF">
        <w:t>.</w:t>
      </w:r>
      <w:r w:rsidR="00A063F3">
        <w:t>0</w:t>
      </w:r>
      <w:r w:rsidR="00E130EF">
        <w:t>4</w:t>
      </w:r>
      <w:r w:rsidR="00F116DF">
        <w:t xml:space="preserve">.2017. </w:t>
      </w:r>
      <w:r>
        <w:t xml:space="preserve">osoba ovlaštena za zastupanje dužnika zaprimila je dana </w:t>
      </w:r>
      <w:r w:rsidR="009A7843">
        <w:t>1</w:t>
      </w:r>
      <w:r w:rsidR="00E130EF">
        <w:t>2</w:t>
      </w:r>
      <w:r w:rsidR="004D2342">
        <w:t>.</w:t>
      </w:r>
      <w:r w:rsidR="00A063F3">
        <w:t>0</w:t>
      </w:r>
      <w:r w:rsidR="009A7843">
        <w:t>6</w:t>
      </w:r>
      <w:r w:rsidR="00712E59">
        <w:t>.</w:t>
      </w:r>
      <w:r w:rsidR="004D2342">
        <w:t>2017.</w:t>
      </w:r>
      <w:r>
        <w:t xml:space="preserve">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306AC6" w:rsidRPr="00306AC6">
        <w:t xml:space="preserve">20. studenog </w:t>
      </w:r>
      <w:r>
        <w:t>201</w:t>
      </w:r>
      <w:r w:rsidR="00CC0496">
        <w:t>7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306AC6" w:rsidR="00D44CE5">
      <w:pPr>
        <w:numPr>
          <w:ilvl w:val="0"/>
          <w:numId w:val="9"/>
        </w:numPr>
        <w:jc w:val="both"/>
      </w:pPr>
      <w:r>
        <w:t xml:space="preserve">Osoba ovlaštena za zastupanje </w:t>
      </w:r>
      <w:r w:rsidR="00306AC6" w:rsidRPr="00306AC6">
        <w:t>Robert Arambašić, Josipovac, Nova Dalmacija 21</w:t>
      </w:r>
    </w:p>
    <w:p w:rsidRDefault="00B976DE" w:rsidP="00C5225C" w:rsidR="00C93055">
      <w:pPr>
        <w:numPr>
          <w:ilvl w:val="0"/>
          <w:numId w:val="9"/>
        </w:numPr>
        <w:ind w:firstLine="142" w:left="284"/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p w:rsidRDefault="00306AC6" w:rsidP="00650BAD" w:rsidR="00306AC6">
      <w:pPr>
        <w:ind w:left="426"/>
        <w:jc w:val="both"/>
      </w:pPr>
    </w:p>
    <w:sectPr w:rsidSect="00F06892" w:rsid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02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4771CC" w:rsidRPr="004771CC">
      <w:t>522/17-23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0203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0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2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2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2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2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0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2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2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2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2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59A53-C386-49FC-A9D8-E28E6A8B45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711</properties:Words>
  <properties:Characters>3827</properties:Characters>
  <properties:Lines>95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2017-02-13T13:14:00Z</cp:lastPrinted>
  <dcterms:modified xmlns:xsi="http://www.w3.org/2001/XMLSchema-instance" xsi:type="dcterms:W3CDTF">2017-11-20T08:13:00Z</dcterms:modified>
  <cp:revision>7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