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2584" w14:paraId="9522584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514C7D">
        <w:rPr>
          <w:rFonts w:hAnsi="Times New Roman" w:ascii="Times New Roman"/>
          <w:noProof w:val="false"/>
          <w:szCs w:val="24"/>
        </w:rPr>
        <w:t>8</w:t>
      </w:r>
      <w:r w:rsidR="00586BCA">
        <w:rPr>
          <w:rFonts w:hAnsi="Times New Roman" w:ascii="Times New Roman"/>
          <w:noProof w:val="false"/>
          <w:szCs w:val="24"/>
        </w:rPr>
        <w:t>7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693778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6D3CDC">
        <w:rPr>
          <w:rFonts w:hAnsi="Times New Roman" w:ascii="Times New Roman"/>
          <w:szCs w:val="24"/>
        </w:rPr>
        <w:t>4</w:t>
      </w:r>
      <w:r w:rsidR="00586BCA">
        <w:rPr>
          <w:rFonts w:hAnsi="Times New Roman" w:ascii="Times New Roman"/>
          <w:szCs w:val="24"/>
        </w:rPr>
        <w:t>6</w:t>
      </w:r>
      <w:r w:rsidR="00405B8E">
        <w:rPr>
          <w:rFonts w:hAnsi="Times New Roman" w:ascii="Times New Roman"/>
          <w:szCs w:val="24"/>
        </w:rPr>
        <w:t>, kat. čestica 878/</w:t>
      </w:r>
      <w:r w:rsidR="009043E5">
        <w:rPr>
          <w:rFonts w:hAnsi="Times New Roman" w:ascii="Times New Roman"/>
          <w:szCs w:val="24"/>
        </w:rPr>
        <w:t>1</w:t>
      </w:r>
      <w:r w:rsidR="00160E7E">
        <w:rPr>
          <w:rFonts w:hAnsi="Times New Roman" w:ascii="Times New Roman"/>
          <w:szCs w:val="24"/>
        </w:rPr>
        <w:t>8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840D31">
        <w:rPr>
          <w:rFonts w:cs="Tahoma" w:hAnsi="Times New Roman" w:ascii="Times New Roman"/>
        </w:rPr>
        <w:t>2</w:t>
      </w:r>
      <w:r w:rsidR="00233BAF">
        <w:rPr>
          <w:rFonts w:cs="Tahoma" w:hAnsi="Times New Roman" w:ascii="Times New Roman"/>
        </w:rPr>
        <w:t>0</w:t>
      </w:r>
      <w:r w:rsidR="00840D31">
        <w:rPr>
          <w:rFonts w:cs="Tahoma" w:hAnsi="Times New Roman" w:ascii="Times New Roman"/>
        </w:rPr>
        <w:t>5</w:t>
      </w:r>
      <w:r w:rsidR="00840E96">
        <w:rPr>
          <w:rFonts w:cs="Tahoma" w:hAnsi="Times New Roman" w:ascii="Times New Roman"/>
        </w:rPr>
        <w:t xml:space="preserve"> m2, stambena zgrada br. </w:t>
      </w:r>
      <w:r w:rsidR="00EF0FE7">
        <w:rPr>
          <w:rFonts w:cs="Tahoma" w:hAnsi="Times New Roman" w:ascii="Times New Roman"/>
        </w:rPr>
        <w:t>3</w:t>
      </w:r>
      <w:r w:rsidR="00160E7E">
        <w:rPr>
          <w:rFonts w:cs="Tahoma" w:hAnsi="Times New Roman" w:ascii="Times New Roman"/>
        </w:rPr>
        <w:t>5</w:t>
      </w:r>
      <w:r w:rsidR="00840E96">
        <w:rPr>
          <w:rFonts w:cs="Tahoma" w:hAnsi="Times New Roman" w:ascii="Times New Roman"/>
        </w:rPr>
        <w:t xml:space="preserve"> Kozarčeva ulica površine </w:t>
      </w:r>
      <w:r w:rsidR="00840D31">
        <w:rPr>
          <w:rFonts w:cs="Tahoma" w:hAnsi="Times New Roman" w:ascii="Times New Roman"/>
        </w:rPr>
        <w:t>101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840D31">
        <w:rPr>
          <w:rFonts w:cs="Tahoma" w:hAnsi="Times New Roman" w:ascii="Times New Roman"/>
        </w:rPr>
        <w:t>1</w:t>
      </w:r>
      <w:r w:rsidR="00233BAF">
        <w:rPr>
          <w:rFonts w:cs="Tahoma" w:hAnsi="Times New Roman" w:ascii="Times New Roman"/>
        </w:rPr>
        <w:t>0</w:t>
      </w:r>
      <w:r w:rsidR="00840D31">
        <w:rPr>
          <w:rFonts w:cs="Tahoma" w:hAnsi="Times New Roman" w:ascii="Times New Roman"/>
        </w:rPr>
        <w:t>4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EF0FE7">
        <w:rPr>
          <w:rFonts w:hAnsi="Times New Roman" w:ascii="Times New Roman"/>
        </w:rPr>
        <w:t>25</w:t>
      </w:r>
      <w:r w:rsidR="00160E7E">
        <w:rPr>
          <w:rFonts w:hAnsi="Times New Roman" w:ascii="Times New Roman"/>
        </w:rPr>
        <w:t>88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160E7E" w:rsidRPr="0076236B">
        <w:rPr>
          <w:rFonts w:cs="Tahoma" w:hAnsi="Times New Roman" w:ascii="Times New Roman"/>
        </w:rPr>
        <w:t>dvosobnog stana S1 u prizemlju, zatvorene tlocrtne površine 40,89 m2, što zajedno čini tlocrtnu površinu od 40,89 m2, s pripadcima: vrtom V1 površine 2,68 m2, te parkirališnim mjestom PM1 površine 6,90 m2, ukupne netto korisne površine od 50,47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160E7E">
        <w:rPr>
          <w:rFonts w:hAnsi="Times New Roman" w:ascii="Times New Roman"/>
        </w:rPr>
        <w:t>3646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160E7E" w:rsidRPr="0076236B">
        <w:rPr>
          <w:rFonts w:cs="Tahoma" w:hAnsi="Times New Roman" w:ascii="Times New Roman"/>
        </w:rPr>
        <w:t>trosobnog stana S2 u prizemlju i na katu, zatvorene tlocrtne površine 60,17 m2, kojem pripadaju sporedni dijelovi balkon, tlocrtne površine 1,96 m2 te terasa tlocrtne površine 2,06 m2 što zajedno čini tlocrtnu površinu od 64,19 m2 s pripadcima: parkirališnim mjestom PM2 površine 6,90 m2, ukupne netto korisne površine od 71,09 m2</w:t>
      </w:r>
      <w:r w:rsidR="00EF0FE7" w:rsidRPr="0076236B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160E7E">
        <w:rPr>
          <w:rFonts w:hAnsi="Times New Roman" w:ascii="Times New Roman"/>
        </w:rPr>
        <w:t>3766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160E7E" w:rsidRPr="0076236B">
        <w:rPr>
          <w:rFonts w:cs="Tahoma" w:hAnsi="Times New Roman" w:ascii="Times New Roman"/>
        </w:rPr>
        <w:t xml:space="preserve">trosobnog stana S3 u prizemlju i na katu, zatvorene tlocrtne površine 64,19 m2, što zajedno čini tlocrtnu </w:t>
      </w:r>
      <w:r w:rsidR="00160E7E" w:rsidRPr="0076236B">
        <w:rPr>
          <w:rFonts w:cs="Tahoma" w:hAnsi="Times New Roman" w:ascii="Times New Roman"/>
        </w:rPr>
        <w:lastRenderedPageBreak/>
        <w:t>površinu od 64,19 m2 s pripadcima: vrtom V3, površine 2,36 m2 te parkirališnim mjestom PM3 površine 6,90 m2, ukupne netto korisne površine od 73,45 m2</w:t>
      </w:r>
      <w:r w:rsidR="002C615A">
        <w:rPr>
          <w:rFonts w:cs="Tahoma" w:hAnsi="Times New Roman" w:ascii="Times New Roman"/>
        </w:rPr>
        <w:t xml:space="preserve"> </w:t>
      </w:r>
      <w:r w:rsidR="00233BAF">
        <w:rPr>
          <w:rFonts w:cs="Tahoma" w:hAnsi="Times New Roman" w:ascii="Times New Roman"/>
        </w:rPr>
        <w:t xml:space="preserve"> 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693778" w:rsidP="00C20895" w:rsidR="00693778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693778" w:rsidP="000F0435" w:rsidR="00693778" w:rsidRPr="00536D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693778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9377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693778" w:rsidP="00205DFA" w:rsidR="0069377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693778" w:rsidP="00B314E8" w:rsidR="00693778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693778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6EA3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474/2015-8</w:t>
    </w:r>
    <w:r w:rsidR="00586BCA">
      <w:rPr>
        <w:rFonts w:hAnsi="Times New Roman" w:ascii="Times New Roman"/>
        <w:noProof w:val="false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0E7E"/>
    <w:rsid w:val="00164987"/>
    <w:rsid w:val="00193BEE"/>
    <w:rsid w:val="00197744"/>
    <w:rsid w:val="002038A4"/>
    <w:rsid w:val="00205DFA"/>
    <w:rsid w:val="00233BAF"/>
    <w:rsid w:val="00237199"/>
    <w:rsid w:val="00245E30"/>
    <w:rsid w:val="00253F0A"/>
    <w:rsid w:val="002C615A"/>
    <w:rsid w:val="002D5B99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86BCA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93778"/>
    <w:rsid w:val="006C5629"/>
    <w:rsid w:val="006D3CDC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33E7E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85299"/>
    <w:rsid w:val="00C91624"/>
    <w:rsid w:val="00CA539C"/>
    <w:rsid w:val="00CE0A00"/>
    <w:rsid w:val="00CF4808"/>
    <w:rsid w:val="00CF4C16"/>
    <w:rsid w:val="00D214D8"/>
    <w:rsid w:val="00D44BE1"/>
    <w:rsid w:val="00D47A43"/>
    <w:rsid w:val="00D86278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EF0FE7"/>
    <w:rsid w:val="00F41913"/>
    <w:rsid w:val="00F5464F"/>
    <w:rsid w:val="00F6123A"/>
    <w:rsid w:val="00F80552"/>
    <w:rsid w:val="00F8221C"/>
    <w:rsid w:val="00FA4D1E"/>
    <w:rsid w:val="00FC60E6"/>
    <w:rsid w:val="00FE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E6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E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E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E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E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E6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E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E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E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E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St-474/2015-85</izvorni_sadrzaj>
    <derivirana_varijabla naziv="DomainObject.PredzadnjaOdlukaIzPredmeta.Oznaka_1">St-474/2015-85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796</properties:Words>
  <properties:Characters>4576</properties:Characters>
  <properties:Lines>113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2019-04-08T08:31:00Z</dcterms:created>
  <dc:creator>x</dc:creator>
  <cp:lastModifiedBy>Renata Klokočki</cp:lastModifiedBy>
  <cp:lastPrinted>2019-04-08T09:28:00Z</cp:lastPrinted>
  <dcterms:modified xmlns:xsi="http://www.w3.org/2001/XMLSchema-instance" xsi:type="dcterms:W3CDTF">2019-04-08T09:28:00Z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 PRODAJI NEKRETNINA PO 247. SZ-a -INTER-VIS-zk.ul.-8246---87.docx)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