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bfe3" w14:paraId="e9abfe3" w:rsidRDefault="00542418" w:rsidP="00542418" w:rsidR="00542418">
      <w:pPr>
        <w:ind w:firstLine="708"/>
        <w15:collapsed w:val="false"/>
        <w:rPr>
          <w:bCs/>
        </w:rPr>
      </w:pPr>
      <w:bookmarkStart w:name="_GoBack" w:id="0"/>
      <w:bookmarkEnd w:id="0"/>
    </w:p>
    <w:p w:rsidRDefault="00542418" w:rsidP="00542418" w:rsidR="00542418">
      <w:pPr>
        <w:ind w:firstLine="708"/>
        <w:rPr>
          <w:bCs/>
        </w:rPr>
      </w:pPr>
    </w:p>
    <w:p w:rsidRDefault="00542418" w:rsidP="00542418" w:rsidR="00542418">
      <w:pPr>
        <w:ind w:firstLine="708"/>
        <w:rPr>
          <w:bCs/>
        </w:rPr>
      </w:pPr>
    </w:p>
    <w:p w:rsidRDefault="00A200C7" w:rsidP="00542418" w:rsidR="00A200C7">
      <w:pPr>
        <w:ind w:firstLine="708"/>
        <w:rPr>
          <w:bCs/>
        </w:rPr>
      </w:pPr>
    </w:p>
    <w:p w:rsidRDefault="00A200C7" w:rsidP="00542418" w:rsidR="00A200C7">
      <w:pPr>
        <w:ind w:firstLine="708"/>
        <w:rPr>
          <w:bCs/>
        </w:rPr>
      </w:pPr>
    </w:p>
    <w:p w:rsidRDefault="00E852F1" w:rsidP="00542418" w:rsidR="00E852F1" w:rsidRPr="00542418">
      <w:pPr>
        <w:ind w:firstLine="708"/>
      </w:pPr>
      <w:r w:rsidRPr="00FC1537">
        <w:rPr>
          <w:bCs/>
        </w:rPr>
        <w:t>REPUBLIKA HRVATSKA</w:t>
      </w:r>
      <w:r w:rsidR="00542418">
        <w:rPr>
          <w:bCs/>
        </w:rPr>
        <w:t xml:space="preserve"> </w:t>
      </w:r>
      <w:r w:rsidR="00542418">
        <w:rPr>
          <w:bCs/>
        </w:rPr>
        <w:tab/>
      </w:r>
      <w:r w:rsidR="00542418">
        <w:rPr>
          <w:bCs/>
        </w:rPr>
        <w:tab/>
      </w:r>
      <w:r w:rsidR="00542418">
        <w:rPr>
          <w:bCs/>
        </w:rPr>
        <w:tab/>
      </w:r>
      <w:r w:rsidR="00542418">
        <w:rPr>
          <w:bCs/>
        </w:rPr>
        <w:tab/>
        <w:t xml:space="preserve">      </w:t>
      </w:r>
      <w:r w:rsidR="00542418">
        <w:t>Poslovni broj: 3.</w:t>
      </w:r>
      <w:r w:rsidR="00542418" w:rsidRPr="00FC1537">
        <w:t xml:space="preserve"> St</w:t>
      </w:r>
      <w:r w:rsidR="00A200C7">
        <w:t>-</w:t>
      </w:r>
      <w:r w:rsidR="00AB2EC9">
        <w:t>542/2016-5</w:t>
      </w:r>
    </w:p>
    <w:p w:rsidRDefault="00E852F1" w:rsidP="00E852F1" w:rsidR="00E852F1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E852F1" w:rsidP="00E852F1" w:rsidR="00E852F1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E852F1" w:rsidP="00E852F1" w:rsidR="00E852F1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E852F1" w:rsidP="00E852F1" w:rsidR="00E852F1" w:rsidRPr="00FC1537">
      <w:pPr>
        <w:jc w:val="center"/>
      </w:pPr>
      <w:r>
        <w:t>R E P U B L I K A   H R V A T S K A</w:t>
      </w:r>
    </w:p>
    <w:p w:rsidRDefault="00E852F1" w:rsidP="00E852F1" w:rsidR="00E852F1">
      <w:pPr>
        <w:jc w:val="center"/>
      </w:pPr>
    </w:p>
    <w:p w:rsidRDefault="00E852F1" w:rsidP="00E852F1" w:rsidR="00E852F1">
      <w:pPr>
        <w:jc w:val="center"/>
      </w:pPr>
      <w:r>
        <w:t>O G L A S</w:t>
      </w:r>
    </w:p>
    <w:p w:rsidRDefault="00E852F1" w:rsidP="00E852F1" w:rsidR="00E852F1" w:rsidRPr="00FC1537">
      <w:pPr>
        <w:jc w:val="center"/>
      </w:pPr>
    </w:p>
    <w:p w:rsidRDefault="00E852F1" w:rsidP="00E852F1" w:rsidR="00E852F1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sutkinji Tini Grgas, </w:t>
      </w:r>
      <w:r w:rsidRPr="00FC1537">
        <w:t xml:space="preserve">u skraćenom stečajnom postupku nad </w:t>
      </w:r>
      <w:r>
        <w:t xml:space="preserve">pravnom osobom-dužnikom </w:t>
      </w:r>
      <w:r w:rsidR="00A200C7">
        <w:t>MATAK j.d</w:t>
      </w:r>
      <w:r>
        <w:t xml:space="preserve">.o.o. sa sjedištem u </w:t>
      </w:r>
      <w:r w:rsidR="00A200C7">
        <w:t>Ražancu</w:t>
      </w:r>
      <w:r>
        <w:t xml:space="preserve">, </w:t>
      </w:r>
      <w:r w:rsidR="00A200C7">
        <w:t xml:space="preserve">(Općina Ražanac), Podvršje 183 </w:t>
      </w:r>
      <w:r>
        <w:t xml:space="preserve">, OIB: </w:t>
      </w:r>
      <w:r w:rsidR="00A200C7">
        <w:t>94400094235</w:t>
      </w:r>
      <w:r>
        <w:t xml:space="preserve">, zastupanom po članici uprave </w:t>
      </w:r>
      <w:r w:rsidR="00A200C7">
        <w:t>Ivi Matak</w:t>
      </w:r>
      <w:r>
        <w:t xml:space="preserve"> iz </w:t>
      </w:r>
      <w:r w:rsidR="00A200C7">
        <w:t xml:space="preserve">Ražanca, Podvršje 183,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>OIB: 85821130368 za provedbu skraćenoga stečajnog postupka</w:t>
      </w:r>
      <w:r w:rsidR="00542418">
        <w:t xml:space="preserve"> nad dužnikom</w:t>
      </w:r>
      <w:r>
        <w:t xml:space="preserve">, </w:t>
      </w:r>
      <w:r w:rsidR="00A200C7">
        <w:t>3</w:t>
      </w:r>
      <w:r>
        <w:t xml:space="preserve">. svibnja 2016. objavio je </w:t>
      </w:r>
    </w:p>
    <w:p w:rsidRDefault="00E852F1" w:rsidP="00E852F1" w:rsidR="00E852F1" w:rsidRPr="00FC1537">
      <w:pPr>
        <w:jc w:val="center"/>
      </w:pPr>
      <w:r>
        <w:t>o g l a s</w:t>
      </w:r>
    </w:p>
    <w:p w:rsidRDefault="00E852F1" w:rsidP="00E852F1" w:rsidR="00E852F1">
      <w:pPr>
        <w:jc w:val="center"/>
      </w:pPr>
    </w:p>
    <w:p w:rsidRDefault="00E852F1" w:rsidP="00E852F1" w:rsidR="00E852F1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A200C7">
        <w:t>MATAK j.d.o.o. sa sjedištem u Ražancu, (Općina Ražanac), Podvršje 183 , OIB: 94400094235</w:t>
      </w:r>
      <w:r>
        <w:t xml:space="preserve"> na temelju neizvršenih osnova za plaćanje</w:t>
      </w:r>
      <w:r w:rsidR="00542418">
        <w:t xml:space="preserve"> na dan </w:t>
      </w:r>
      <w:r w:rsidR="00A200C7">
        <w:t>13. travnja</w:t>
      </w:r>
      <w:r w:rsidR="00542418">
        <w:t xml:space="preserve"> 201</w:t>
      </w:r>
      <w:r w:rsidR="00A200C7">
        <w:t>6.</w:t>
      </w:r>
      <w:r w:rsidR="00542418">
        <w:t xml:space="preserve"> </w:t>
      </w:r>
      <w:r>
        <w:t xml:space="preserve">iznosi </w:t>
      </w:r>
      <w:r w:rsidR="00A200C7">
        <w:t>6.906,70</w:t>
      </w:r>
      <w:r>
        <w:t xml:space="preserve"> kn. </w:t>
      </w:r>
    </w:p>
    <w:p w:rsidRDefault="00E852F1" w:rsidP="00E852F1" w:rsidR="00E852F1" w:rsidRPr="00FC1537">
      <w:pPr>
        <w:ind w:firstLine="315"/>
        <w:jc w:val="both"/>
      </w:pPr>
    </w:p>
    <w:p w:rsidRDefault="00E852F1" w:rsidP="00E852F1" w:rsidR="00E852F1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A200C7">
        <w:t>Iva Matak iz Ražanca, Podvršje 183</w:t>
      </w:r>
      <w:r w:rsidR="00542418">
        <w:t xml:space="preserve">, </w:t>
      </w:r>
      <w:r w:rsidRPr="00FC1537">
        <w:t xml:space="preserve">u roku od 15 (petnaest) dana </w:t>
      </w:r>
      <w:r>
        <w:t>o</w:t>
      </w:r>
      <w:r w:rsidR="00542418">
        <w:t>d dana objave ovog oglasa na e-O</w:t>
      </w:r>
      <w:r>
        <w:t>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E852F1" w:rsidP="00E852F1" w:rsidR="00E852F1">
      <w:pPr>
        <w:jc w:val="both"/>
      </w:pPr>
    </w:p>
    <w:p w:rsidRDefault="00E852F1" w:rsidP="00E852F1" w:rsidR="00E852F1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E852F1" w:rsidP="00E852F1" w:rsidR="00E852F1">
      <w:pPr>
        <w:jc w:val="both"/>
      </w:pPr>
    </w:p>
    <w:p w:rsidRDefault="00E852F1" w:rsidP="00E852F1" w:rsidR="00E852F1">
      <w:pPr>
        <w:tabs>
          <w:tab w:pos="0" w:val="left"/>
        </w:tabs>
        <w:jc w:val="both"/>
      </w:pPr>
      <w:r>
        <w:tab/>
        <w:t>4. Upozorava se osoba ovlaštena za zastupanje dužnika po zakonu ako u roku od 15 dana od dana objave ovog oglasa na e-oglasnoj ploči suda, ne podnese sudu javnobilježnički ovjerovljeni popis imovine i obveza dužnika</w:t>
      </w:r>
      <w:r w:rsidR="00542418">
        <w:t xml:space="preserve"> na propisanom obrascu</w:t>
      </w:r>
      <w:r>
        <w:t xml:space="preserve">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852F1" w:rsidP="00E852F1" w:rsidR="00E852F1">
      <w:pPr>
        <w:tabs>
          <w:tab w:pos="0" w:val="left"/>
        </w:tabs>
        <w:jc w:val="both"/>
      </w:pPr>
    </w:p>
    <w:p w:rsidRDefault="00E852F1" w:rsidP="00E852F1" w:rsidR="00E852F1">
      <w:pPr>
        <w:jc w:val="center"/>
      </w:pPr>
      <w:r>
        <w:t xml:space="preserve">U Zadru </w:t>
      </w:r>
      <w:r w:rsidR="00A200C7">
        <w:t>3</w:t>
      </w:r>
      <w:r w:rsidR="00542418">
        <w:t xml:space="preserve">. svibnja 2016. </w:t>
      </w:r>
    </w:p>
    <w:p w:rsidRDefault="00542418" w:rsidP="00E852F1" w:rsidR="00542418">
      <w:pPr>
        <w:jc w:val="center"/>
      </w:pPr>
    </w:p>
    <w:p w:rsidRDefault="00E852F1" w:rsidP="00E852F1" w:rsidR="00E852F1">
      <w:pPr>
        <w:jc w:val="right"/>
      </w:pPr>
      <w:r>
        <w:t>Sutkinja</w:t>
      </w:r>
    </w:p>
    <w:p w:rsidRDefault="00E852F1" w:rsidP="00E852F1" w:rsidR="00E852F1" w:rsidRPr="00F41C5D">
      <w:pPr>
        <w:jc w:val="right"/>
      </w:pPr>
      <w:r>
        <w:t>Tina Grgas</w:t>
      </w:r>
    </w:p>
    <w:p w:rsidRDefault="00E852F1" w:rsidP="00E852F1" w:rsidR="00E852F1">
      <w:pPr>
        <w:ind w:firstLine="708"/>
        <w:jc w:val="both"/>
      </w:pPr>
      <w:r w:rsidRPr="00FC1537">
        <w:t>DNA:</w:t>
      </w:r>
    </w:p>
    <w:p w:rsidRDefault="00E852F1" w:rsidP="00E852F1" w:rsidR="00E852F1">
      <w:pPr>
        <w:ind w:firstLine="708"/>
        <w:jc w:val="both"/>
      </w:pPr>
      <w:r>
        <w:t>1. e-Oglasna ploča suda</w:t>
      </w:r>
    </w:p>
    <w:p w:rsidRDefault="00E852F1" w:rsidP="00A200C7" w:rsidR="0014671C">
      <w:pPr>
        <w:ind w:firstLine="708"/>
        <w:jc w:val="both"/>
      </w:pPr>
      <w:r>
        <w:t>3. U spis</w:t>
      </w:r>
    </w:p>
    <w:sectPr w:rsidSect="00281120" w:rsidR="0014671C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EC9" w:rsidR="00EF6AAC">
      <w:r>
        <w:separator/>
      </w:r>
    </w:p>
  </w:endnote>
  <w:endnote w:id="0" w:type="continuationSeparator">
    <w:p w:rsidRDefault="00AB2EC9" w:rsidR="00EF6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418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00C7">
      <w:rPr>
        <w:noProof/>
      </w:rPr>
      <w:t>2</w:t>
    </w:r>
    <w:r>
      <w:fldChar w:fldCharType="end"/>
    </w:r>
  </w:p>
  <w:p w:rsidRDefault="000267BC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EC9" w:rsidR="00EF6AAC">
      <w:r>
        <w:separator/>
      </w:r>
    </w:p>
  </w:footnote>
  <w:footnote w:id="0" w:type="continuationSeparator">
    <w:p w:rsidRDefault="00AB2EC9" w:rsidR="00EF6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418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200C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-249/2016-6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2F1"/>
    <w:rsid w:val="000267BC"/>
    <w:rsid w:val="0014671C"/>
    <w:rsid w:val="00542418"/>
    <w:rsid w:val="00A200C7"/>
    <w:rsid w:val="00AB2EC9"/>
    <w:rsid w:val="00E852F1"/>
    <w:rsid w:val="00E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2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852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52F1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8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7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67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7B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7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7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2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852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52F1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8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7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67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7B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7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7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St-542/2016-4</izvorni_sadrzaj>
    <derivirana_varijabla naziv="DomainObject.Oznaka_1">St-542/2016-4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MATAK j.d.o.o. za trgovinu i usluge</izvorni_sadrzaj>
    <derivirana_varijabla naziv="DomainObject.Predmet.ProtustrankaFormated_1">  MATAK j.d.o.o. za trgovinu i usluge</derivirana_varijabla>
  </DomainObject.Predmet.ProtustrankaFormated>
  <DomainObject.Predmet.ProtustrankaFormatedOIB>
    <izvorni_sadrzaj>  MATAK j.d.o.o. za trgovinu i usluge, OIB 94400094235</izvorni_sadrzaj>
    <derivirana_varijabla naziv="DomainObject.Predmet.ProtustrankaFormatedOIB_1">  MATAK j.d.o.o. za trgovinu i usluge, OIB 94400094235</derivirana_varijabla>
  </DomainObject.Predmet.ProtustrankaFormatedOIB>
  <DomainObject.Predmet.ProtustrankaFormatedWithAdress>
    <izvorni_sadrzaj> MATAK j.d.o.o. za trgovinu i usluge, Podvršje 183, 23248 Ražanac</izvorni_sadrzaj>
    <derivirana_varijabla naziv="DomainObject.Predmet.ProtustrankaFormatedWithAdress_1"> MATAK j.d.o.o. za trgovinu i usluge, Podvršje 183, 23248 Ražanac</derivirana_varijabla>
  </DomainObject.Predmet.ProtustrankaFormatedWithAdress>
  <DomainObject.Predmet.ProtustrankaFormatedWithAdressOIB>
    <izvorni_sadrzaj> MATAK j.d.o.o. za trgovinu i usluge, OIB 94400094235, Podvršje 183, 23248 Ražanac</izvorni_sadrzaj>
    <derivirana_varijabla naziv="DomainObject.Predmet.ProtustrankaFormatedWithAdressOIB_1"> MATAK j.d.o.o. za trgovinu i usluge, OIB 94400094235, Podvršje 183, 23248 Ražanac</derivirana_varijabla>
  </DomainObject.Predmet.ProtustrankaFormatedWithAdressOIB>
  <DomainObject.Predmet.ProtustrankaWithAdress>
    <izvorni_sadrzaj>MATAK j.d.o.o. za trgovinu i usluge Podvršje 183, 23248 Ražanac</izvorni_sadrzaj>
    <derivirana_varijabla naziv="DomainObject.Predmet.ProtustrankaWithAdress_1">MATAK j.d.o.o. za trgovinu i usluge Podvršje 183, 23248 Ražanac</derivirana_varijabla>
  </DomainObject.Predmet.ProtustrankaWithAdress>
  <DomainObject.Predmet.ProtustrankaWithAdressOIB>
    <izvorni_sadrzaj>MATAK j.d.o.o. za trgovinu i usluge, OIB 94400094235, Podvršje 183, 23248 Ražanac</izvorni_sadrzaj>
    <derivirana_varijabla naziv="DomainObject.Predmet.ProtustrankaWithAdressOIB_1">MATAK j.d.o.o. za trgovinu i usluge, OIB 94400094235, Podvršje 183, 23248 Ražanac</derivirana_varijabla>
  </DomainObject.Predmet.ProtustrankaWithAdressOIB>
  <DomainObject.Predmet.ProtustrankaNazivFormated>
    <izvorni_sadrzaj>MATAK j.d.o.o. za trgovinu i usluge</izvorni_sadrzaj>
    <derivirana_varijabla naziv="DomainObject.Predmet.ProtustrankaNazivFormated_1">MATAK j.d.o.o. za trgovinu i usluge</derivirana_varijabla>
  </DomainObject.Predmet.ProtustrankaNazivFormated>
  <DomainObject.Predmet.ProtustrankaNazivFormatedOIB>
    <izvorni_sadrzaj>MATAK j.d.o.o. za trgovinu i usluge, OIB 94400094235</izvorni_sadrzaj>
    <derivirana_varijabla naziv="DomainObject.Predmet.ProtustrankaNazivFormatedOIB_1">MATAK j.d.o.o. za trgovinu i usluge, OIB 94400094235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6906.70</izvorni_sadrzaj>
    <derivirana_varijabla naziv="DomainObject.Predmet.TrenutnaVrijednost_1">6906.70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MATAK j.d.o.o. za trgovinu i usluge</item>
    </izvorni_sadrzaj>
    <derivirana_varijabla naziv="DomainObject.Predmet.ProtuStrankaListFormated_1">
      <item>MATAK j.d.o.o. za trgovinu i usluge</item>
    </derivirana_varijabla>
  </DomainObject.Predmet.ProtuStrankaListFormated>
  <DomainObject.Predmet.ProtuStrankaListFormatedOIB>
    <izvorni_sadrzaj>
      <item>MATAK j.d.o.o. za trgovinu i usluge, OIB 94400094235</item>
    </izvorni_sadrzaj>
    <derivirana_varijabla naziv="DomainObject.Predmet.ProtuStrankaListFormatedOIB_1">
      <item>MATAK j.d.o.o. za trgovinu i usluge, OIB 94400094235</item>
    </derivirana_varijabla>
  </DomainObject.Predmet.ProtuStrankaListFormatedOIB>
  <DomainObject.Predmet.ProtuStrankaListFormatedWithAdress>
    <izvorni_sadrzaj>
      <item>MATAK j.d.o.o. za trgovinu i usluge, Podvršje 183, 23248 Ražanac</item>
    </izvorni_sadrzaj>
    <derivirana_varijabla naziv="DomainObject.Predmet.ProtuStrankaListFormatedWithAdress_1">
      <item>MATAK j.d.o.o. za trgovinu i usluge, Podvršje 183, 23248 Ražanac</item>
    </derivirana_varijabla>
  </DomainObject.Predmet.ProtuStrankaListFormatedWithAdress>
  <DomainObject.Predmet.ProtuStrankaListFormatedWithAdressOIB>
    <izvorni_sadrzaj>
      <item>MATAK j.d.o.o. za trgovinu i usluge, OIB 94400094235, Podvršje 183, 23248 Ražanac</item>
    </izvorni_sadrzaj>
    <derivirana_varijabla naziv="DomainObject.Predmet.ProtuStrankaListFormatedWithAdressOIB_1">
      <item>MATAK j.d.o.o. za trgovinu i usluge, OIB 94400094235, Podvršje 183, 23248 Ražanac</item>
    </derivirana_varijabla>
  </DomainObject.Predmet.ProtuStrankaListFormatedWithAdressOIB>
  <DomainObject.Predmet.ProtuStrankaListNazivFormated>
    <izvorni_sadrzaj>
      <item>MATAK j.d.o.o. za trgovinu i usluge</item>
    </izvorni_sadrzaj>
    <derivirana_varijabla naziv="DomainObject.Predmet.ProtuStrankaListNazivFormated_1">
      <item>MATAK j.d.o.o. za trgovinu i usluge</item>
    </derivirana_varijabla>
  </DomainObject.Predmet.ProtuStrankaListNazivFormated>
  <DomainObject.Predmet.ProtuStrankaListNazivFormatedOIB>
    <izvorni_sadrzaj>
      <item>MATAK j.d.o.o. za trgovinu i usluge, OIB 94400094235</item>
    </izvorni_sadrzaj>
    <derivirana_varijabla naziv="DomainObject.Predmet.ProtuStrankaListNazivFormatedOIB_1">
      <item>MATAK j.d.o.o. za trgovinu i usluge, OIB 94400094235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St-542/2016-4</izvorni_sadrzaj>
    <derivirana_varijabla naziv="DomainObject.PoslovniBrojDokumenta_1">St-542/2016-4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MATAK j.d.o.o. za trgovinu i usluge</izvorni_sadrzaj>
    <derivirana_varijabla naziv="DomainObject.Predmet.ProtustrankaIDrugi_1">MATAK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MATAK j.d.o.o. za trgovinu i usluge, OIB 94400094235, Podvršje 183, 23248 Ražanac</izvorni_sadrzaj>
    <derivirana_varijabla naziv="DomainObject.Predmet.ProtustrankaIDrugiAdressOIB_1">MATAK j.d.o.o. za trgovinu i usluge, OIB 94400094235, Podvršje 183,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MATAK j.d.o.o. za trgovinu i usluge</item>
    </izvorni_sadrzaj>
    <derivirana_varijabla naziv="DomainObject.Predmet.SudioniciListNaziv_1">
      <item>Financijska agencija</item>
      <item>MATAK j.d.o.o. za trgovinu i usluge</item>
    </derivirana_varijabla>
  </DomainObject.Predmet.SudioniciListNaziv>
  <DomainObject.Predmet.SudioniciListAdressOIB>
    <izvorni_sadrzaj>
      <item>Financijska agencija, OIB 85821130368, Ivana Danila 4,23000 Zadar</item>
      <item>MATAK j.d.o.o. za trgovinu i usluge, OIB 94400094235, Podvršje 183,23248 Ražanac</item>
    </izvorni_sadrzaj>
    <derivirana_varijabla naziv="DomainObject.Predmet.SudioniciListAdressOIB_1">
      <item>Financijska agencija, OIB 85821130368, Ivana Danila 4,23000 Zadar</item>
      <item>MATAK j.d.o.o. za trgovinu i usluge, OIB 94400094235, Podvršje 183,23248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94400094235</item>
    </izvorni_sadrzaj>
    <derivirana_varijabla naziv="DomainObject.Predmet.SudioniciListNazivOIB_1">
      <item>, OIB 85821130368</item>
      <item>, OIB 94400094235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418</properties:Words>
  <properties:Characters>2132</properties:Characters>
  <properties:Lines>55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2016-05-03T07:46:00Z</dcterms:created>
  <dc:creator>Tina Grgas</dc:creator>
  <cp:lastModifiedBy>Josipa Dorkin</cp:lastModifiedBy>
  <cp:lastPrinted>2016-05-03T07:46:00Z</cp:lastPrinted>
  <dcterms:modified xmlns:xsi="http://www.w3.org/2001/XMLSchema-instance" xsi:type="dcterms:W3CDTF">2016-05-03T07:49:00Z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