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D407F5" w:rsidR="002C5D34" w:rsidRPr="00077693">
        <w:trPr>
          <w:trHeight w:val="565"/>
        </w:trPr>
        <w:tc>
          <w:tcPr>
            <w:tcW w:type="dxa" w:w="2531"/>
          </w:tcPr>
          <w:p w:rsidRDefault="002C5D34" w:rsidP="00D407F5" w:rsidR="002C5D34" w:rsidRPr="00077693">
            <w:pPr>
              <w:jc w:val="center"/>
            </w:pPr>
            <w:bookmarkStart w:name="_GoBack" w:id="0"/>
            <w:bookmarkEnd w:id="0"/>
            <w:r w:rsidRPr="00077693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2C5D34" w:rsidP="00D407F5" w:rsidR="002C5D34" w:rsidRPr="00077693">
            <w:pPr>
              <w:jc w:val="center"/>
            </w:pPr>
            <w:r w:rsidRPr="00077693">
              <w:t>Republika Hrvatska</w:t>
            </w:r>
          </w:p>
          <w:p w:rsidRDefault="002C5D34" w:rsidP="00D407F5" w:rsidR="002C5D34" w:rsidRPr="00077693">
            <w:pPr>
              <w:jc w:val="center"/>
            </w:pPr>
            <w:r w:rsidRPr="00077693">
              <w:t>Trgovački sud u Splitu</w:t>
            </w:r>
          </w:p>
          <w:p w:rsidRDefault="002C5D34" w:rsidP="00D407F5" w:rsidR="002C5D34" w:rsidRPr="00077693">
            <w:pPr>
              <w:jc w:val="center"/>
            </w:pPr>
            <w:r w:rsidRPr="00077693">
              <w:t xml:space="preserve">Split, </w:t>
            </w:r>
            <w:proofErr w:type="spellStart"/>
            <w:r w:rsidRPr="00077693">
              <w:t>Sukoišanska</w:t>
            </w:r>
            <w:proofErr w:type="spellEnd"/>
            <w:r w:rsidRPr="00077693">
              <w:t xml:space="preserve"> 6</w:t>
            </w:r>
          </w:p>
        </w:tc>
      </w:tr>
    </w:tbl>
    <w:p w14:textId="8e0c73c" w14:paraId="8e0c73c" w:rsidRDefault="002C5D34" w:rsidP="002C5D34" w:rsidR="002C5D34" w:rsidRPr="00077693">
      <w:pPr>
        <w:jc w:val="right"/>
        <w15:collapsed w:val="false"/>
      </w:pPr>
      <w:r w:rsidRPr="00077693">
        <w:t>Poslovni broj: 4. St-</w:t>
      </w:r>
      <w:r w:rsidR="000C28DD">
        <w:t>1094/2017-21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AA5BDB" w:rsidP="00AA5BDB" w:rsidR="00AA5BDB">
      <w:pPr>
        <w:ind w:firstLine="708"/>
        <w:jc w:val="both"/>
      </w:pPr>
      <w:r>
        <w:t xml:space="preserve">Trgovački sud u Splitu, po sucu ovog suda Katarini Mikulić, </w:t>
      </w:r>
      <w:r w:rsidR="00817957" w:rsidRPr="00DB4638">
        <w:t xml:space="preserve">u stečajnom postupku nad stečajnim dužnikom </w:t>
      </w:r>
      <w:r w:rsidR="000C28DD" w:rsidRPr="0062260D">
        <w:t xml:space="preserve">NOVI PROJEKTI d.o.o. u stečaju, OIB: 78713077065, Split, </w:t>
      </w:r>
      <w:proofErr w:type="spellStart"/>
      <w:r w:rsidR="000C28DD" w:rsidRPr="0062260D">
        <w:t>Gundulićeva</w:t>
      </w:r>
      <w:proofErr w:type="spellEnd"/>
      <w:r w:rsidR="000C28DD" w:rsidRPr="0062260D">
        <w:t xml:space="preserve"> 23</w:t>
      </w:r>
      <w:r w:rsidR="0015753C">
        <w:t xml:space="preserve">, </w:t>
      </w:r>
      <w:r w:rsidR="001E3DFE">
        <w:t>31. svibnja</w:t>
      </w:r>
      <w:r w:rsidR="000D2A9C">
        <w:t xml:space="preserve"> 2019. 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2C5D34" w:rsidP="006C489E" w:rsidR="00817957">
      <w:pPr>
        <w:ind w:firstLine="708"/>
        <w:jc w:val="both"/>
      </w:pPr>
      <w:r>
        <w:t xml:space="preserve">Zbog spriječenosti </w:t>
      </w:r>
      <w:r w:rsidR="000D2A9C">
        <w:t>suca zaduženog za ovaj predmet</w:t>
      </w:r>
      <w:r>
        <w:t xml:space="preserve"> </w:t>
      </w:r>
      <w:r w:rsidR="00817957">
        <w:t xml:space="preserve">ročišta određena za dan </w:t>
      </w:r>
      <w:r w:rsidR="00AE1D5E">
        <w:t>5</w:t>
      </w:r>
      <w:r w:rsidR="000D2A9C">
        <w:t xml:space="preserve">. </w:t>
      </w:r>
      <w:r w:rsidR="001E3DFE">
        <w:t>lipnja</w:t>
      </w:r>
      <w:r w:rsidR="000D2A9C">
        <w:t xml:space="preserve"> 2019</w:t>
      </w:r>
      <w:r w:rsidR="00817957">
        <w:t xml:space="preserve">. s početkom u </w:t>
      </w:r>
      <w:r w:rsidR="000C28DD">
        <w:t>10</w:t>
      </w:r>
      <w:r w:rsidR="000D2A9C">
        <w:t>:00</w:t>
      </w:r>
      <w:r w:rsidR="00817957">
        <w:t xml:space="preserve"> sati (ispitno) i </w:t>
      </w:r>
      <w:r w:rsidR="000C28DD">
        <w:t>10</w:t>
      </w:r>
      <w:r w:rsidR="000D2A9C">
        <w:t>:15</w:t>
      </w:r>
      <w:r w:rsidR="00817957">
        <w:t xml:space="preserve"> sati (izvještajno) se odgađaju, a slijedeća će biti određeno naknadno pisanim putem. </w:t>
      </w:r>
    </w:p>
    <w:p w:rsidRDefault="00955F32" w:rsidP="00817957" w:rsidR="00955F32"/>
    <w:p w:rsidRDefault="00C12105" w:rsidP="00955F32" w:rsidR="00C12105" w:rsidRPr="001536D6">
      <w:pPr>
        <w:jc w:val="center"/>
      </w:pPr>
      <w:r w:rsidRPr="001536D6">
        <w:t>U Splitu</w:t>
      </w:r>
      <w:r w:rsidR="000D2A9C">
        <w:t>,</w:t>
      </w:r>
      <w:r w:rsidR="002C5D34">
        <w:t xml:space="preserve"> </w:t>
      </w:r>
      <w:r w:rsidR="001E3DFE">
        <w:t>31. svibnja</w:t>
      </w:r>
      <w:r w:rsidR="000D2A9C">
        <w:t xml:space="preserve"> 2019</w:t>
      </w:r>
      <w:r w:rsidR="002C5D34">
        <w:t>.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021299">
        <w:rPr>
          <w:bCs/>
        </w:rPr>
        <w:tab/>
      </w:r>
      <w:r w:rsidR="00021299">
        <w:rPr>
          <w:bCs/>
        </w:rPr>
        <w:tab/>
      </w:r>
      <w:r w:rsidR="0015753C">
        <w:rPr>
          <w:bCs/>
        </w:rPr>
        <w:t>Sudac</w:t>
      </w:r>
    </w:p>
    <w:p w:rsidRDefault="00021299" w:rsidP="005F0D18" w:rsidR="00021299">
      <w:pPr>
        <w:ind w:left="6372"/>
        <w:jc w:val="center"/>
        <w:rPr>
          <w:bCs/>
        </w:rPr>
      </w:pPr>
    </w:p>
    <w:p w:rsidRDefault="00021299" w:rsidP="005F0D18" w:rsidR="00021299" w:rsidRPr="001536D6">
      <w:pPr>
        <w:ind w:left="6372"/>
        <w:jc w:val="center"/>
        <w:rPr>
          <w:bCs/>
        </w:rPr>
      </w:pPr>
    </w:p>
    <w:p w:rsidRDefault="00021299" w:rsidP="00E74386" w:rsidR="00E74386">
      <w:pPr>
        <w:jc w:val="right"/>
        <w:rPr>
          <w:bCs/>
        </w:rPr>
      </w:pPr>
      <w:r>
        <w:rPr>
          <w:bCs/>
        </w:rPr>
        <w:t>Katarina Mikulić</w:t>
      </w:r>
      <w:r w:rsidR="00517E0E">
        <w:rPr>
          <w:bCs/>
        </w:rPr>
        <w:t>,v.r.</w:t>
      </w:r>
    </w:p>
    <w:p w:rsidRDefault="00517E0E" w:rsidP="0071700F" w:rsidR="00517E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bCs/>
        </w:rP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517E0E" w:rsidP="0071700F" w:rsidR="00517E0E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7E0E" w:rsidP="00E74386" w:rsidR="00517E0E" w:rsidRPr="001536D6">
      <w:pPr>
        <w:jc w:val="right"/>
      </w:pPr>
    </w:p>
    <w:p w:rsidRDefault="00622E57" w:rsidP="00C12105" w:rsidR="00622E57" w:rsidRPr="001536D6">
      <w:pPr>
        <w:jc w:val="both"/>
        <w:rPr>
          <w:bCs/>
        </w:rPr>
      </w:pPr>
    </w:p>
    <w:p w:rsidRDefault="0015753C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</w:t>
      </w:r>
      <w:r w:rsidR="00C12105" w:rsidRPr="001536D6">
        <w:rPr>
          <w:bCs/>
        </w:rPr>
        <w:t>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AA5BDB" w:rsidP="00AA5BDB" w:rsidR="00AA5BDB">
      <w:pPr>
        <w:rPr>
          <w:b/>
        </w:rPr>
      </w:pP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4E" w:rsidR="00D0344E">
      <w:r>
        <w:separator/>
      </w:r>
    </w:p>
  </w:endnote>
  <w:endnote w:id="0" w:type="continuationSeparator">
    <w:p w:rsidRDefault="00D0344E" w:rsidR="00D0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4E" w:rsidR="00D0344E">
      <w:r>
        <w:separator/>
      </w:r>
    </w:p>
  </w:footnote>
  <w:footnote w:id="0" w:type="continuationSeparator">
    <w:p w:rsidRDefault="00D0344E" w:rsidR="00D03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386" w:rsidP="00E74386" w:rsidR="00E74386" w:rsidRPr="00A83E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21299"/>
    <w:rsid w:val="00036E7B"/>
    <w:rsid w:val="00040D56"/>
    <w:rsid w:val="00042910"/>
    <w:rsid w:val="000C28DD"/>
    <w:rsid w:val="000D2A9C"/>
    <w:rsid w:val="000D3459"/>
    <w:rsid w:val="001150C1"/>
    <w:rsid w:val="00117521"/>
    <w:rsid w:val="0014686E"/>
    <w:rsid w:val="001536D6"/>
    <w:rsid w:val="0015753C"/>
    <w:rsid w:val="0016336C"/>
    <w:rsid w:val="00165B54"/>
    <w:rsid w:val="00166BD1"/>
    <w:rsid w:val="00174A90"/>
    <w:rsid w:val="00187406"/>
    <w:rsid w:val="001A69A5"/>
    <w:rsid w:val="001E3DFE"/>
    <w:rsid w:val="001E65C2"/>
    <w:rsid w:val="00286EF8"/>
    <w:rsid w:val="002A47D9"/>
    <w:rsid w:val="002B2CE3"/>
    <w:rsid w:val="002C2422"/>
    <w:rsid w:val="002C5D34"/>
    <w:rsid w:val="002D24BA"/>
    <w:rsid w:val="002F4DA4"/>
    <w:rsid w:val="002F74CC"/>
    <w:rsid w:val="003203D7"/>
    <w:rsid w:val="00341686"/>
    <w:rsid w:val="0035772B"/>
    <w:rsid w:val="00387D0A"/>
    <w:rsid w:val="003E598E"/>
    <w:rsid w:val="00466597"/>
    <w:rsid w:val="00466DD1"/>
    <w:rsid w:val="00467DB9"/>
    <w:rsid w:val="00496761"/>
    <w:rsid w:val="004A019C"/>
    <w:rsid w:val="004A7A8D"/>
    <w:rsid w:val="004D4E07"/>
    <w:rsid w:val="004E6A3C"/>
    <w:rsid w:val="004F4308"/>
    <w:rsid w:val="00517E0E"/>
    <w:rsid w:val="00557055"/>
    <w:rsid w:val="00580C41"/>
    <w:rsid w:val="00592E28"/>
    <w:rsid w:val="005A24F2"/>
    <w:rsid w:val="005E37D5"/>
    <w:rsid w:val="005F0D18"/>
    <w:rsid w:val="00602AB1"/>
    <w:rsid w:val="00622E57"/>
    <w:rsid w:val="00645D4E"/>
    <w:rsid w:val="00676393"/>
    <w:rsid w:val="00693D2B"/>
    <w:rsid w:val="006A733F"/>
    <w:rsid w:val="006B1C7C"/>
    <w:rsid w:val="006C3A59"/>
    <w:rsid w:val="006C489E"/>
    <w:rsid w:val="00707DDE"/>
    <w:rsid w:val="00726B5E"/>
    <w:rsid w:val="007308A0"/>
    <w:rsid w:val="00730D04"/>
    <w:rsid w:val="0076738F"/>
    <w:rsid w:val="007766FD"/>
    <w:rsid w:val="00792667"/>
    <w:rsid w:val="007A4EE9"/>
    <w:rsid w:val="007A5981"/>
    <w:rsid w:val="007B4AAD"/>
    <w:rsid w:val="007B6631"/>
    <w:rsid w:val="007D4413"/>
    <w:rsid w:val="007D6524"/>
    <w:rsid w:val="007D6B54"/>
    <w:rsid w:val="007E215F"/>
    <w:rsid w:val="00811DC8"/>
    <w:rsid w:val="00813FD9"/>
    <w:rsid w:val="00817957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55F32"/>
    <w:rsid w:val="0096437B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A5BDB"/>
    <w:rsid w:val="00AC5624"/>
    <w:rsid w:val="00AC7BF1"/>
    <w:rsid w:val="00AC7EDC"/>
    <w:rsid w:val="00AD48A2"/>
    <w:rsid w:val="00AE1D5E"/>
    <w:rsid w:val="00AF3C39"/>
    <w:rsid w:val="00B122B2"/>
    <w:rsid w:val="00B50560"/>
    <w:rsid w:val="00B51BE4"/>
    <w:rsid w:val="00B55F7C"/>
    <w:rsid w:val="00B727C6"/>
    <w:rsid w:val="00B740E8"/>
    <w:rsid w:val="00B74B06"/>
    <w:rsid w:val="00B74E8E"/>
    <w:rsid w:val="00B76076"/>
    <w:rsid w:val="00BA7E62"/>
    <w:rsid w:val="00BC0D76"/>
    <w:rsid w:val="00BF31E7"/>
    <w:rsid w:val="00C04733"/>
    <w:rsid w:val="00C12105"/>
    <w:rsid w:val="00C25CFF"/>
    <w:rsid w:val="00C42D43"/>
    <w:rsid w:val="00C656DE"/>
    <w:rsid w:val="00C844B8"/>
    <w:rsid w:val="00CA3B82"/>
    <w:rsid w:val="00CA7C9A"/>
    <w:rsid w:val="00CB4AD1"/>
    <w:rsid w:val="00CF0F94"/>
    <w:rsid w:val="00D0344E"/>
    <w:rsid w:val="00D40C23"/>
    <w:rsid w:val="00D60771"/>
    <w:rsid w:val="00D63C5B"/>
    <w:rsid w:val="00DA590C"/>
    <w:rsid w:val="00DC02DE"/>
    <w:rsid w:val="00DC387B"/>
    <w:rsid w:val="00DC4015"/>
    <w:rsid w:val="00E320AB"/>
    <w:rsid w:val="00E37760"/>
    <w:rsid w:val="00E513FE"/>
    <w:rsid w:val="00E74386"/>
    <w:rsid w:val="00E76F87"/>
    <w:rsid w:val="00E85570"/>
    <w:rsid w:val="00F41932"/>
    <w:rsid w:val="00F46E76"/>
    <w:rsid w:val="00F67631"/>
    <w:rsid w:val="00F72C1C"/>
    <w:rsid w:val="00F90EB9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2C5D3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17E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E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E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E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E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2C5D3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17E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E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E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E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E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0729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2019.</izvorni_sadrzaj>
    <derivirana_varijabla naziv="DomainObject.DatumDonosenjaOdluke_1">31.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2017.</izvorni_sadrzaj>
    <derivirana_varijabla naziv="DomainObject.Predmet.DatumOsnivanja_1">4.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St-1094/2017</izvorni_sadrzaj>
    <derivirana_varijabla naziv="DomainObject.Predmet.OznakaBroj_1">St-1094/2017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PROJEKTI d.o.o. za građenje i poslovanje nekretninama</izvorni_sadrzaj>
    <derivirana_varijabla naziv="DomainObject.Predmet.ProtustrankaFormated_1">  NOVI PROJEKTI d.o.o. za građenje i poslovanje nekretninama</derivirana_varijabla>
  </DomainObject.Predmet.ProtustrankaFormated>
  <DomainObject.Predmet.ProtustrankaFormatedOIB>
    <izvorni_sadrzaj>  NOVI PROJEKTI d.o.o. za građenje i poslovanje nekretninama, OIB 78713077065</izvorni_sadrzaj>
    <derivirana_varijabla naziv="DomainObject.Predmet.ProtustrankaFormatedOIB_1">  NOVI PROJEKTI d.o.o. za građenje i poslovanje nekretninama, OIB 78713077065</derivirana_varijabla>
  </DomainObject.Predmet.ProtustrankaFormatedOIB>
  <DomainObject.Predmet.ProtustrankaFormatedWithAdress>
    <izvorni_sadrzaj> NOVI PROJEKTI d.o.o. za građenje i poslovanje nekretninama, Gundulićeva 23, 21000 Split</izvorni_sadrzaj>
    <derivirana_varijabla naziv="DomainObject.Predmet.ProtustrankaFormatedWithAdress_1"> NOVI PROJEKTI d.o.o. za građenje i poslovanje nekretninama, Gundulićeva 23, 21000 Split</derivirana_varijabla>
  </DomainObject.Predmet.ProtustrankaFormatedWithAdress>
  <DomainObject.Predmet.ProtustrankaFormatedWithAdressOIB>
    <izvorni_sadrzaj> NOVI PROJEKTI d.o.o. za građenje i poslovanje nekretninama, OIB 78713077065, Gundulićeva 23, 21000 Split</izvorni_sadrzaj>
    <derivirana_varijabla naziv="DomainObject.Predmet.ProtustrankaFormatedWithAdressOIB_1"> NOVI PROJEKTI d.o.o. za građenje i poslovanje nekretninama, OIB 78713077065, Gundulićeva 23, 21000 Split</derivirana_varijabla>
  </DomainObject.Predmet.ProtustrankaFormatedWithAdressOIB>
  <DomainObject.Predmet.ProtustrankaWithAdress>
    <izvorni_sadrzaj>NOVI PROJEKTI d.o.o. za građenje i poslovanje nekretninama Gundulićeva 23, 21000 Split</izvorni_sadrzaj>
    <derivirana_varijabla naziv="DomainObject.Predmet.ProtustrankaWithAdress_1">NOVI PROJEKTI d.o.o. za građenje i poslovanje nekretninama Gundulićeva 23, 21000 Split</derivirana_varijabla>
  </DomainObject.Predmet.ProtustrankaWithAdress>
  <DomainObject.Predmet.ProtustrankaWithAdressOIB>
    <izvorni_sadrzaj>NOVI PROJEKTI d.o.o. za građenje i poslovanje nekretninama, OIB 78713077065, Gundulićeva 23, 21000 Split</izvorni_sadrzaj>
    <derivirana_varijabla naziv="DomainObject.Predmet.ProtustrankaWithAdressOIB_1">NOVI PROJEKTI d.o.o. za građenje i poslovanje nekretninama, OIB 78713077065, Gundulićeva 23, 21000 Split</derivirana_varijabla>
  </DomainObject.Predmet.ProtustrankaWithAdressOIB>
  <DomainObject.Predmet.ProtustrankaNazivFormated>
    <izvorni_sadrzaj>NOVI PROJEKTI d.o.o. za građenje i poslovanje nekretninama</izvorni_sadrzaj>
    <derivirana_varijabla naziv="DomainObject.Predmet.ProtustrankaNazivFormated_1">NOVI PROJEKTI d.o.o. za građenje i poslovanje nekretninama</derivirana_varijabla>
  </DomainObject.Predmet.ProtustrankaNazivFormated>
  <DomainObject.Predmet.ProtustrankaNazivFormatedOIB>
    <izvorni_sadrzaj>NOVI PROJEKTI d.o.o. za građenje i poslovanje nekretninama, OIB 78713077065</izvorni_sadrzaj>
    <derivirana_varijabla naziv="DomainObject.Predmet.ProtustrankaNazivFormatedOIB_1">NOVI PROJEKTI d.o.o. za građenje i poslovanje nekretninama, OIB 78713077065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SPLITU; Grad Split; JEŽINAC društvo s ograničenom odgovornošću za obavljanje komunalnih djelatnosti zastupanog po punomoćniku Marina Malenica</izvorni_sadrzaj>
    <derivirana_varijabla naziv="DomainObject.Predmet.StrankaFormated_1">  REPUBLIKA HRVATSKA zastupanog po punomoćniku ŽUPANIJSKO DRŽAVNO ODVJETNIŠTVO U SPLITU; Grad Split; JEŽINAC društvo s ograničenom odgovornošću za obavljanje komunalnih djelatnosti zastupanog po punomoćniku Marina Malenica</derivirana_varijabla>
  </DomainObject.Predmet.StrankaFormated>
  <DomainObject.Predmet.StrankaFormatedOIB>
    <izvorni_sadrzaj>  REPUBLIKA HRVATSKA, OIB 18683136487 zastupanog po punomoćniku ŽUPANIJSKO DRŽAVNO ODVJETNIŠTVO U SPLITU; Grad Split, OIB 78755598868; JEŽINAC društvo s ograničenom odgovornošću za obavljanje komunalnih djelatnosti, OIB 51893359623 zastupanog po punomoćniku Marina Malenica</izvorni_sadrzaj>
    <derivirana_varijabla naziv="DomainObject.Predmet.StrankaFormatedOIB_1">  REPUBLIKA HRVATSKA, OIB 18683136487 zastupanog po punomoćniku ŽUPANIJSKO DRŽAVNO ODVJETNIŠTVO U SPLITU; Grad Split, OIB 78755598868; JEŽINAC društvo s ograničenom odgovornošću za obavljanje komunalnih djelatnosti, OIB 51893359623 zastupanog po punomoćniku Marina Malenica</derivirana_varijabla>
  </DomainObject.Predmet.StrankaFormatedOIB>
  <DomainObject.Predmet.StrankaFormatedWithAdress>
    <izvorni_sadrzaj> REPUBLIKA HRVATSKA zastupanog po punomoćniku ŽUPANIJSKO DRŽAVNO ODVJETNIŠTVO U SPLITU; Grad Split, Branimirova obala 17, 21000 Split; JEŽINAC društvo s ograničenom odgovornošću za obavljanje komunalnih djelatnosti, Uska Ulica 1, 22240 Tisno zastupanog po punomoćniku Marina Malenica</izvorni_sadrzaj>
    <derivirana_varijabla naziv="DomainObject.Predmet.StrankaFormatedWithAdress_1"> REPUBLIKA HRVATSKA zastupanog po punomoćniku ŽUPANIJSKO DRŽAVNO ODVJETNIŠTVO U SPLITU; Grad Split, Branimirova obala 17, 21000 Split; JEŽINAC društvo s ograničenom odgovornošću za obavljanje komunalnih djelatnosti, Uska Ulica 1, 22240 Tisno zastupanog po punomoćniku Marina Malenica</derivirana_varijabla>
  </DomainObject.Predmet.StrankaFormatedWithAdress>
  <DomainObject.Predmet.StrankaFormatedWithAdressOIB>
    <izvorni_sadrzaj> REPUBLIKA HRVATSKA, OIB 18683136487 zastupanog po punomoćniku ŽUPANIJSKO DRŽAVNO ODVJETNIŠTVO U SPLITU; Grad Split, OIB 78755598868, Branimirova obala 17, 21000 Split; JEŽINAC društvo s ograničenom odgovornošću za obavljanje komunalnih djelatnosti, OIB 51893359623, Uska Ulica 1, 22240 Tisno zastupanog po punomoćniku Marina Malenica</izvorni_sadrzaj>
    <derivirana_varijabla naziv="DomainObject.Predmet.StrankaFormatedWithAdressOIB_1"> REPUBLIKA HRVATSKA, OIB 18683136487 zastupanog po punomoćniku ŽUPANIJSKO DRŽAVNO ODVJETNIŠTVO U SPLITU; Grad Split, OIB 78755598868, Branimirova obala 17, 21000 Split; JEŽINAC društvo s ograničenom odgovornošću za obavljanje komunalnih djelatnosti, OIB 51893359623, Uska Ulica 1, 22240 Tisno zastupanog po punomoćniku Marina Malenica</derivirana_varijabla>
  </DomainObject.Predmet.StrankaFormatedWithAdressOIB>
  <DomainObject.Predmet.StrankaWithAdress>
    <izvorni_sadrzaj>REPUBLIKA HRVATSKA ,Grad Split Branimirova obala 17,21000 Split,JEŽINAC društvo s ograničenom odgovornošću za obavljanje komunalnih djelatnosti Uska Ulica 1,22240 Tisno</izvorni_sadrzaj>
    <derivirana_varijabla naziv="DomainObject.Predmet.StrankaWithAdress_1">REPUBLIKA HRVATSKA ,Grad Split Branimirova obala 17,21000 Split,JEŽINAC društvo s ograničenom odgovornošću za obavljanje komunalnih djelatnosti Uska Ulica 1,22240 Tisno</derivirana_varijabla>
  </DomainObject.Predmet.StrankaWithAdress>
  <DomainObject.Predmet.StrankaWithAdressOIB>
    <izvorni_sadrzaj>REPUBLIKA HRVATSKA, OIB 18683136487,Grad Split, OIB 78755598868, Branimirova obala 17,21000 Split,JEŽINAC društvo s ograničenom odgovornošću za obavljanje komunalnih djelatnosti, OIB 51893359623, Uska Ulica 1,22240 Tisno</izvorni_sadrzaj>
    <derivirana_varijabla naziv="DomainObject.Predmet.StrankaWithAdressOIB_1">REPUBLIKA HRVATSKA, OIB 18683136487,Grad Split, OIB 78755598868, Branimirova obala 17,21000 Split,JEŽINAC društvo s ograničenom odgovornošću za obavljanje komunalnih djelatnosti, OIB 51893359623, Uska Ulica 1,22240 Tisno</derivirana_varijabla>
  </DomainObject.Predmet.StrankaWithAdressOIB>
  <DomainObject.Predmet.StrankaNazivFormated>
    <izvorni_sadrzaj>REPUBLIKA HRVATSKA,Grad Split,JEŽINAC društvo s ograničenom odgovornošću za obavljanje komunalnih djelatnosti</izvorni_sadrzaj>
    <derivirana_varijabla naziv="DomainObject.Predmet.StrankaNazivFormated_1">REPUBLIKA HRVATSKA,Grad Split,JEŽINAC društvo s ograničenom odgovornošću za obavljanje komunalnih djelatnosti</derivirana_varijabla>
  </DomainObject.Predmet.StrankaNazivFormated>
  <DomainObject.Predmet.StrankaNazivFormatedOIB>
    <izvorni_sadrzaj>REPUBLIKA HRVATSKA, OIB 18683136487,Grad Split, OIB 78755598868,JEŽINAC društvo s ograničenom odgovornošću za obavljanje komunalnih djelatnosti, OIB 51893359623</izvorni_sadrzaj>
    <derivirana_varijabla naziv="DomainObject.Predmet.StrankaNazivFormatedOIB_1">REPUBLIKA HRVATSKA, OIB 18683136487,Grad Split, OIB 78755598868,JEŽINAC društvo s ograničenom odgovornošću za obavljanje komunalnih djelatnosti, OIB 51893359623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REPUBLIKA HRVATSKA zastupanog po punomoćniku ŽUPANIJSKO DRŽAVNO ODVJETNIŠTVO U SPLITU</item>
      <item>Grad Split</item>
      <item>JEŽINAC društvo s ograničenom odgovornošću za obavljanje komunalnih djelatnosti zastupanog po punomoćniku Marina Malenica</item>
    </izvorni_sadrzaj>
    <derivirana_varijabla naziv="DomainObject.Predmet.StrankaListFormated_1">
      <item>REPUBLIKA HRVATSKA zastupanog po punomoćniku ŽUPANIJSKO DRŽAVNO ODVJETNIŠTVO U SPLITU</item>
      <item>Grad Split</item>
      <item>JEŽINAC društvo s ograničenom odgovornošću za obavljanje komunalnih djelatnosti zastupanog po punomoćniku Marina Malenica</item>
    </derivirana_varijabla>
  </DomainObject.Predmet.StrankaListFormated>
  <DomainObject.Predmet.StrankaListFormatedOIB>
    <izvorni_sadrzaj>
      <item>REPUBLIKA HRVATSKA, OIB 18683136487 zastupanog po punomoćniku ŽUPANIJSKO DRŽAVNO ODVJETNIŠTVO U SPLITU</item>
      <item>Grad Split, OIB 78755598868</item>
      <item>JEŽINAC društvo s ograničenom odgovornošću za obavljanje komunalnih djelatnosti, OIB 51893359623 zastupanog po punomoćniku Marina Malenica</item>
    </izvorni_sadrzaj>
    <derivirana_varijabla naziv="DomainObject.Predmet.StrankaListFormatedOIB_1">
      <item>REPUBLIKA HRVATSKA, OIB 18683136487 zastupanog po punomoćniku ŽUPANIJSKO DRŽAVNO ODVJETNIŠTVO U SPLITU</item>
      <item>Grad Split, OIB 78755598868</item>
      <item>JEŽINAC društvo s ograničenom odgovornošću za obavljanje komunalnih djelatnosti, OIB 51893359623 zastupanog po punomoćniku Marina Malenica</item>
    </derivirana_varijabla>
  </DomainObject.Predmet.StrankaListFormatedOIB>
  <DomainObject.Predmet.StrankaListFormatedWithAdress>
    <izvorni_sadrzaj>
      <item>REPUBLIKA HRVATSKA zastupanog po punomoćniku ŽUPANIJSKO DRŽAVNO ODVJETNIŠTVO U SPLITU</item>
      <item>Grad Split, Branimirova obala 17, 21000 Split</item>
      <item>JEŽINAC društvo s ograničenom odgovornošću za obavljanje komunalnih djelatnosti, Uska Ulica 1, 22240 Tisno zastupanog po punomoćniku Marina Malenica</item>
    </izvorni_sadrzaj>
    <derivirana_varijabla naziv="DomainObject.Predmet.StrankaListFormatedWithAdress_1">
      <item>REPUBLIKA HRVATSKA zastupanog po punomoćniku ŽUPANIJSKO DRŽAVNO ODVJETNIŠTVO U SPLITU</item>
      <item>Grad Split, Branimirova obala 17, 21000 Split</item>
      <item>JEŽINAC društvo s ograničenom odgovornošću za obavljanje komunalnih djelatnosti, Uska Ulica 1, 22240 Tisno zastupanog po punomoćniku Marina Malenica</item>
    </derivirana_varijabla>
  </DomainObject.Predmet.StrankaListFormatedWithAdress>
  <DomainObject.Predmet.StrankaListFormatedWithAdressOIB>
    <izvorni_sadrzaj>
      <item>REPUBLIKA HRVATSKA, OIB 18683136487 zastupanog po punomoćniku ŽUPANIJSKO DRŽAVNO ODVJETNIŠTVO U SPLITU</item>
      <item>Grad Split, OIB 78755598868, Branimirova obala 17, 21000 Split</item>
      <item>JEŽINAC društvo s ograničenom odgovornošću za obavljanje komunalnih djelatnosti, OIB 51893359623, Uska Ulica 1, 22240 Tisno zastupanog po punomoćniku Marina Malenica</item>
    </izvorni_sadrzaj>
    <derivirana_varijabla naziv="DomainObject.Predmet.StrankaListFormatedWithAdressOIB_1">
      <item>REPUBLIKA HRVATSKA, OIB 18683136487 zastupanog po punomoćniku ŽUPANIJSKO DRŽAVNO ODVJETNIŠTVO U SPLITU</item>
      <item>Grad Split, OIB 78755598868, Branimirova obala 17, 21000 Split</item>
      <item>JEŽINAC društvo s ograničenom odgovornošću za obavljanje komunalnih djelatnosti, OIB 51893359623, Uska Ulica 1, 22240 Tisno zastupanog po punomoćniku Marina Malenica</item>
    </derivirana_varijabla>
  </DomainObject.Predmet.StrankaListFormatedWithAdressOIB>
  <DomainObject.Predmet.StrankaListNazivFormated>
    <izvorni_sadrzaj>
      <item>REPUBLIKA HRVATSKA</item>
      <item>Grad Split</item>
      <item>JEŽINAC društvo s ograničenom odgovornošću za obavljanje komunalnih djelatnosti</item>
    </izvorni_sadrzaj>
    <derivirana_varijabla naziv="DomainObject.Predmet.StrankaListNazivFormated_1">
      <item>REPUBLIKA HRVATSKA</item>
      <item>Grad Split</item>
      <item>JEŽINAC društvo s ograničenom odgovornošću za obavljanje komunalnih djelatnosti</item>
    </derivirana_varijabla>
  </DomainObject.Predmet.StrankaListNazivFormated>
  <DomainObject.Predmet.StrankaListNazivFormatedOIB>
    <izvorni_sadrzaj>
      <item>REPUBLIKA HRVATSKA, OIB 18683136487</item>
      <item>Grad Split, OIB 78755598868</item>
      <item>JEŽINAC društvo s ograničenom odgovornošću za obavljanje komunalnih djelatnosti, OIB 51893359623</item>
    </izvorni_sadrzaj>
    <derivirana_varijabla naziv="DomainObject.Predmet.StrankaListNazivFormatedOIB_1">
      <item>REPUBLIKA HRVATSKA, OIB 18683136487</item>
      <item>Grad Split, OIB 78755598868</item>
      <item>JEŽINAC društvo s ograničenom odgovornošću za obavljanje komunalnih djelatnosti, OIB 51893359623</item>
    </derivirana_varijabla>
  </DomainObject.Predmet.StrankaListNazivFormatedOIB>
  <DomainObject.Predmet.ProtuStrankaListFormated>
    <izvorni_sadrzaj>
      <item>NOVI PROJEKTI d.o.o. za građenje i poslovanje nekretninama</item>
    </izvorni_sadrzaj>
    <derivirana_varijabla naziv="DomainObject.Predmet.ProtuStrankaListFormated_1">
      <item>NOVI PROJEKTI d.o.o. za građenje i poslovanje nekretninama</item>
    </derivirana_varijabla>
  </DomainObject.Predmet.ProtuStrankaListFormated>
  <DomainObject.Predmet.ProtuStrankaListFormatedOIB>
    <izvorni_sadrzaj>
      <item>NOVI PROJEKTI d.o.o. za građenje i poslovanje nekretninama, OIB 78713077065</item>
    </izvorni_sadrzaj>
    <derivirana_varijabla naziv="DomainObject.Predmet.ProtuStrankaListFormatedOIB_1">
      <item>NOVI PROJEKTI d.o.o. za građenje i poslovanje nekretninama, OIB 78713077065</item>
    </derivirana_varijabla>
  </DomainObject.Predmet.ProtuStrankaListFormatedOIB>
  <DomainObject.Predmet.ProtuStrankaListFormatedWithAdress>
    <izvorni_sadrzaj>
      <item>NOVI PROJEKTI d.o.o. za građenje i poslovanje nekretninama, Gundulićeva 23, 21000 Split</item>
    </izvorni_sadrzaj>
    <derivirana_varijabla naziv="DomainObject.Predmet.ProtuStrankaListFormatedWithAdress_1">
      <item>NOVI PROJEKTI d.o.o. za građenje i poslovanje nekretninama, Gundulićeva 23, 21000 Split</item>
    </derivirana_varijabla>
  </DomainObject.Predmet.ProtuStrankaListFormatedWithAdress>
  <DomainObject.Predmet.ProtuStrankaListFormatedWithAdressOIB>
    <izvorni_sadrzaj>
      <item>NOVI PROJEKTI d.o.o. za građenje i poslovanje nekretninama, OIB 78713077065, Gundulićeva 23, 21000 Split</item>
    </izvorni_sadrzaj>
    <derivirana_varijabla naziv="DomainObject.Predmet.ProtuStrankaListFormatedWithAdressOIB_1">
      <item>NOVI PROJEKTI d.o.o. za građenje i poslovanje nekretninama, OIB 78713077065, Gundulićeva 23, 21000 Split</item>
    </derivirana_varijabla>
  </DomainObject.Predmet.ProtuStrankaListFormatedWithAdressOIB>
  <DomainObject.Predmet.ProtuStrankaListNazivFormated>
    <izvorni_sadrzaj>
      <item>NOVI PROJEKTI d.o.o. za građenje i poslovanje nekretninama</item>
    </izvorni_sadrzaj>
    <derivirana_varijabla naziv="DomainObject.Predmet.ProtuStrankaListNazivFormated_1">
      <item>NOVI PROJEKTI d.o.o. za građenje i poslovanje nekretninama</item>
    </derivirana_varijabla>
  </DomainObject.Predmet.ProtuStrankaListNazivFormated>
  <DomainObject.Predmet.ProtuStrankaListNazivFormatedOIB>
    <izvorni_sadrzaj>
      <item>NOVI PROJEKTI d.o.o. za građenje i poslovanje nekretninama, OIB 78713077065</item>
    </izvorni_sadrzaj>
    <derivirana_varijabla naziv="DomainObject.Predmet.ProtuStrankaListNazivFormatedOIB_1">
      <item>NOVI PROJEKTI d.o.o. za građenje i poslovanje nekretninama, OIB 78713077065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  <item>Paolo Lungarini</item>
      <item>Marina Malenica punomoćnik sudionika u postupku JEŽINAC društvo s ograničenom odgovornošću za obavljanje komunalnih djelatnosti</item>
    </izvorni_sadrzaj>
    <derivirana_varijabla naziv="DomainObject.Predmet.OstaliListFormated_1">
      <item>ŽUPANIJSKO DRŽAVNO ODVJETNIŠTVO U SPLITU punomoćnik sudionika u postupku REPUBLIKA HRVATSKA</item>
      <item>Paolo Lungarini</item>
      <item>Marina Malenica punomoćnik sudionika u postupku JEŽINAC društvo s ograničenom odgovornošću za obavljanje komunalnih djelatnosti</item>
    </derivirana_varijabla>
  </DomainObject.Predmet.OstaliListFormated>
  <DomainObject.Predmet.OstaliListFormatedOIB>
    <izvorni_sadrzaj>
      <item>ŽUPANIJSKO DRŽAVNO ODVJETNIŠTVO U SPLITU, OIB 70793241859 punomoćnik sudionika u postupku REPUBLIKA HRVATSKA</item>
      <item>Paolo Lungarini</item>
      <item>Marina Malenica punomoćnik sudionika u postupku JEŽINAC društvo s ograničenom odgovornošću za obavljanje komunalnih djelatnosti</item>
    </izvorni_sadrzaj>
    <derivirana_varijabla naziv="DomainObject.Predmet.OstaliListFormatedOIB_1">
      <item>ŽUPANIJSKO DRŽAVNO ODVJETNIŠTVO U SPLITU, OIB 70793241859 punomoćnik sudionika u postupku REPUBLIKA HRVATSKA</item>
      <item>Paolo Lungarini</item>
      <item>Marina Malenica punomoćnik sudionika u postupku JEŽINAC društvo s ograničenom odgovornošću za obavljanje komunalnih djelatnosti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REPUBLIKA HRVATSKA</item>
      <item>Paolo Lungarini, Via G.Oberdan 13, 61032 Fano </item>
      <item>Marina Malenica, Obala I.J.Cota 27, 22211 Vodice punomoćnik sudionika u postupku JEŽINAC društvo s ograničenom odgovornošću za obavljanje komunalnih djelatnosti</item>
    </izvorni_sadrzaj>
    <derivirana_varijabla naziv="DomainObject.Predmet.OstaliListFormatedWithAdress_1">
      <item>ŽUPANIJSKO DRŽAVNO ODVJETNIŠTVO U SPLITU, Gundulićeva 29A, 21000 Split punomoćnik sudionika u postupku REPUBLIKA HRVATSKA</item>
      <item>Paolo Lungarini, Via G.Oberdan 13, 61032 Fano </item>
      <item>Marina Malenica, Obala I.J.Cota 27, 22211 Vodice punomoćnik sudionika u postupku JEŽINAC društvo s ograničenom odgovornošću za obavljanje komunalnih djelatnosti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REPUBLIKA HRVATSKA</item>
      <item>Paolo Lungarini, Via G.Oberdan 13, 61032 Fano </item>
      <item>Marina Malenica, Obala I.J.Cota 27, 22211 Vodice punomoćnik sudionika u postupku JEŽINAC društvo s ograničenom odgovornošću za obavljanje komunalnih djelatnosti</item>
    </izvorni_sadrzaj>
    <derivirana_varijabla naziv="DomainObject.Predmet.OstaliListFormatedWithAdressOIB_1">
      <item>ŽUPANIJSKO DRŽAVNO ODVJETNIŠTVO U SPLITU, OIB 70793241859, Gundulićeva 29A, 21000 Split punomoćnik sudionika u postupku REPUBLIKA HRVATSKA</item>
      <item>Paolo Lungarini, Via G.Oberdan 13, 61032 Fano </item>
      <item>Marina Malenica, Obala I.J.Cota 27, 22211 Vodice punomoćnik sudionika u postupku JEŽINAC društvo s ograničenom odgovornošću za obavljanje komunalnih djelatnosti</item>
    </derivirana_varijabla>
  </DomainObject.Predmet.OstaliListFormatedWithAdressOIB>
  <DomainObject.Predmet.OstaliListNazivFormated>
    <izvorni_sadrzaj>
      <item>ŽUPANIJSKO DRŽAVNO ODVJETNIŠTVO U SPLITU</item>
      <item>Paolo Lungarini</item>
      <item>Marina Malenica</item>
    </izvorni_sadrzaj>
    <derivirana_varijabla naziv="DomainObject.Predmet.OstaliListNazivFormated_1">
      <item>ŽUPANIJSKO DRŽAVNO ODVJETNIŠTVO U SPLITU</item>
      <item>Paolo Lungarini</item>
      <item>Marina Malenica</item>
    </derivirana_varijabla>
  </DomainObject.Predmet.OstaliListNazivFormated>
  <DomainObject.Predmet.OstaliListNazivFormatedOIB>
    <izvorni_sadrzaj>
      <item>ŽUPANIJSKO DRŽAVNO ODVJETNIŠTVO U SPLITU, OIB 70793241859</item>
      <item>Paolo Lungarini</item>
      <item>Marina Malenica</item>
    </izvorni_sadrzaj>
    <derivirana_varijabla naziv="DomainObject.Predmet.OstaliListNazivFormatedOIB_1">
      <item>ŽUPANIJSKO DRŽAVNO ODVJETNIŠTVO U SPLITU, OIB 70793241859</item>
      <item>Paolo Lungarini</item>
      <item>Marina Malenica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2019.</izvorni_sadrzaj>
    <derivirana_varijabla naziv="DomainObject.Datum_1">31.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i dr.</izvorni_sadrzaj>
    <derivirana_varijabla naziv="DomainObject.Predmet.StrankaIDrugi_1">REPUBLIKA HRVATSKA i dr.</derivirana_varijabla>
  </DomainObject.Predmet.StrankaIDrugi>
  <DomainObject.Predmet.ProtustrankaIDrugi>
    <izvorni_sadrzaj>NOVI PROJEKTI d.o.o. za građenje i poslovanje nekretninama</izvorni_sadrzaj>
    <derivirana_varijabla naziv="DomainObject.Predmet.ProtustrankaIDrugi_1">NOVI PROJEKTI d.o.o. za građenje i poslovanje nekretninama</derivirana_varijabla>
  </DomainObject.Predmet.ProtustrankaIDrugi>
  <DomainObject.Predmet.StrankaIDrugiAdressOIB>
    <izvorni_sadrzaj>REPUBLIKA HRVATSKA, OIB 18683136487 i dr.</izvorni_sadrzaj>
    <derivirana_varijabla naziv="DomainObject.Predmet.StrankaIDrugiAdressOIB_1">REPUBLIKA HRVATSKA, OIB 18683136487 i dr.</derivirana_varijabla>
  </DomainObject.Predmet.StrankaIDrugiAdressOIB>
  <DomainObject.Predmet.ProtustrankaIDrugiAdressOIB>
    <izvorni_sadrzaj>NOVI PROJEKTI d.o.o. za građenje i poslovanje nekretninama, OIB 78713077065, Gundulićeva 23, 21000 Split</izvorni_sadrzaj>
    <derivirana_varijabla naziv="DomainObject.Predmet.ProtustrankaIDrugiAdressOIB_1">NOVI PROJEKTI d.o.o. za građenje i poslovanje nekretninama, OIB 78713077065, Gundulićeva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PROJEKTI d.o.o. za građenje i poslovanje nekretninama</item>
      <item>REPUBLIKA HRVATSKA</item>
      <item>ŽUPANIJSKO DRŽAVNO ODVJETNIŠTVO U SPLITU</item>
      <item>Paolo Lungarini</item>
      <item>Grad Split</item>
      <item>JEŽINAC društvo s ograničenom odgovornošću za obavljanje komunalnih djelatnosti</item>
      <item>Marina Malenica</item>
    </izvorni_sadrzaj>
    <derivirana_varijabla naziv="DomainObject.Predmet.SudioniciListNaziv_1">
      <item>NOVI PROJEKTI d.o.o. za građenje i poslovanje nekretninama</item>
      <item>REPUBLIKA HRVATSKA</item>
      <item>ŽUPANIJSKO DRŽAVNO ODVJETNIŠTVO U SPLITU</item>
      <item>Paolo Lungarini</item>
      <item>Grad Split</item>
      <item>JEŽINAC društvo s ograničenom odgovornošću za obavljanje komunalnih djelatnosti</item>
      <item>Marina Malenica</item>
    </derivirana_varijabla>
  </DomainObject.Predmet.SudioniciListNaziv>
  <DomainObject.Predmet.SudioniciListAdressOIB>
    <izvorni_sadrzaj>
      <item>NOVI PROJEKTI d.o.o. za građenje i poslovanje nekretninama, OIB 78713077065, Gundulićeva 23,21000 Split</item>
      <item>REPUBLIKA HRVATSKA, OIB 18683136487</item>
      <item>ŽUPANIJSKO DRŽAVNO ODVJETNIŠTVO U SPLITU, OIB 70793241859, Gundulićeva 29A,21000 Split</item>
      <item>Paolo Lungarini, Via G.Oberdan 13,61032 Fano </item>
      <item>Grad Split, OIB 78755598868, Branimirova obala 17,21000 Split</item>
      <item>JEŽINAC društvo s ograničenom odgovornošću za obavljanje komunalnih djelatnosti, OIB 51893359623, Uska Ulica 1,22240 Tisno</item>
      <item>Marina Malenica, Obala I.J.Cota 27,22211 Vodice</item>
    </izvorni_sadrzaj>
    <derivirana_varijabla naziv="DomainObject.Predmet.SudioniciListAdressOIB_1">
      <item>NOVI PROJEKTI d.o.o. za građenje i poslovanje nekretninama, OIB 78713077065, Gundulićeva 23,21000 Split</item>
      <item>REPUBLIKA HRVATSKA, OIB 18683136487</item>
      <item>ŽUPANIJSKO DRŽAVNO ODVJETNIŠTVO U SPLITU, OIB 70793241859, Gundulićeva 29A,21000 Split</item>
      <item>Paolo Lungarini, Via G.Oberdan 13,61032 Fano </item>
      <item>Grad Split, OIB 78755598868, Branimirova obala 17,21000 Split</item>
      <item>JEŽINAC društvo s ograničenom odgovornošću za obavljanje komunalnih djelatnosti, OIB 51893359623, Uska Ulica 1,22240 Tisno</item>
      <item>Marina Malenica, Obala I.J.Cota 27,22211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78713077065</item>
      <item>, OIB 18683136487</item>
      <item>, OIB 70793241859</item>
      <item>, OIB null</item>
      <item>, OIB 78755598868</item>
      <item>, OIB 51893359623</item>
      <item>, OIB null</item>
    </izvorni_sadrzaj>
    <derivirana_varijabla naziv="DomainObject.Predmet.SudioniciListNazivOIB_1">
      <item>, OIB 78713077065</item>
      <item>, OIB 18683136487</item>
      <item>, OIB 70793241859</item>
      <item>, OIB null</item>
      <item>, OIB 78755598868</item>
      <item>, OIB 51893359623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ožujka 2019.</izvorni_sadrzaj>
    <derivirana_varijabla naziv="DomainObject.Predmet.DatumZadnjeOdrzaneSudskeRadnje_1">15. ožujka 2019.</derivirana_varijabla>
  </DomainObject.Predmet.DatumZadnjeOdrzaneSudskeRadnje>
  <DomainObject.PredzadnjaOdlukaIzPredmeta.DatumDonosenjaOdluke>
    <izvorni_sadrzaj>18. ožujka 2019.</izvorni_sadrzaj>
    <derivirana_varijabla naziv="DomainObject.PredzadnjaOdlukaIzPredmeta.DatumDonosenjaOdluke_1">18. ožujka 2019.</derivirana_varijabla>
  </DomainObject.PredzadnjaOdlukaIzPredmeta.DatumDonosenjaOdluke>
  <DomainObject.PredzadnjaOdlukaIzPredmeta.Oznaka>
    <izvorni_sadrzaj>St-1094/2017-14</izvorni_sadrzaj>
    <derivirana_varijabla naziv="DomainObject.PredzadnjaOdlukaIzPredmeta.Oznaka_1">St-1094/2017-14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138</properties:Words>
  <properties:Characters>623</properties:Characters>
  <properties:Lines>34</properties:Lines>
  <properties:Paragraphs>16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2017-09-05T05:56:00Z</dcterms:created>
  <dc:creator>nmarunica</dc:creator>
  <cp:lastModifiedBy>Katarina Mikulić</cp:lastModifiedBy>
  <cp:lastPrinted>2019-05-31T09:57:00Z</cp:lastPrinted>
  <dcterms:modified xmlns:xsi="http://www.w3.org/2001/XMLSchema-instance" xsi:type="dcterms:W3CDTF">2019-05-31T09:57:00Z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