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680d" w14:paraId="184680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46C31">
        <w:rPr>
          <w:rFonts w:cs="Times New Roman" w:hAnsi="Times New Roman" w:ascii="Times New Roman"/>
          <w:b/>
          <w:sz w:val="24"/>
          <w:szCs w:val="24"/>
        </w:rPr>
        <w:t>859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46C31">
        <w:rPr>
          <w:rFonts w:cs="Times New Roman" w:hAnsi="Times New Roman" w:ascii="Times New Roman"/>
          <w:sz w:val="24"/>
          <w:szCs w:val="24"/>
        </w:rPr>
        <w:t>M E R L A , d.o.o., Šibenik, Stjepana Radića 56, MBS: 060136848, OIB: 52672874270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46C31">
        <w:rPr>
          <w:rFonts w:cs="Times New Roman" w:hAnsi="Times New Roman" w:ascii="Times New Roman"/>
          <w:sz w:val="24"/>
          <w:szCs w:val="24"/>
        </w:rPr>
        <w:t>M E R L A , d.o.o., Šibenik, Stjepana Radića 56, MBS: 060136848, OIB: 52672874270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46C31">
        <w:rPr>
          <w:rFonts w:cs="Times New Roman" w:hAnsi="Times New Roman" w:ascii="Times New Roman"/>
          <w:sz w:val="24"/>
          <w:szCs w:val="24"/>
        </w:rPr>
        <w:t>26.146,67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46C31">
        <w:rPr>
          <w:rFonts w:cs="Times New Roman" w:hAnsi="Times New Roman" w:ascii="Times New Roman"/>
          <w:sz w:val="24"/>
          <w:szCs w:val="24"/>
        </w:rPr>
        <w:t>Divna Petković iz Šibenika, Stjepana Radića 56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46C31">
        <w:rPr>
          <w:rFonts w:cs="Times New Roman" w:hAnsi="Times New Roman" w:ascii="Times New Roman"/>
          <w:sz w:val="24"/>
          <w:szCs w:val="24"/>
        </w:rPr>
        <w:t>model 05, poziv na broj 221-859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46C31">
        <w:rPr>
          <w:rFonts w:cs="Times New Roman" w:hAnsi="Times New Roman" w:ascii="Times New Roman"/>
          <w:sz w:val="24"/>
          <w:szCs w:val="24"/>
        </w:rPr>
        <w:t>Divna Petković iz Šibenika, Stjepana Radića 56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407" w:rsidP="00357C73" w:rsidR="003A2407">
      <w:pPr>
        <w:spacing w:lineRule="auto" w:line="240" w:after="0"/>
      </w:pPr>
      <w:r>
        <w:separator/>
      </w:r>
    </w:p>
  </w:endnote>
  <w:endnote w:id="0" w:type="continuationSeparator">
    <w:p w:rsidRDefault="003A2407" w:rsidP="00357C73" w:rsidR="003A24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407" w:rsidP="00357C73" w:rsidR="003A2407">
      <w:pPr>
        <w:spacing w:lineRule="auto" w:line="240" w:after="0"/>
      </w:pPr>
      <w:r>
        <w:separator/>
      </w:r>
    </w:p>
  </w:footnote>
  <w:footnote w:id="0" w:type="continuationSeparator">
    <w:p w:rsidRDefault="003A2407" w:rsidP="00357C73" w:rsidR="003A24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419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46C31">
          <w:rPr>
            <w:rFonts w:cs="Times New Roman" w:hAnsi="Times New Roman" w:ascii="Times New Roman"/>
            <w:sz w:val="24"/>
            <w:szCs w:val="24"/>
          </w:rPr>
          <w:t>t-859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74342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2419E"/>
    <w:rsid w:val="00943105"/>
    <w:rsid w:val="00976A7A"/>
    <w:rsid w:val="00976CFF"/>
    <w:rsid w:val="00981546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7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34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34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34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34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7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34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34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3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34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E R L A , d.o.o. za izdavaštvo, tiskarske usluge, i dizajn</izvorni_sadrzaj>
    <derivirana_varijabla naziv="DomainObject.Predmet.ProtustrankaFormated_1">  M E R L A , d.o.o. za izdavaštvo, tiskarske usluge, i dizajn</derivirana_varijabla>
  </DomainObject.Predmet.ProtustrankaFormated>
  <DomainObject.Predmet.ProtustrankaFormatedOIB>
    <izvorni_sadrzaj>  M E R L A , d.o.o. za izdavaštvo, tiskarske usluge, i dizajn, OIB 52672874270</izvorni_sadrzaj>
    <derivirana_varijabla naziv="DomainObject.Predmet.ProtustrankaFormatedOIB_1">  M E R L A , d.o.o. za izdavaštvo, tiskarske usluge, i dizajn, OIB 52672874270</derivirana_varijabla>
  </DomainObject.Predmet.ProtustrankaFormatedOIB>
  <DomainObject.Predmet.ProtustrankaFormatedWithAdress>
    <izvorni_sadrzaj> M E R L A , d.o.o. za izdavaštvo, tiskarske usluge, i dizajn, Stjepana Radića 56, 22000 Šibenik</izvorni_sadrzaj>
    <derivirana_varijabla naziv="DomainObject.Predmet.ProtustrankaFormatedWithAdress_1"> M E R L A , d.o.o. za izdavaštvo, tiskarske usluge, i dizajn, Stjepana Radića 56, 22000 Šibenik</derivirana_varijabla>
  </DomainObject.Predmet.ProtustrankaFormatedWithAdress>
  <DomainObject.Predmet.ProtustrankaFormatedWithAdressOIB>
    <izvorni_sadrzaj> M E R L A , d.o.o. za izdavaštvo, tiskarske usluge, i dizajn, OIB 52672874270, Stjepana Radića 56, 22000 Šibenik</izvorni_sadrzaj>
    <derivirana_varijabla naziv="DomainObject.Predmet.ProtustrankaFormatedWithAdressOIB_1"> M E R L A , d.o.o. za izdavaštvo, tiskarske usluge, i dizajn, OIB 52672874270, Stjepana Radića 56, 22000 Šibenik</derivirana_varijabla>
  </DomainObject.Predmet.ProtustrankaFormatedWithAdressOIB>
  <DomainObject.Predmet.ProtustrankaWithAdress>
    <izvorni_sadrzaj>M E R L A , d.o.o. za izdavaštvo, tiskarske usluge, i dizajn Stjepana Radića 56, 22000 Šibenik</izvorni_sadrzaj>
    <derivirana_varijabla naziv="DomainObject.Predmet.ProtustrankaWithAdress_1">M E R L A , d.o.o. za izdavaštvo, tiskarske usluge, i dizajn Stjepana Radića 56, 22000 Šibenik</derivirana_varijabla>
  </DomainObject.Predmet.ProtustrankaWithAdress>
  <DomainObject.Predmet.ProtustrankaWithAdressOIB>
    <izvorni_sadrzaj>M E R L A , d.o.o. za izdavaštvo, tiskarske usluge, i dizajn, OIB 52672874270, Stjepana Radića 56, 22000 Šibenik</izvorni_sadrzaj>
    <derivirana_varijabla naziv="DomainObject.Predmet.ProtustrankaWithAdressOIB_1">M E R L A , d.o.o. za izdavaštvo, tiskarske usluge, i dizajn, OIB 52672874270, Stjepana Radića 56, 22000 Šibenik</derivirana_varijabla>
  </DomainObject.Predmet.ProtustrankaWithAdressOIB>
  <DomainObject.Predmet.ProtustrankaNazivFormated>
    <izvorni_sadrzaj>M E R L A , d.o.o. za izdavaštvo, tiskarske usluge, i dizajn</izvorni_sadrzaj>
    <derivirana_varijabla naziv="DomainObject.Predmet.ProtustrankaNazivFormated_1">M E R L A , d.o.o. za izdavaštvo, tiskarske usluge, i dizajn</derivirana_varijabla>
  </DomainObject.Predmet.ProtustrankaNazivFormated>
  <DomainObject.Predmet.ProtustrankaNazivFormatedOIB>
    <izvorni_sadrzaj>M E R L A , d.o.o. za izdavaštvo, tiskarske usluge, i dizajn, OIB 52672874270</izvorni_sadrzaj>
    <derivirana_varijabla naziv="DomainObject.Predmet.ProtustrankaNazivFormatedOIB_1">M E R L A , d.o.o. za izdavaštvo, tiskarske usluge, i dizajn, OIB 52672874270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 E R L A , d.o.o. za izdavaštvo, tiskarske usluge, i dizajn</item>
    </izvorni_sadrzaj>
    <derivirana_varijabla naziv="DomainObject.Predmet.ProtuStrankaListFormated_1">
      <item>M E R L A , d.o.o. za izdavaštvo, tiskarske usluge, i dizajn</item>
    </derivirana_varijabla>
  </DomainObject.Predmet.ProtuStrankaListFormated>
  <DomainObject.Predmet.ProtuStrankaListFormatedOIB>
    <izvorni_sadrzaj>
      <item>M E R L A , d.o.o. za izdavaštvo, tiskarske usluge, i dizajn, OIB 52672874270</item>
    </izvorni_sadrzaj>
    <derivirana_varijabla naziv="DomainObject.Predmet.ProtuStrankaListFormatedOIB_1">
      <item>M E R L A , d.o.o. za izdavaštvo, tiskarske usluge, i dizajn, OIB 52672874270</item>
    </derivirana_varijabla>
  </DomainObject.Predmet.ProtuStrankaListFormatedOIB>
  <DomainObject.Predmet.ProtuStrankaListFormatedWithAdress>
    <izvorni_sadrzaj>
      <item>M E R L A , d.o.o. za izdavaštvo, tiskarske usluge, i dizajn, Stjepana Radića 56, 22000 Šibenik</item>
    </izvorni_sadrzaj>
    <derivirana_varijabla naziv="DomainObject.Predmet.ProtuStrankaListFormatedWithAdress_1">
      <item>M E R L A , d.o.o. za izdavaštvo, tiskarske usluge, i dizajn, Stjepana Radića 56, 22000 Šibenik</item>
    </derivirana_varijabla>
  </DomainObject.Predmet.ProtuStrankaListFormatedWithAdress>
  <DomainObject.Predmet.ProtuStrankaListFormatedWithAdressOIB>
    <izvorni_sadrzaj>
      <item>M E R L A , d.o.o. za izdavaštvo, tiskarske usluge, i dizajn, OIB 52672874270, Stjepana Radića 56, 22000 Šibenik</item>
    </izvorni_sadrzaj>
    <derivirana_varijabla naziv="DomainObject.Predmet.ProtuStrankaListFormatedWithAdressOIB_1">
      <item>M E R L A , d.o.o. za izdavaštvo, tiskarske usluge, i dizajn, OIB 52672874270, Stjepana Radića 56, 22000 Šibenik</item>
    </derivirana_varijabla>
  </DomainObject.Predmet.ProtuStrankaListFormatedWithAdressOIB>
  <DomainObject.Predmet.ProtuStrankaListNazivFormated>
    <izvorni_sadrzaj>
      <item>M E R L A , d.o.o. za izdavaštvo, tiskarske usluge, i dizajn</item>
    </izvorni_sadrzaj>
    <derivirana_varijabla naziv="DomainObject.Predmet.ProtuStrankaListNazivFormated_1">
      <item>M E R L A , d.o.o. za izdavaštvo, tiskarske usluge, i dizajn</item>
    </derivirana_varijabla>
  </DomainObject.Predmet.ProtuStrankaListNazivFormated>
  <DomainObject.Predmet.ProtuStrankaListNazivFormatedOIB>
    <izvorni_sadrzaj>
      <item>M E R L A , d.o.o. za izdavaštvo, tiskarske usluge, i dizajn, OIB 52672874270</item>
    </izvorni_sadrzaj>
    <derivirana_varijabla naziv="DomainObject.Predmet.ProtuStrankaListNazivFormatedOIB_1">
      <item>M E R L A , d.o.o. za izdavaštvo, tiskarske usluge, i dizajn, OIB 52672874270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 E R L A , d.o.o. za izdavaštvo, tiskarske usluge, i dizajn</izvorni_sadrzaj>
    <derivirana_varijabla naziv="DomainObject.Predmet.ProtustrankaIDrugi_1">M E R L A , d.o.o. za izdavaštvo, tiskarske usluge, i dizajn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 E R L A , d.o.o. za izdavaštvo, tiskarske usluge, i dizajn, OIB 52672874270, Stjepana Radića 56, 22000 Šibenik</izvorni_sadrzaj>
    <derivirana_varijabla naziv="DomainObject.Predmet.ProtustrankaIDrugiAdressOIB_1">M E R L A , d.o.o. za izdavaštvo, tiskarske usluge, i dizajn, OIB 52672874270, Stjepana Radića 56,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 E R L A , d.o.o. za izdavaštvo, tiskarske usluge, i dizajn</item>
    </izvorni_sadrzaj>
    <derivirana_varijabla naziv="DomainObject.Predmet.SudioniciListNaziv_1">
      <item>FINA - Podružnica Šibenik</item>
      <item>M E R L A , d.o.o. za izdavaštvo, tiskarske usluge, i dizajn</item>
    </derivirana_varijabla>
  </DomainObject.Predmet.SudioniciListNaziv>
  <DomainObject.Predmet.SudioniciListAdressOIB>
    <izvorni_sadrzaj>
      <item>FINA - Podružnica Šibenik, OIB 85821130368, Perivoj L. Marune 1,22000 Šibenik</item>
      <item>M E R L A , d.o.o. za izdavaštvo, tiskarske usluge, i dizajn, OIB 52672874270, Stjepana Radića 56,22000 Šibenik</item>
    </izvorni_sadrzaj>
    <derivirana_varijabla naziv="DomainObject.Predmet.SudioniciListAdressOIB_1">
      <item>FINA - Podružnica Šibenik, OIB 85821130368, Perivoj L. Marune 1,22000 Šibenik</item>
      <item>M E R L A , d.o.o. za izdavaštvo, tiskarske usluge, i dizajn, OIB 52672874270, Stjepana Radića 56,22000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52672874270</item>
    </izvorni_sadrzaj>
    <derivirana_varijabla naziv="DomainObject.Predmet.SudioniciListNazivOIB_1">
      <item>, OIB 85821130368</item>
      <item>, OIB 52672874270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2263</properties:Characters>
  <properties:Lines>72</properties:Lines>
  <properties:Paragraphs>19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