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56ca" w14:paraId="87d56ca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9257EE">
        <w:t>189</w:t>
      </w:r>
      <w:proofErr w:type="spellEnd"/>
      <w:r w:rsidR="00500D95">
        <w:t>/</w:t>
      </w:r>
      <w:proofErr w:type="spellStart"/>
      <w:r w:rsidR="00500D95">
        <w:t>1</w:t>
      </w:r>
      <w:r w:rsidR="00E646B4">
        <w:t>7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B22778">
        <w:t xml:space="preserve"> HIDRAULIKA I </w:t>
      </w:r>
      <w:proofErr w:type="spellStart"/>
      <w:r w:rsidR="00B22778">
        <w:t>VULKANIZERSTVO</w:t>
      </w:r>
      <w:proofErr w:type="spellEnd"/>
      <w:r w:rsidR="00B22778">
        <w:t xml:space="preserve"> d.o.o. Velika </w:t>
      </w:r>
      <w:proofErr w:type="spellStart"/>
      <w:r w:rsidR="00B22778">
        <w:t>Ves</w:t>
      </w:r>
      <w:proofErr w:type="spellEnd"/>
      <w:r w:rsidR="00B22778">
        <w:t xml:space="preserve">, Velika </w:t>
      </w:r>
      <w:proofErr w:type="spellStart"/>
      <w:r w:rsidR="00B22778">
        <w:t>Ves</w:t>
      </w:r>
      <w:proofErr w:type="spellEnd"/>
      <w:r w:rsidR="00B22778">
        <w:t xml:space="preserve"> </w:t>
      </w:r>
      <w:proofErr w:type="spellStart"/>
      <w:r w:rsidR="00B22778">
        <w:t>122</w:t>
      </w:r>
      <w:proofErr w:type="spellEnd"/>
      <w:r w:rsidR="00B22778">
        <w:t xml:space="preserve"> B, </w:t>
      </w:r>
      <w:proofErr w:type="spellStart"/>
      <w:r w:rsidR="00B22778">
        <w:t>OIB</w:t>
      </w:r>
      <w:proofErr w:type="spellEnd"/>
      <w:r w:rsidR="00B22778">
        <w:t xml:space="preserve">: </w:t>
      </w:r>
      <w:proofErr w:type="spellStart"/>
      <w:r w:rsidR="00B22778">
        <w:t>39326589982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646B4">
        <w:t>21</w:t>
      </w:r>
      <w:proofErr w:type="spellEnd"/>
      <w:r w:rsidR="00C82343">
        <w:t xml:space="preserve">. </w:t>
      </w:r>
      <w:r w:rsidR="00E646B4">
        <w:t>travnja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5C2516" w:rsidRPr="005C2516">
        <w:t xml:space="preserve"> </w:t>
      </w:r>
      <w:r w:rsidR="00B22778">
        <w:t xml:space="preserve">HIDRAULIKA I </w:t>
      </w:r>
      <w:proofErr w:type="spellStart"/>
      <w:r w:rsidR="00B22778">
        <w:t>VULKANIZERSTVO</w:t>
      </w:r>
      <w:proofErr w:type="spellEnd"/>
      <w:r w:rsidR="00B22778">
        <w:t xml:space="preserve"> d.o.o. Velika </w:t>
      </w:r>
      <w:proofErr w:type="spellStart"/>
      <w:r w:rsidR="00B22778">
        <w:t>Ves</w:t>
      </w:r>
      <w:proofErr w:type="spellEnd"/>
      <w:r w:rsidR="00B22778">
        <w:t xml:space="preserve">, Velika </w:t>
      </w:r>
      <w:proofErr w:type="spellStart"/>
      <w:r w:rsidR="00B22778">
        <w:t>Ves</w:t>
      </w:r>
      <w:proofErr w:type="spellEnd"/>
      <w:r w:rsidR="00B22778">
        <w:t xml:space="preserve"> </w:t>
      </w:r>
      <w:proofErr w:type="spellStart"/>
      <w:r w:rsidR="00B22778">
        <w:t>122</w:t>
      </w:r>
      <w:proofErr w:type="spellEnd"/>
      <w:r w:rsidR="00B22778">
        <w:t xml:space="preserve"> B, </w:t>
      </w:r>
      <w:proofErr w:type="spellStart"/>
      <w:r w:rsidR="00B22778">
        <w:t>OIB</w:t>
      </w:r>
      <w:proofErr w:type="spellEnd"/>
      <w:r w:rsidR="00B22778">
        <w:t xml:space="preserve">: </w:t>
      </w:r>
      <w:proofErr w:type="spellStart"/>
      <w:r w:rsidR="00B22778">
        <w:t>39326589982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5C2516">
        <w:t xml:space="preserve"> </w:t>
      </w:r>
      <w:r w:rsidR="00B22778">
        <w:t xml:space="preserve">Damir Cincar, Osijek, Sv. Ane </w:t>
      </w:r>
      <w:proofErr w:type="spellStart"/>
      <w:r w:rsidR="00B22778">
        <w:t>15b</w:t>
      </w:r>
      <w:proofErr w:type="spellEnd"/>
      <w:r w:rsidR="00B22778">
        <w:t xml:space="preserve">, </w:t>
      </w:r>
      <w:proofErr w:type="spellStart"/>
      <w:r w:rsidR="00B22778">
        <w:t>OIB</w:t>
      </w:r>
      <w:proofErr w:type="spellEnd"/>
      <w:r w:rsidR="00B22778">
        <w:t xml:space="preserve">: </w:t>
      </w:r>
      <w:proofErr w:type="spellStart"/>
      <w:r w:rsidR="00B22778">
        <w:t>60464850994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F872F2" w:rsidR="00F872F2" w:rsidRPr="001A5DDD">
      <w:pPr>
        <w:pStyle w:val="Odlomakpopisa"/>
        <w:numPr>
          <w:ilvl w:val="0"/>
          <w:numId w:val="3"/>
        </w:numPr>
        <w:jc w:val="both"/>
        <w:rPr>
          <w:b/>
          <w:bCs/>
        </w:rPr>
      </w:pPr>
      <w:r w:rsidRPr="001A5DDD">
        <w:rPr>
          <w:bCs/>
        </w:rPr>
        <w:t>O</w:t>
      </w:r>
      <w:r w:rsidR="00F7152E" w:rsidRPr="001A5DDD">
        <w:rPr>
          <w:bCs/>
        </w:rPr>
        <w:t xml:space="preserve">vo rješenje objavit će </w:t>
      </w:r>
      <w:r w:rsidR="00520DFA" w:rsidRPr="001A5DDD">
        <w:rPr>
          <w:bCs/>
        </w:rPr>
        <w:t xml:space="preserve">se </w:t>
      </w:r>
      <w:r w:rsidR="00182B44" w:rsidRPr="001A5DDD">
        <w:rPr>
          <w:bCs/>
        </w:rPr>
        <w:t>na mrežnoj stranici e-Oglasna ploča sudov</w:t>
      </w:r>
      <w:r w:rsidR="008F3526" w:rsidRPr="001A5DDD">
        <w:rPr>
          <w:bCs/>
        </w:rPr>
        <w:t>a i dostaviti registru</w:t>
      </w:r>
      <w:r w:rsidR="00FC65F4" w:rsidRPr="001A5DDD">
        <w:rPr>
          <w:bCs/>
        </w:rPr>
        <w:t xml:space="preserve"> </w:t>
      </w:r>
      <w:r w:rsidR="00B22778">
        <w:rPr>
          <w:bCs/>
        </w:rPr>
        <w:t>suda</w:t>
      </w:r>
      <w:r w:rsidR="002D32AA" w:rsidRPr="001A5DDD">
        <w:rPr>
          <w:bCs/>
        </w:rPr>
        <w:t xml:space="preserve"> nadležnom za dužnika</w:t>
      </w:r>
      <w:r w:rsidR="008F3526" w:rsidRPr="001A5DDD">
        <w:rPr>
          <w:bCs/>
        </w:rPr>
        <w:t>.</w:t>
      </w: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C034EC">
        <w:t>13</w:t>
      </w:r>
      <w:proofErr w:type="spellEnd"/>
      <w:r w:rsidR="00F7152E">
        <w:t xml:space="preserve">. </w:t>
      </w:r>
      <w:r w:rsidR="00C034EC">
        <w:t>listopada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0A4234">
        <w:t>24</w:t>
      </w:r>
      <w:proofErr w:type="spellEnd"/>
      <w:r w:rsidR="00DC51C2">
        <w:t>.</w:t>
      </w:r>
      <w:r w:rsidR="00794266">
        <w:t xml:space="preserve"> </w:t>
      </w:r>
      <w:r w:rsidR="000A4234">
        <w:t>veljače</w:t>
      </w:r>
      <w:r w:rsidR="00F7152E">
        <w:t xml:space="preserve"> </w:t>
      </w:r>
      <w:proofErr w:type="spellStart"/>
      <w:r w:rsidR="000A4234">
        <w:t>2017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9257EE">
        <w:t>189</w:t>
      </w:r>
      <w:proofErr w:type="spellEnd"/>
      <w:r w:rsidR="00F7152E">
        <w:t>/</w:t>
      </w:r>
      <w:proofErr w:type="spellStart"/>
      <w:r w:rsidR="00F7152E">
        <w:t>1</w:t>
      </w:r>
      <w:r w:rsidR="00E646B4">
        <w:t>7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9257EE">
        <w:t>189</w:t>
      </w:r>
      <w:proofErr w:type="spellEnd"/>
      <w:r>
        <w:t>/</w:t>
      </w:r>
      <w:proofErr w:type="spellStart"/>
      <w:r>
        <w:t>1</w:t>
      </w:r>
      <w:r w:rsidR="00E646B4">
        <w:t>7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A4234">
        <w:t>21</w:t>
      </w:r>
      <w:proofErr w:type="spellEnd"/>
      <w:r w:rsidR="00C82343">
        <w:t xml:space="preserve">. </w:t>
      </w:r>
      <w:r w:rsidR="000A4234">
        <w:t>travnja</w:t>
      </w:r>
      <w:r w:rsidR="004547E6">
        <w:t xml:space="preserve">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9257EE">
        <w:t>suda</w:t>
      </w:r>
      <w:r w:rsidR="00F872F2">
        <w:t xml:space="preserve"> 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0A4234">
        <w:t>21.5</w:t>
      </w:r>
      <w:proofErr w:type="spellEnd"/>
      <w:r w:rsidR="000A4234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A7C89FE"/>
    <w:lvl w:tplc="5358EC82" w:ilvl="0">
      <w:start w:val="1"/>
      <w:numFmt w:val="upperRoman"/>
      <w:lvlText w:val="%1."/>
      <w:lvlJc w:val="left"/>
      <w:pPr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5385E"/>
    <w:rsid w:val="0006489C"/>
    <w:rsid w:val="00086CC9"/>
    <w:rsid w:val="000A4234"/>
    <w:rsid w:val="000A5166"/>
    <w:rsid w:val="000C2DFC"/>
    <w:rsid w:val="000C47AE"/>
    <w:rsid w:val="000D4D65"/>
    <w:rsid w:val="000E21FB"/>
    <w:rsid w:val="000E2809"/>
    <w:rsid w:val="000E5277"/>
    <w:rsid w:val="000E6A82"/>
    <w:rsid w:val="000F2684"/>
    <w:rsid w:val="000F7D43"/>
    <w:rsid w:val="00100988"/>
    <w:rsid w:val="0010172D"/>
    <w:rsid w:val="00101B09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422"/>
    <w:rsid w:val="001648A2"/>
    <w:rsid w:val="0016669B"/>
    <w:rsid w:val="00166A89"/>
    <w:rsid w:val="0017007B"/>
    <w:rsid w:val="00171061"/>
    <w:rsid w:val="001741F6"/>
    <w:rsid w:val="0017474D"/>
    <w:rsid w:val="00177416"/>
    <w:rsid w:val="00180465"/>
    <w:rsid w:val="00182B44"/>
    <w:rsid w:val="00185C1F"/>
    <w:rsid w:val="00196E2D"/>
    <w:rsid w:val="001A236B"/>
    <w:rsid w:val="001A5DDD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3EE1"/>
    <w:rsid w:val="0023655B"/>
    <w:rsid w:val="0023719D"/>
    <w:rsid w:val="00241BA3"/>
    <w:rsid w:val="0024241D"/>
    <w:rsid w:val="00265AB9"/>
    <w:rsid w:val="00270458"/>
    <w:rsid w:val="0027136F"/>
    <w:rsid w:val="002768C9"/>
    <w:rsid w:val="00282680"/>
    <w:rsid w:val="002833A2"/>
    <w:rsid w:val="00285EB1"/>
    <w:rsid w:val="00291A4E"/>
    <w:rsid w:val="00293A9C"/>
    <w:rsid w:val="002962A1"/>
    <w:rsid w:val="002B0E74"/>
    <w:rsid w:val="002B6B2E"/>
    <w:rsid w:val="002C3E90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822C9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3A60"/>
    <w:rsid w:val="003D57E1"/>
    <w:rsid w:val="003F3302"/>
    <w:rsid w:val="003F7AC3"/>
    <w:rsid w:val="0040224C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37A2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275D5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2516"/>
    <w:rsid w:val="005C5E86"/>
    <w:rsid w:val="005D2979"/>
    <w:rsid w:val="005D7612"/>
    <w:rsid w:val="005E039E"/>
    <w:rsid w:val="005E2E65"/>
    <w:rsid w:val="005E4BB4"/>
    <w:rsid w:val="005E71AC"/>
    <w:rsid w:val="005F1F58"/>
    <w:rsid w:val="005F2677"/>
    <w:rsid w:val="005F728A"/>
    <w:rsid w:val="005F7E0A"/>
    <w:rsid w:val="00601065"/>
    <w:rsid w:val="00603672"/>
    <w:rsid w:val="0061104E"/>
    <w:rsid w:val="00617B3C"/>
    <w:rsid w:val="00620F5C"/>
    <w:rsid w:val="00622640"/>
    <w:rsid w:val="00633565"/>
    <w:rsid w:val="006369CD"/>
    <w:rsid w:val="0064093F"/>
    <w:rsid w:val="00642B53"/>
    <w:rsid w:val="0064528A"/>
    <w:rsid w:val="00652E01"/>
    <w:rsid w:val="00657D28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D5B"/>
    <w:rsid w:val="00797E65"/>
    <w:rsid w:val="007A0C8E"/>
    <w:rsid w:val="007A1CFE"/>
    <w:rsid w:val="007A4E0F"/>
    <w:rsid w:val="007A7685"/>
    <w:rsid w:val="007B033A"/>
    <w:rsid w:val="007B3200"/>
    <w:rsid w:val="007B5D72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28D"/>
    <w:rsid w:val="00893C95"/>
    <w:rsid w:val="00893D86"/>
    <w:rsid w:val="008947C0"/>
    <w:rsid w:val="008A0704"/>
    <w:rsid w:val="008B2488"/>
    <w:rsid w:val="008B2A0D"/>
    <w:rsid w:val="008B33A8"/>
    <w:rsid w:val="008C5A9C"/>
    <w:rsid w:val="008C6F7D"/>
    <w:rsid w:val="008D5FDB"/>
    <w:rsid w:val="008E16DA"/>
    <w:rsid w:val="008E47B8"/>
    <w:rsid w:val="008E5796"/>
    <w:rsid w:val="008F1997"/>
    <w:rsid w:val="008F3526"/>
    <w:rsid w:val="008F6A36"/>
    <w:rsid w:val="009028E3"/>
    <w:rsid w:val="00902A10"/>
    <w:rsid w:val="009045AE"/>
    <w:rsid w:val="0090544A"/>
    <w:rsid w:val="00905EAD"/>
    <w:rsid w:val="00912C8A"/>
    <w:rsid w:val="00920BA1"/>
    <w:rsid w:val="009240E0"/>
    <w:rsid w:val="009257EE"/>
    <w:rsid w:val="009332EB"/>
    <w:rsid w:val="00941927"/>
    <w:rsid w:val="009432F9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33D1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778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53B4"/>
    <w:rsid w:val="00B82439"/>
    <w:rsid w:val="00B95DE8"/>
    <w:rsid w:val="00B97E94"/>
    <w:rsid w:val="00BA717F"/>
    <w:rsid w:val="00BB75B3"/>
    <w:rsid w:val="00BC0132"/>
    <w:rsid w:val="00BC36BB"/>
    <w:rsid w:val="00BC790F"/>
    <w:rsid w:val="00BD0AAD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34EC"/>
    <w:rsid w:val="00C06166"/>
    <w:rsid w:val="00C1066C"/>
    <w:rsid w:val="00C10951"/>
    <w:rsid w:val="00C12BAD"/>
    <w:rsid w:val="00C163C5"/>
    <w:rsid w:val="00C1687F"/>
    <w:rsid w:val="00C206D7"/>
    <w:rsid w:val="00C245FC"/>
    <w:rsid w:val="00C3415C"/>
    <w:rsid w:val="00C43139"/>
    <w:rsid w:val="00C43EBD"/>
    <w:rsid w:val="00C55503"/>
    <w:rsid w:val="00C62663"/>
    <w:rsid w:val="00C64A8D"/>
    <w:rsid w:val="00C6515D"/>
    <w:rsid w:val="00C76909"/>
    <w:rsid w:val="00C82343"/>
    <w:rsid w:val="00C86071"/>
    <w:rsid w:val="00C95192"/>
    <w:rsid w:val="00CA0FF9"/>
    <w:rsid w:val="00CA3990"/>
    <w:rsid w:val="00CA77CA"/>
    <w:rsid w:val="00CB2ECA"/>
    <w:rsid w:val="00CC0471"/>
    <w:rsid w:val="00CC1A68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25644"/>
    <w:rsid w:val="00D34B33"/>
    <w:rsid w:val="00D36500"/>
    <w:rsid w:val="00D36A9D"/>
    <w:rsid w:val="00D41285"/>
    <w:rsid w:val="00D44BFA"/>
    <w:rsid w:val="00D4679F"/>
    <w:rsid w:val="00D56BD8"/>
    <w:rsid w:val="00D60544"/>
    <w:rsid w:val="00D62ED6"/>
    <w:rsid w:val="00D917EA"/>
    <w:rsid w:val="00DB052E"/>
    <w:rsid w:val="00DB097D"/>
    <w:rsid w:val="00DB32BC"/>
    <w:rsid w:val="00DB5722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46B4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D6802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0DBA"/>
    <w:rsid w:val="00F32145"/>
    <w:rsid w:val="00F34306"/>
    <w:rsid w:val="00F36582"/>
    <w:rsid w:val="00F42964"/>
    <w:rsid w:val="00F53471"/>
    <w:rsid w:val="00F56EAE"/>
    <w:rsid w:val="00F63804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872F2"/>
    <w:rsid w:val="00F916A6"/>
    <w:rsid w:val="00F92133"/>
    <w:rsid w:val="00F96CB6"/>
    <w:rsid w:val="00FC5B18"/>
    <w:rsid w:val="00FC65F4"/>
    <w:rsid w:val="00FC7DC5"/>
    <w:rsid w:val="00FD0D3C"/>
    <w:rsid w:val="00FD16AB"/>
    <w:rsid w:val="00FD7170"/>
    <w:rsid w:val="00FE0E09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62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2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2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2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2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62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2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2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2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2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St-189/2017</izvorni_sadrzaj>
    <derivirana_varijabla naziv="DomainObject.Predmet.OznakaBroj_1">St-189/2017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HIDRAULIKA I VULKANIZERSTVO d.o.o.</izvorni_sadrzaj>
    <derivirana_varijabla naziv="DomainObject.Predmet.ProtustrankaFormated_1">  HIDRAULIKA I VULKANIZERSTVO d.o.o.</derivirana_varijabla>
  </DomainObject.Predmet.ProtustrankaFormated>
  <DomainObject.Predmet.ProtustrankaFormatedOIB>
    <izvorni_sadrzaj>  HIDRAULIKA I VULKANIZERSTVO d.o.o., OIB 39326589982</izvorni_sadrzaj>
    <derivirana_varijabla naziv="DomainObject.Predmet.ProtustrankaFormatedOIB_1">  HIDRAULIKA I VULKANIZERSTVO d.o.o., OIB 39326589982</derivirana_varijabla>
  </DomainObject.Predmet.ProtustrankaFormatedOIB>
  <DomainObject.Predmet.ProtustrankaFormatedWithAdress>
    <izvorni_sadrzaj> HIDRAULIKA I VULKANIZERSTVO d.o.o., Velika Ves 122 B, 49000 Velika Ves</izvorni_sadrzaj>
    <derivirana_varijabla naziv="DomainObject.Predmet.ProtustrankaFormatedWithAdress_1"> HIDRAULIKA I VULKANIZERSTVO d.o.o., Velika Ves 122 B, 49000 Velika Ves</derivirana_varijabla>
  </DomainObject.Predmet.ProtustrankaFormatedWithAdress>
  <DomainObject.Predmet.ProtustrankaFormatedWithAdressOIB>
    <izvorni_sadrzaj> HIDRAULIKA I VULKANIZERSTVO d.o.o., OIB 39326589982, Velika Ves 122 B, 49000 Velika Ves</izvorni_sadrzaj>
    <derivirana_varijabla naziv="DomainObject.Predmet.ProtustrankaFormatedWithAdressOIB_1"> HIDRAULIKA I VULKANIZERSTVO d.o.o., OIB 39326589982, Velika Ves 122 B, 49000 Velika Ves</derivirana_varijabla>
  </DomainObject.Predmet.ProtustrankaFormatedWithAdressOIB>
  <DomainObject.Predmet.ProtustrankaWithAdress>
    <izvorni_sadrzaj>HIDRAULIKA I VULKANIZERSTVO d.o.o. Velika Ves 122 B, 49000 Velika Ves</izvorni_sadrzaj>
    <derivirana_varijabla naziv="DomainObject.Predmet.ProtustrankaWithAdress_1">HIDRAULIKA I VULKANIZERSTVO d.o.o. Velika Ves 122 B, 49000 Velika Ves</derivirana_varijabla>
  </DomainObject.Predmet.ProtustrankaWithAdress>
  <DomainObject.Predmet.ProtustrankaWithAdressOIB>
    <izvorni_sadrzaj>HIDRAULIKA I VULKANIZERSTVO d.o.o., OIB 39326589982, Velika Ves 122 B, 49000 Velika Ves</izvorni_sadrzaj>
    <derivirana_varijabla naziv="DomainObject.Predmet.ProtustrankaWithAdressOIB_1">HIDRAULIKA I VULKANIZERSTVO d.o.o., OIB 39326589982, Velika Ves 122 B, 49000 Velika Ves</derivirana_varijabla>
  </DomainObject.Predmet.ProtustrankaWithAdressOIB>
  <DomainObject.Predmet.ProtustrankaNazivFormated>
    <izvorni_sadrzaj>HIDRAULIKA I VULKANIZERSTVO d.o.o.</izvorni_sadrzaj>
    <derivirana_varijabla naziv="DomainObject.Predmet.ProtustrankaNazivFormated_1">HIDRAULIKA I VULKANIZERSTVO d.o.o.</derivirana_varijabla>
  </DomainObject.Predmet.ProtustrankaNazivFormated>
  <DomainObject.Predmet.ProtustrankaNazivFormatedOIB>
    <izvorni_sadrzaj>HIDRAULIKA I VULKANIZERSTVO d.o.o., OIB 39326589982</izvorni_sadrzaj>
    <derivirana_varijabla naziv="DomainObject.Predmet.ProtustrankaNazivFormatedOIB_1">HIDRAULIKA I VULKANIZERSTVO d.o.o., OIB 39326589982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HIDRAULIKA I VULKANIZERSTVO d.o.o.</item>
    </izvorni_sadrzaj>
    <derivirana_varijabla naziv="DomainObject.Predmet.ProtuStrankaListFormated_1">
      <item>HIDRAULIKA I VULKANIZERSTVO d.o.o.</item>
    </derivirana_varijabla>
  </DomainObject.Predmet.ProtuStrankaListFormated>
  <DomainObject.Predmet.ProtuStrankaListFormatedOIB>
    <izvorni_sadrzaj>
      <item>HIDRAULIKA I VULKANIZERSTVO d.o.o., OIB 39326589982</item>
    </izvorni_sadrzaj>
    <derivirana_varijabla naziv="DomainObject.Predmet.ProtuStrankaListFormatedOIB_1">
      <item>HIDRAULIKA I VULKANIZERSTVO d.o.o., OIB 39326589982</item>
    </derivirana_varijabla>
  </DomainObject.Predmet.ProtuStrankaListFormatedOIB>
  <DomainObject.Predmet.ProtuStrankaListFormatedWithAdress>
    <izvorni_sadrzaj>
      <item>HIDRAULIKA I VULKANIZERSTVO d.o.o., Velika Ves 122 B, 49000 Velika Ves</item>
    </izvorni_sadrzaj>
    <derivirana_varijabla naziv="DomainObject.Predmet.ProtuStrankaListFormatedWithAdress_1">
      <item>HIDRAULIKA I VULKANIZERSTVO d.o.o., Velika Ves 122 B, 49000 Velika Ves</item>
    </derivirana_varijabla>
  </DomainObject.Predmet.ProtuStrankaListFormatedWithAdress>
  <DomainObject.Predmet.ProtuStrankaListFormatedWithAdressOIB>
    <izvorni_sadrzaj>
      <item>HIDRAULIKA I VULKANIZERSTVO d.o.o., OIB 39326589982, Velika Ves 122 B, 49000 Velika Ves</item>
    </izvorni_sadrzaj>
    <derivirana_varijabla naziv="DomainObject.Predmet.ProtuStrankaListFormatedWithAdressOIB_1">
      <item>HIDRAULIKA I VULKANIZERSTVO d.o.o., OIB 39326589982, Velika Ves 122 B, 49000 Velika Ves</item>
    </derivirana_varijabla>
  </DomainObject.Predmet.ProtuStrankaListFormatedWithAdressOIB>
  <DomainObject.Predmet.ProtuStrankaListNazivFormated>
    <izvorni_sadrzaj>
      <item>HIDRAULIKA I VULKANIZERSTVO d.o.o.</item>
    </izvorni_sadrzaj>
    <derivirana_varijabla naziv="DomainObject.Predmet.ProtuStrankaListNazivFormated_1">
      <item>HIDRAULIKA I VULKANIZERSTVO d.o.o.</item>
    </derivirana_varijabla>
  </DomainObject.Predmet.ProtuStrankaListNazivFormated>
  <DomainObject.Predmet.ProtuStrankaListNazivFormatedOIB>
    <izvorni_sadrzaj>
      <item>HIDRAULIKA I VULKANIZERSTVO d.o.o., OIB 39326589982</item>
    </izvorni_sadrzaj>
    <derivirana_varijabla naziv="DomainObject.Predmet.ProtuStrankaListNazivFormatedOIB_1">
      <item>HIDRAULIKA I VULKANIZERSTVO d.o.o., OIB 39326589982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HIDRAULIKA I VULKANIZERSTVO d.o.o.</izvorni_sadrzaj>
    <derivirana_varijabla naziv="DomainObject.Predmet.ProtustrankaIDrugi_1">HIDRAULIKA I VULKANIZERSTVO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HIDRAULIKA I VULKANIZERSTVO d.o.o., OIB 39326589982, Velika Ves 122 B, 49000 Velika Ves</izvorni_sadrzaj>
    <derivirana_varijabla naziv="DomainObject.Predmet.ProtustrankaIDrugiAdressOIB_1">HIDRAULIKA I VULKANIZERSTVO d.o.o., OIB 39326589982, Velika Ves 122 B, 49000 Velika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HIDRAULIKA I VULKANIZERSTVO d.o.o.</item>
      <item>FINA Regionalni centar Zagreb</item>
    </izvorni_sadrzaj>
    <derivirana_varijabla naziv="DomainObject.Predmet.SudioniciListNaziv_1">
      <item>HIDRAULIKA I VULKANIZERSTVO d.o.o.</item>
      <item>FINA Regionalni centar Zagreb</item>
    </derivirana_varijabla>
  </DomainObject.Predmet.SudioniciListNaziv>
  <DomainObject.Predmet.SudioniciListAdressOIB>
    <izvorni_sadrzaj>
      <item>HIDRAULIKA I VULKANIZERSTVO d.o.o., OIB 39326589982, Velika Ves 122 B,49000 Velika Ves</item>
      <item>FINA Regionalni centar Zagreb, OIB 85821130368, Trg svibanjskih žrtava 1995. 1,10000 Zagreb</item>
    </izvorni_sadrzaj>
    <derivirana_varijabla naziv="DomainObject.Predmet.SudioniciListAdressOIB_1">
      <item>HIDRAULIKA I VULKANIZERSTVO d.o.o., OIB 39326589982, Velika Ves 122 B,49000 Velika Ves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39326589982</item>
      <item>, OIB 85821130368</item>
    </izvorni_sadrzaj>
    <derivirana_varijabla naziv="DomainObject.Predmet.SudioniciListNazivOIB_1">
      <item>, OIB 39326589982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530F49-E39E-4018-87A7-486F977243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373</properties:Words>
  <properties:Characters>1938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2017-04-21T08:18:00Z</dcterms:created>
  <dc:creator>wsadmin</dc:creator>
  <cp:lastModifiedBy>Sanda Gučić</cp:lastModifiedBy>
  <cp:lastPrinted>2017-04-21T08:16:00Z</cp:lastPrinted>
  <dcterms:modified xmlns:xsi="http://www.w3.org/2001/XMLSchema-instance" xsi:type="dcterms:W3CDTF">2017-04-24T06:11:00Z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