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68697" w14:paraId="4CCC45BA" w:rsidRDefault="008C30C2" w:rsidP="008C30C2" w:rsidR="008C30C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39BD8F2" w:rsidRDefault="008C30C2" w:rsidP="008C30C2" w:rsidR="008C30C2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CDE96BB" w:rsidRDefault="008C30C2" w:rsidP="008C30C2" w:rsidR="008C30C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2493D1B" w:rsidRDefault="008C30C2" w:rsidP="008C30C2" w:rsidR="008C30C2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St-6056/2015             </w:t>
      </w:r>
    </w:p>
    <w:p w14:textId="77777777" w14:paraId="6EB9FEFC" w:rsidRDefault="008C30C2" w:rsidP="008C30C2" w:rsidR="008C30C2">
      <w:pPr>
        <w:rPr>
          <w:sz w:val="22"/>
          <w:szCs w:val="22"/>
        </w:rPr>
      </w:pPr>
    </w:p>
    <w:p w14:textId="77777777" w14:paraId="70780301" w:rsidRDefault="008C30C2" w:rsidP="008C30C2" w:rsidR="008C30C2">
      <w:pPr>
        <w:rPr>
          <w:sz w:val="22"/>
          <w:szCs w:val="22"/>
        </w:rPr>
      </w:pPr>
    </w:p>
    <w:p w14:textId="77777777" w14:paraId="47182823" w:rsidRDefault="008C30C2" w:rsidP="008C30C2" w:rsidR="008C30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 CENTAR ZA INFORMACIJSKE SUSTAVE d.o.o. – u likvidaciji, Zagreb, A. </w:t>
      </w:r>
      <w:proofErr w:type="spellStart"/>
      <w:r>
        <w:rPr>
          <w:sz w:val="22"/>
          <w:szCs w:val="22"/>
        </w:rPr>
        <w:t>Brešćenskog</w:t>
      </w:r>
      <w:proofErr w:type="spellEnd"/>
      <w:r>
        <w:rPr>
          <w:sz w:val="22"/>
          <w:szCs w:val="22"/>
        </w:rPr>
        <w:t xml:space="preserve"> 4, OIB 19338130474, temeljem odredbe članka 430. Stečajnog zakona (N. N. br. 71/15), dana 28. prosinca 2015.g.</w:t>
      </w:r>
    </w:p>
    <w:p w14:textId="77777777" w14:paraId="04C89A6A" w:rsidRDefault="008C30C2" w:rsidP="008C30C2" w:rsidR="008C30C2">
      <w:pPr>
        <w:jc w:val="both"/>
        <w:rPr>
          <w:sz w:val="22"/>
          <w:szCs w:val="22"/>
        </w:rPr>
      </w:pPr>
    </w:p>
    <w:p w14:textId="77777777" w14:paraId="1ED883DD" w:rsidRDefault="008C30C2" w:rsidP="008C30C2" w:rsidR="008C30C2">
      <w:pPr>
        <w:jc w:val="both"/>
        <w:rPr>
          <w:sz w:val="22"/>
          <w:szCs w:val="22"/>
        </w:rPr>
      </w:pPr>
    </w:p>
    <w:p w14:textId="77777777" w14:paraId="73478754" w:rsidRDefault="008C30C2" w:rsidP="008C30C2" w:rsidR="008C30C2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A1F9DC0" w:rsidRDefault="008C30C2" w:rsidP="008C30C2" w:rsidR="008C30C2">
      <w:pPr>
        <w:jc w:val="center"/>
        <w:rPr>
          <w:sz w:val="22"/>
          <w:szCs w:val="22"/>
        </w:rPr>
      </w:pPr>
    </w:p>
    <w:p w14:textId="77777777" w14:paraId="49F3885F" w:rsidRDefault="008C30C2" w:rsidP="008C30C2" w:rsidR="008C30C2">
      <w:pPr>
        <w:rPr>
          <w:b/>
          <w:sz w:val="22"/>
          <w:szCs w:val="22"/>
        </w:rPr>
      </w:pPr>
    </w:p>
    <w:p w14:textId="77777777" w14:paraId="1EC37224" w:rsidRDefault="008C30C2" w:rsidP="008C30C2" w:rsidR="008C30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CENTAR ZA INFORMACIJSKE SUSTAVE d.o.o. – u likvidaciji, Zagreb, A. </w:t>
      </w:r>
      <w:proofErr w:type="spellStart"/>
      <w:r>
        <w:rPr>
          <w:sz w:val="22"/>
          <w:szCs w:val="22"/>
        </w:rPr>
        <w:t>Brešćenskog</w:t>
      </w:r>
      <w:proofErr w:type="spellEnd"/>
      <w:r>
        <w:rPr>
          <w:sz w:val="22"/>
          <w:szCs w:val="22"/>
        </w:rPr>
        <w:t xml:space="preserve"> 4, OIB 19338130474.</w:t>
      </w:r>
    </w:p>
    <w:p w14:textId="77777777" w14:paraId="4AFE8972" w:rsidRDefault="008C30C2" w:rsidP="008C30C2" w:rsidR="008C30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textId="77777777" w14:paraId="21EBC75D" w:rsidRDefault="008C30C2" w:rsidP="008C30C2" w:rsidR="008C30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7.789,82 kn.  </w:t>
      </w:r>
    </w:p>
    <w:p w14:textId="77777777" w14:paraId="6D4BF24E" w:rsidRDefault="008C30C2" w:rsidP="008C30C2" w:rsidR="008C30C2">
      <w:pPr>
        <w:ind w:firstLine="708"/>
        <w:jc w:val="both"/>
        <w:rPr>
          <w:sz w:val="22"/>
          <w:szCs w:val="22"/>
        </w:rPr>
      </w:pPr>
    </w:p>
    <w:p w14:textId="77777777" w14:paraId="159B8B08" w:rsidRDefault="008C30C2" w:rsidP="008C30C2" w:rsidR="008C30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B316C94" w:rsidRDefault="008C30C2" w:rsidP="008C30C2" w:rsidR="008C30C2">
      <w:pPr>
        <w:ind w:firstLine="708"/>
        <w:jc w:val="both"/>
        <w:rPr>
          <w:sz w:val="22"/>
          <w:szCs w:val="22"/>
        </w:rPr>
      </w:pPr>
    </w:p>
    <w:p w14:textId="77777777" w14:paraId="021F25DD" w:rsidRDefault="008C30C2" w:rsidP="008C30C2" w:rsidR="008C30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FFC3652" w:rsidRDefault="008C30C2" w:rsidP="008C30C2" w:rsidR="008C30C2">
      <w:pPr>
        <w:ind w:firstLine="708"/>
        <w:jc w:val="both"/>
        <w:rPr>
          <w:sz w:val="22"/>
          <w:szCs w:val="22"/>
        </w:rPr>
      </w:pPr>
    </w:p>
    <w:p w14:textId="77777777" w14:paraId="09BCD9FC" w:rsidRDefault="008C30C2" w:rsidP="008C30C2" w:rsidR="008C30C2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D035C0F" w:rsidRDefault="008C30C2" w:rsidP="008C30C2" w:rsidR="008C30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74EF782C" w:rsidRDefault="008C30C2" w:rsidP="008C30C2" w:rsidR="008C30C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1E23030" w:rsidRDefault="008C30C2" w:rsidP="008C30C2" w:rsidR="008C30C2">
      <w:pPr>
        <w:jc w:val="both"/>
        <w:rPr>
          <w:sz w:val="22"/>
          <w:szCs w:val="22"/>
        </w:rPr>
      </w:pPr>
    </w:p>
    <w:p w14:textId="77777777" w14:paraId="7D5F732E" w:rsidRDefault="008C30C2" w:rsidP="008C30C2" w:rsidR="008C30C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prosinca 2015.g. </w:t>
      </w:r>
    </w:p>
    <w:p w14:textId="77777777" w14:paraId="51D2B26E" w:rsidRDefault="008C30C2" w:rsidP="008C30C2" w:rsidR="008C30C2">
      <w:pPr>
        <w:jc w:val="center"/>
        <w:rPr>
          <w:sz w:val="22"/>
          <w:szCs w:val="22"/>
        </w:rPr>
      </w:pPr>
    </w:p>
    <w:p w14:textId="77777777" w14:paraId="1B14166E" w:rsidRDefault="008C30C2" w:rsidP="008C30C2" w:rsidR="008C30C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CAD4616" w:rsidRDefault="008C30C2" w:rsidP="008C30C2" w:rsidR="008C30C2">
      <w:pPr>
        <w:ind w:firstLine="708" w:left="5664"/>
        <w:jc w:val="both"/>
        <w:rPr>
          <w:sz w:val="22"/>
          <w:szCs w:val="22"/>
        </w:rPr>
      </w:pPr>
    </w:p>
    <w:p w14:textId="77777777" w14:paraId="4E66A8D0" w:rsidRDefault="008C30C2" w:rsidP="008C30C2" w:rsidR="008C30C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366FFEA" w:rsidRDefault="008C30C2" w:rsidP="008C30C2" w:rsidR="008C30C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174915F" w:rsidRDefault="008C30C2" w:rsidP="008C30C2" w:rsidR="008C30C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FF9A96D" w:rsidRDefault="008C30C2" w:rsidP="008C30C2" w:rsidR="008C30C2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7E5921E" w:rsidRDefault="008C30C2" w:rsidP="008C30C2" w:rsidR="008C30C2">
      <w:pPr>
        <w:jc w:val="center"/>
        <w:rPr>
          <w:sz w:val="22"/>
          <w:szCs w:val="22"/>
        </w:rPr>
      </w:pPr>
    </w:p>
    <w:p w14:textId="0E49C84B" w14:paraId="0E49C84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C30C2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3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3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30C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C3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3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30C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6056</izvorni_sadrzaj>
    <derivirana_varijabla naziv="DomainObject.Predmet.Broj_1">6056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St-6056/2015</izvorni_sadrzaj>
    <derivirana_varijabla naziv="DomainObject.Predmet.OznakaBroj_1">St-6056/2015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INFORMACIJSKE SUSTAVE d.o.o. - u likvidaciji</izvorni_sadrzaj>
    <derivirana_varijabla naziv="DomainObject.Predmet.ProtustrankaFormated_1">  CENTAR ZA INFORMACIJSKE SUSTAVE d.o.o. - u likvidaciji</derivirana_varijabla>
  </DomainObject.Predmet.ProtustrankaFormated>
  <DomainObject.Predmet.ProtustrankaFormatedOIB>
    <izvorni_sadrzaj>  CENTAR ZA INFORMACIJSKE SUSTAVE d.o.o. - u likvidaciji, OIB 19338130474</izvorni_sadrzaj>
    <derivirana_varijabla naziv="DomainObject.Predmet.ProtustrankaFormatedOIB_1">  CENTAR ZA INFORMACIJSKE SUSTAVE d.o.o. - u likvidaciji, OIB 19338130474</derivirana_varijabla>
  </DomainObject.Predmet.ProtustrankaFormatedOIB>
  <DomainObject.Predmet.ProtustrankaFormatedWithAdress>
    <izvorni_sadrzaj> CENTAR ZA INFORMACIJSKE SUSTAVE d.o.o. - u likvidaciji, Aleksandra Brešćenskog 4, 10000 Zagreb</izvorni_sadrzaj>
    <derivirana_varijabla naziv="DomainObject.Predmet.ProtustrankaFormatedWithAdress_1"> CENTAR ZA INFORMACIJSKE SUSTAVE d.o.o. - u likvidaciji, Aleksandra Brešćenskog 4, 10000 Zagreb</derivirana_varijabla>
  </DomainObject.Predmet.ProtustrankaFormatedWithAdress>
  <DomainObject.Predmet.ProtustrankaFormatedWithAdressOIB>
    <izvorni_sadrzaj> CENTAR ZA INFORMACIJSKE SUSTAVE d.o.o. - u likvidaciji, OIB 19338130474, Aleksandra Brešćenskog 4, 10000 Zagreb</izvorni_sadrzaj>
    <derivirana_varijabla naziv="DomainObject.Predmet.ProtustrankaFormatedWithAdressOIB_1"> CENTAR ZA INFORMACIJSKE SUSTAVE d.o.o. - u likvidaciji, OIB 19338130474, Aleksandra Brešćenskog 4, 10000 Zagreb</derivirana_varijabla>
  </DomainObject.Predmet.ProtustrankaFormatedWithAdressOIB>
  <DomainObject.Predmet.ProtustrankaWithAdress>
    <izvorni_sadrzaj>CENTAR ZA INFORMACIJSKE SUSTAVE d.o.o. - u likvidaciji Aleksandra Brešćenskog 4, 10000 Zagreb</izvorni_sadrzaj>
    <derivirana_varijabla naziv="DomainObject.Predmet.ProtustrankaWithAdress_1">CENTAR ZA INFORMACIJSKE SUSTAVE d.o.o. - u likvidaciji Aleksandra Brešćenskog 4, 10000 Zagreb</derivirana_varijabla>
  </DomainObject.Predmet.ProtustrankaWithAdress>
  <DomainObject.Predmet.ProtustrankaWithAdressOIB>
    <izvorni_sadrzaj>CENTAR ZA INFORMACIJSKE SUSTAVE d.o.o. - u likvidaciji, OIB 19338130474, Aleksandra Brešćenskog 4, 10000 Zagreb</izvorni_sadrzaj>
    <derivirana_varijabla naziv="DomainObject.Predmet.ProtustrankaWithAdressOIB_1">CENTAR ZA INFORMACIJSKE SUSTAVE d.o.o. - u likvidaciji, OIB 19338130474, Aleksandra Brešćenskog 4, 10000 Zagreb</derivirana_varijabla>
  </DomainObject.Predmet.ProtustrankaWithAdressOIB>
  <DomainObject.Predmet.ProtustrankaNazivFormated>
    <izvorni_sadrzaj>CENTAR ZA INFORMACIJSKE SUSTAVE d.o.o. - u likvidaciji</izvorni_sadrzaj>
    <derivirana_varijabla naziv="DomainObject.Predmet.ProtustrankaNazivFormated_1">CENTAR ZA INFORMACIJSKE SUSTAVE d.o.o. - u likvidaciji</derivirana_varijabla>
  </DomainObject.Predmet.ProtustrankaNazivFormated>
  <DomainObject.Predmet.ProtustrankaNazivFormatedOIB>
    <izvorni_sadrzaj>CENTAR ZA INFORMACIJSKE SUSTAVE d.o.o. - u likvidaciji, OIB 19338130474</izvorni_sadrzaj>
    <derivirana_varijabla naziv="DomainObject.Predmet.ProtustrankaNazivFormatedOIB_1">CENTAR ZA INFORMACIJSKE SUSTAVE d.o.o. - u likvidaciji, OIB 19338130474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INFORMACIJSKE SUSTAVE d.o.o. - u likvidaciji</item>
    </izvorni_sadrzaj>
    <derivirana_varijabla naziv="DomainObject.Predmet.ProtuStrankaListFormated_1">
      <item>CENTAR ZA INFORMACIJSKE SUSTAVE d.o.o. - u likvidaciji</item>
    </derivirana_varijabla>
  </DomainObject.Predmet.ProtuStrankaListFormated>
  <DomainObject.Predmet.ProtuStrankaListFormatedOIB>
    <izvorni_sadrzaj>
      <item>CENTAR ZA INFORMACIJSKE SUSTAVE d.o.o. - u likvidaciji, OIB 19338130474</item>
    </izvorni_sadrzaj>
    <derivirana_varijabla naziv="DomainObject.Predmet.ProtuStrankaListFormatedOIB_1">
      <item>CENTAR ZA INFORMACIJSKE SUSTAVE d.o.o. - u likvidaciji, OIB 19338130474</item>
    </derivirana_varijabla>
  </DomainObject.Predmet.ProtuStrankaListFormatedOIB>
  <DomainObject.Predmet.ProtuStrankaListFormatedWithAdress>
    <izvorni_sadrzaj>
      <item>CENTAR ZA INFORMACIJSKE SUSTAVE d.o.o. - u likvidaciji, Aleksandra Brešćenskog 4, 10000 Zagreb</item>
    </izvorni_sadrzaj>
    <derivirana_varijabla naziv="DomainObject.Predmet.ProtuStrankaListFormatedWithAdress_1">
      <item>CENTAR ZA INFORMACIJSKE SUSTAVE d.o.o. - u likvidaciji, Aleksandra Brešćenskog 4, 10000 Zagreb</item>
    </derivirana_varijabla>
  </DomainObject.Predmet.ProtuStrankaListFormatedWithAdress>
  <DomainObject.Predmet.ProtuStrankaListFormatedWithAdressOIB>
    <izvorni_sadrzaj>
      <item>CENTAR ZA INFORMACIJSKE SUSTAVE d.o.o. - u likvidaciji, OIB 19338130474, Aleksandra Brešćenskog 4, 10000 Zagreb</item>
    </izvorni_sadrzaj>
    <derivirana_varijabla naziv="DomainObject.Predmet.ProtuStrankaListFormatedWithAdressOIB_1">
      <item>CENTAR ZA INFORMACIJSKE SUSTAVE d.o.o. - u likvidaciji, OIB 19338130474, Aleksandra Brešćenskog 4, 10000 Zagreb</item>
    </derivirana_varijabla>
  </DomainObject.Predmet.ProtuStrankaListFormatedWithAdressOIB>
  <DomainObject.Predmet.ProtuStrankaListNazivFormated>
    <izvorni_sadrzaj>
      <item>CENTAR ZA INFORMACIJSKE SUSTAVE d.o.o. - u likvidaciji</item>
    </izvorni_sadrzaj>
    <derivirana_varijabla naziv="DomainObject.Predmet.ProtuStrankaListNazivFormated_1">
      <item>CENTAR ZA INFORMACIJSKE SUSTAVE d.o.o. - u likvidaciji</item>
    </derivirana_varijabla>
  </DomainObject.Predmet.ProtuStrankaListNazivFormated>
  <DomainObject.Predmet.ProtuStrankaListNazivFormatedOIB>
    <izvorni_sadrzaj>
      <item>CENTAR ZA INFORMACIJSKE SUSTAVE d.o.o. - u likvidaciji, OIB 19338130474</item>
    </izvorni_sadrzaj>
    <derivirana_varijabla naziv="DomainObject.Predmet.ProtuStrankaListNazivFormatedOIB_1">
      <item>CENTAR ZA INFORMACIJSKE SUSTAVE d.o.o. - u likvidaciji, OIB 19338130474</item>
    </derivirana_varijabla>
  </DomainObject.Predmet.ProtuStrankaListNazivFormatedOIB>
  <DomainObject.Predmet.OstaliListFormated>
    <izvorni_sadrzaj>
      <item>Davorin Kacian</item>
      <item>HRVATSKI ZAVOD ZA MIROVINSKO OSIGURANJE</item>
    </izvorni_sadrzaj>
    <derivirana_varijabla naziv="DomainObject.Predmet.OstaliListFormated_1">
      <item>Davorin Kacian</item>
      <item>HRVATSKI ZAVOD ZA MIROVINSKO OSIGURANJE</item>
    </derivirana_varijabla>
  </DomainObject.Predmet.OstaliListFormated>
  <DomainObject.Predmet.OstaliListFormatedOIB>
    <izvorni_sadrzaj>
      <item>Davorin Kacian, OIB 95485741994</item>
      <item>HRVATSKI ZAVOD ZA MIROVINSKO OSIGURANJE, OIB 84397956623</item>
    </izvorni_sadrzaj>
    <derivirana_varijabla naziv="DomainObject.Predmet.OstaliListFormatedOIB_1">
      <item>Davorin Kacian, OIB 95485741994</item>
      <item>HRVATSKI ZAVOD ZA MIROVINSKO OSIGURANJE, OIB 84397956623</item>
    </derivirana_varijabla>
  </DomainObject.Predmet.OstaliListFormatedOIB>
  <DomainObject.Predmet.OstaliListFormatedWithAdress>
    <izvorni_sadrzaj>
      <item>Davorin Kacian, Bukevje 25c, 10411 Bukevje</item>
      <item>HRVATSKI ZAVOD ZA MIROVINSKO OSIGURANJE, Trpimirova 4, 10000 Zagreb</item>
    </izvorni_sadrzaj>
    <derivirana_varijabla naziv="DomainObject.Predmet.OstaliListFormatedWithAdress_1">
      <item>Davorin Kacian, Bukevje 25c, 10411 Bukevje</item>
      <item>HRVATSKI ZAVOD ZA MIROVINSKO OSIGURANJE, Trpimirova 4, 10000 Zagreb</item>
    </derivirana_varijabla>
  </DomainObject.Predmet.OstaliListFormatedWithAdress>
  <DomainObject.Predmet.OstaliListFormatedWithAdressOIB>
    <izvorni_sadrzaj>
      <item>Davorin Kacian, OIB 95485741994, Bukevje 25c, 10411 Bukevje</item>
      <item>HRVATSKI ZAVOD ZA MIROVINSKO OSIGURANJE, OIB 84397956623, Trpimirova 4, 10000 Zagreb</item>
    </izvorni_sadrzaj>
    <derivirana_varijabla naziv="DomainObject.Predmet.OstaliListFormatedWithAdressOIB_1">
      <item>Davorin Kacian, OIB 95485741994, Bukevje 25c, 10411 Bukevje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Davorin Kacian</item>
      <item>HRVATSKI ZAVOD ZA MIROVINSKO OSIGURANJE</item>
    </izvorni_sadrzaj>
    <derivirana_varijabla naziv="DomainObject.Predmet.OstaliListNazivFormated_1">
      <item>Davorin Kacian</item>
      <item>HRVATSKI ZAVOD ZA MIROVINSKO OSIGURANJE</item>
    </derivirana_varijabla>
  </DomainObject.Predmet.OstaliListNazivFormated>
  <DomainObject.Predmet.OstaliListNazivFormatedOIB>
    <izvorni_sadrzaj>
      <item>Davorin Kacian, OIB 95485741994</item>
      <item>HRVATSKI ZAVOD ZA MIROVINSKO OSIGURANJE, OIB 84397956623</item>
    </izvorni_sadrzaj>
    <derivirana_varijabla naziv="DomainObject.Predmet.OstaliListNazivFormatedOIB_1">
      <item>Davorin Kacian, OIB 95485741994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INFORMACIJSKE SUSTAVE d.o.o. - u likvidaciji</izvorni_sadrzaj>
    <derivirana_varijabla naziv="DomainObject.Predmet.ProtustrankaIDrugi_1">CENTAR ZA INFORMACIJSKE SUSTAVE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INFORMACIJSKE SUSTAVE d.o.o. - u likvidaciji, OIB 19338130474, Aleksandra Brešćenskog 4, 10000 Zagreb</izvorni_sadrzaj>
    <derivirana_varijabla naziv="DomainObject.Predmet.ProtustrankaIDrugiAdressOIB_1">CENTAR ZA INFORMACIJSKE SUSTAVE d.o.o. - u likvidaciji, OIB 19338130474, Aleksandra Brešćenskog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INFORMACIJSKE SUSTAVE d.o.o. - u likvidaciji</item>
      <item>FINA Regionalni centar Zagreb</item>
      <item>Davorin Kacian</item>
      <item>HRVATSKI ZAVOD ZA MIROVINSKO OSIGURANJE</item>
    </izvorni_sadrzaj>
    <derivirana_varijabla naziv="DomainObject.Predmet.SudioniciListNaziv_1">
      <item>CENTAR ZA INFORMACIJSKE SUSTAVE d.o.o. - u likvidaciji</item>
      <item>FINA Regionalni centar Zagreb</item>
      <item>Davorin Kacian</item>
      <item>HRVATSKI ZAVOD ZA MIROVINSKO OSIGURANJE</item>
    </derivirana_varijabla>
  </DomainObject.Predmet.SudioniciListNaziv>
  <DomainObject.Predmet.SudioniciListAdressOIB>
    <izvorni_sadrzaj>
      <item>CENTAR ZA INFORMACIJSKE SUSTAVE d.o.o. - u likvidaciji, OIB 19338130474, Aleksandra Brešćenskog 4,10000 Zagreb</item>
      <item>FINA Regionalni centar Zagreb, OIB 85821130368, Trg svibanjskih žrtava 1995. 1,10000 Zagreb</item>
      <item>Davorin Kacian, OIB 95485741994, Bukevje 25c,10411 Bukevje</item>
      <item>HRVATSKI ZAVOD ZA MIROVINSKO OSIGURANJE, OIB 84397956623, Trpimirova 4,10000 Zagreb</item>
    </izvorni_sadrzaj>
    <derivirana_varijabla naziv="DomainObject.Predmet.SudioniciListAdressOIB_1">
      <item>CENTAR ZA INFORMACIJSKE SUSTAVE d.o.o. - u likvidaciji, OIB 19338130474, Aleksandra Brešćenskog 4,10000 Zagreb</item>
      <item>FINA Regionalni centar Zagreb, OIB 85821130368, Trg svibanjskih žrtava 1995. 1,10000 Zagreb</item>
      <item>Davorin Kacian, OIB 95485741994, Bukevje 25c,10411 Bukevje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19338130474</item>
      <item>, OIB 85821130368</item>
      <item>, OIB 95485741994</item>
      <item>, OIB 84397956623</item>
    </izvorni_sadrzaj>
    <derivirana_varijabla naziv="DomainObject.Predmet.SudioniciListNazivOIB_1">
      <item>, OIB 19338130474</item>
      <item>, OIB 85821130368</item>
      <item>, OIB 95485741994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1497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2015-12-28T13:28:00Z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