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7b52a" w14:paraId="367b52a" w:rsidRDefault="009E7DA7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</w:t>
      </w:r>
      <w:r w:rsidR="0083759D" w:rsidRPr="00F20BF1">
        <w:rPr>
          <w:lang w:val="hr-HR"/>
        </w:rPr>
        <w:t xml:space="preserve"> </w:t>
      </w:r>
      <w:r w:rsidR="00AE3D3C">
        <w:rPr>
          <w:lang w:val="hr-HR"/>
        </w:rPr>
        <w:t>St-663</w:t>
      </w:r>
      <w:r w:rsidR="009B4119">
        <w:rPr>
          <w:lang w:val="hr-HR"/>
        </w:rPr>
        <w:t>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3A7F3E">
        <w:t>Radovanu Raduki</w:t>
      </w:r>
      <w:r w:rsidR="00920620">
        <w:t>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AE3D3C">
        <w:t>POLJOPRIVREDNA ZADRUGA BRANITELJA PANONIJA, OIB: 86052500640</w:t>
      </w:r>
      <w:r w:rsidR="009B4119">
        <w:t>, s</w:t>
      </w:r>
      <w:r w:rsidR="00D447E7">
        <w:t>a s</w:t>
      </w:r>
      <w:r w:rsidR="00AE3D3C">
        <w:t>jedištem u Močilski Odvojak I 79, 48000 Koprivnica</w:t>
      </w:r>
      <w:r w:rsidR="00D447E7">
        <w:t>, dana 06</w:t>
      </w:r>
      <w:r w:rsidR="00920620">
        <w:t xml:space="preserve">. </w:t>
      </w:r>
      <w:r w:rsidR="00693F86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>dužnika</w:t>
      </w:r>
      <w:r w:rsidR="00AE3D3C" w:rsidRPr="00AE3D3C">
        <w:t xml:space="preserve"> </w:t>
      </w:r>
      <w:r w:rsidR="00AE3D3C">
        <w:t>POLJOPRIVREDNA ZADRUGA BRANITELJA PANONIJA, OIB: 86052500640, sa sjedištem u Močilski Odvojak I 79, 48000 Koprivnica</w:t>
      </w:r>
      <w:r w:rsidR="00830E49">
        <w:t xml:space="preserve">, iznosi </w:t>
      </w:r>
      <w:r w:rsidR="00AE3D3C">
        <w:t xml:space="preserve"> 125.576,00 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D447E7">
        <w:t>upravitelj</w:t>
      </w:r>
      <w:r w:rsidR="002E00D7">
        <w:t xml:space="preserve"> dužnika </w:t>
      </w:r>
      <w:r w:rsidR="00AE3D3C">
        <w:t>Mario Habek</w:t>
      </w:r>
      <w:r w:rsidR="00B42637">
        <w:t>,</w:t>
      </w:r>
      <w:r w:rsidR="00AE3D3C">
        <w:t xml:space="preserve"> Koprivnica</w:t>
      </w:r>
      <w:r w:rsidR="00D447E7">
        <w:t>,</w:t>
      </w:r>
      <w:r w:rsidR="00AE3D3C">
        <w:t xml:space="preserve"> Močilski Odvojak I 79, OIB: 87151501278,</w:t>
      </w:r>
      <w:r w:rsidR="00B42637">
        <w:t xml:space="preserve">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D447E7">
        <w:t>upravitelj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693F86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D447E7">
        <w:rPr>
          <w:lang w:val="hr-HR"/>
        </w:rPr>
        <w:t>30</w:t>
      </w:r>
      <w:r w:rsidR="009B4119">
        <w:rPr>
          <w:lang w:val="hr-HR"/>
        </w:rPr>
        <w:t>. listopada</w:t>
      </w:r>
      <w:r>
        <w:rPr>
          <w:lang w:val="hr-HR"/>
        </w:rPr>
        <w:t xml:space="preserve"> 2015.godine,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AE3D3C" w:rsidRPr="00AE3D3C">
        <w:t xml:space="preserve"> </w:t>
      </w:r>
      <w:r w:rsidR="00AE3D3C">
        <w:t>POLJOPRIVREDNA ZADRUGA BRANITELJA PANONIJA, OIB: 86052500640, sa sjedištem u Močilski Odvojak I 79, 48000 Koprivnica</w:t>
      </w:r>
      <w:r>
        <w:t>, navodeći da du</w:t>
      </w:r>
      <w:r w:rsidR="00715C85">
        <w:t xml:space="preserve">žnik na dan </w:t>
      </w:r>
      <w:r w:rsidR="009B4119">
        <w:t>1. rujna</w:t>
      </w:r>
      <w:r>
        <w:t xml:space="preserve"> 2015. u Očevidniku redoslijeda osnova za plaćanje ima evidentirane neizvršene osnove za plaća</w:t>
      </w:r>
      <w:r w:rsidR="00456906">
        <w:t>nje u</w:t>
      </w:r>
      <w:r w:rsidR="00715C85">
        <w:t xml:space="preserve"> ukupnom iznosu</w:t>
      </w:r>
      <w:r w:rsidR="00AE3D3C">
        <w:t xml:space="preserve"> od 125.576,00</w:t>
      </w:r>
      <w:r w:rsidR="00D447E7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810857">
        <w:rPr>
          <w:lang w:val="hr-HR"/>
        </w:rPr>
        <w:t>06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693F86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3A7F3E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Radovan Raduka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693F86" w:rsidR="003E47E5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AE3D3C" w:rsidR="005B010B" w:rsidRPr="00F20BF1">
      <w:headerReference w:type="default" r:id="rId10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7065" w:rsidP="007F64E0" w:rsidR="00B47065">
      <w:r>
        <w:separator/>
      </w:r>
    </w:p>
  </w:endnote>
  <w:endnote w:id="0" w:type="continuationSeparator">
    <w:p w:rsidRDefault="00B47065" w:rsidP="007F64E0" w:rsidR="00B470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7065" w:rsidP="007F64E0" w:rsidR="00B47065">
      <w:r>
        <w:separator/>
      </w:r>
    </w:p>
  </w:footnote>
  <w:footnote w:id="0" w:type="continuationSeparator">
    <w:p w:rsidRDefault="00B47065" w:rsidP="007F64E0" w:rsidR="00B470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23E78" w:rsidRPr="00723E78">
      <w:rPr>
        <w:noProof/>
        <w:lang w:val="hr-HR"/>
      </w:rPr>
      <w:t>2</w:t>
    </w:r>
    <w:r>
      <w:fldChar w:fldCharType="end"/>
    </w:r>
  </w:p>
  <w:p w:rsidRDefault="009E7DA7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1</w:t>
    </w:r>
    <w:r w:rsidR="00715C85" w:rsidRPr="00F20BF1">
      <w:rPr>
        <w:lang w:val="hr-HR"/>
      </w:rPr>
      <w:t xml:space="preserve"> </w:t>
    </w:r>
    <w:r w:rsidR="00AE3D3C">
      <w:rPr>
        <w:lang w:val="hr-HR"/>
      </w:rPr>
      <w:t>St-663</w:t>
    </w:r>
    <w:r w:rsidR="009B4119">
      <w:rPr>
        <w:lang w:val="hr-HR"/>
      </w:rPr>
      <w:t>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A75C0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68F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93F86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23E78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857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2603"/>
    <w:rsid w:val="00974A1A"/>
    <w:rsid w:val="0097673B"/>
    <w:rsid w:val="00990170"/>
    <w:rsid w:val="0099060C"/>
    <w:rsid w:val="00990F93"/>
    <w:rsid w:val="00993F5F"/>
    <w:rsid w:val="009A5500"/>
    <w:rsid w:val="009B4119"/>
    <w:rsid w:val="009B46C3"/>
    <w:rsid w:val="009B490E"/>
    <w:rsid w:val="009D24FB"/>
    <w:rsid w:val="009D327F"/>
    <w:rsid w:val="009E2910"/>
    <w:rsid w:val="009E2CD6"/>
    <w:rsid w:val="009E65B0"/>
    <w:rsid w:val="009E7DA7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3D3C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47065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4082"/>
    <w:rsid w:val="00CA619F"/>
    <w:rsid w:val="00CB77FB"/>
    <w:rsid w:val="00CD4F45"/>
    <w:rsid w:val="00CD6518"/>
    <w:rsid w:val="00CE1C52"/>
    <w:rsid w:val="00CE2C44"/>
    <w:rsid w:val="00CE4A11"/>
    <w:rsid w:val="00CF4C26"/>
    <w:rsid w:val="00CF5E9E"/>
    <w:rsid w:val="00D00FCD"/>
    <w:rsid w:val="00D14927"/>
    <w:rsid w:val="00D20544"/>
    <w:rsid w:val="00D21018"/>
    <w:rsid w:val="00D2316B"/>
    <w:rsid w:val="00D31732"/>
    <w:rsid w:val="00D37FEB"/>
    <w:rsid w:val="00D447E7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4F9A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5280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5737"/>
    <w:rsid w:val="00F27478"/>
    <w:rsid w:val="00F309D9"/>
    <w:rsid w:val="00F31BCD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St-663/2015</izvorni_sadrzaj>
    <derivirana_varijabla naziv="DomainObject.Predmet.OznakaBroj_1">St-663/2015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BRANITELJA PANONIJA za proizvodnju, ekološku proizvodnju i razvoj u poljoprivredi, stočarstvu i voćars</izvorni_sadrzaj>
    <derivirana_varijabla naziv="DomainObject.Predmet.ProtustrankaFormated_1">  POLJOPRIVREDNA ZADRUGA BRANITELJA PANONIJA za proizvodnju, ekološku proizvodnju i razvoj u poljoprivredi, stočarstvu i voćars</derivirana_varijabla>
  </DomainObject.Predmet.ProtustrankaFormated>
  <DomainObject.Predmet.ProtustrankaFormatedOIB>
    <izvorni_sadrzaj>  POLJOPRIVREDNA ZADRUGA BRANITELJA PANONIJA za proizvodnju, ekološku proizvodnju i razvoj u poljoprivredi, stočarstvu i voćars, OIB 86052500640</izvorni_sadrzaj>
    <derivirana_varijabla naziv="DomainObject.Predmet.ProtustrankaFormatedOIB_1">  POLJOPRIVREDNA ZADRUGA BRANITELJA PANONIJA za proizvodnju, ekološku proizvodnju i razvoj u poljoprivredi, stočarstvu i voćars, OIB 86052500640</derivirana_varijabla>
  </DomainObject.Predmet.ProtustrankaFormatedOIB>
  <DomainObject.Predmet.ProtustrankaFormatedWithAdress>
    <izvorni_sadrzaj> POLJOPRIVREDNA ZADRUGA BRANITELJA PANONIJA za proizvodnju, ekološku proizvodnju i razvoj u poljoprivredi, stočarstvu i voćars, Močilski Odvojak I 79, 48000 Koprivnica</izvorni_sadrzaj>
    <derivirana_varijabla naziv="DomainObject.Predmet.ProtustrankaFormatedWithAdress_1"> POLJOPRIVREDNA ZADRUGA BRANITELJA PANONIJA za proizvodnju, ekološku proizvodnju i razvoj u poljoprivredi, stočarstvu i voćars, Močilski Odvojak I 79, 48000 Koprivnica</derivirana_varijabla>
  </DomainObject.Predmet.ProtustrankaFormatedWithAdress>
  <DomainObject.Predmet.ProtustrankaFormatedWithAdressOIB>
    <izvorni_sadrzaj> POLJOPRIVREDNA ZADRUGA BRANITELJA PANONIJA za proizvodnju, ekološku proizvodnju i razvoj u poljoprivredi, stočarstvu i voćars, OIB 86052500640, Močilski Odvojak I 79, 48000 Koprivnica</izvorni_sadrzaj>
    <derivirana_varijabla naziv="DomainObject.Predmet.ProtustrankaFormatedWithAdressOIB_1"> POLJOPRIVREDNA ZADRUGA BRANITELJA PANONIJA za proizvodnju, ekološku proizvodnju i razvoj u poljoprivredi, stočarstvu i voćars, OIB 86052500640, Močilski Odvojak I 79, 48000 Koprivnica</derivirana_varijabla>
  </DomainObject.Predmet.ProtustrankaFormatedWithAdressOIB>
  <DomainObject.Predmet.ProtustrankaWithAdress>
    <izvorni_sadrzaj>POLJOPRIVREDNA ZADRUGA BRANITELJA PANONIJA za proizvodnju, ekološku proizvodnju i razvoj u poljoprivredi, stočarstvu i voćars Močilski Odvojak I 79, 48000 Koprivnica</izvorni_sadrzaj>
    <derivirana_varijabla naziv="DomainObject.Predmet.ProtustrankaWithAdress_1">POLJOPRIVREDNA ZADRUGA BRANITELJA PANONIJA za proizvodnju, ekološku proizvodnju i razvoj u poljoprivredi, stočarstvu i voćars Močilski Odvojak I 79, 48000 Koprivnica</derivirana_varijabla>
  </DomainObject.Predmet.ProtustrankaWithAdress>
  <DomainObject.Predmet.ProtustrankaWithAdressOIB>
    <izvorni_sadrzaj>POLJOPRIVREDNA ZADRUGA BRANITELJA PANONIJA za proizvodnju, ekološku proizvodnju i razvoj u poljoprivredi, stočarstvu i voćars, OIB 86052500640, Močilski Odvojak I 79, 48000 Koprivnica</izvorni_sadrzaj>
    <derivirana_varijabla naziv="DomainObject.Predmet.ProtustrankaWithAdressOIB_1">POLJOPRIVREDNA ZADRUGA BRANITELJA PANONIJA za proizvodnju, ekološku proizvodnju i razvoj u poljoprivredi, stočarstvu i voćars, OIB 86052500640, Močilski Odvojak I 79, 48000 Koprivnica</derivirana_varijabla>
  </DomainObject.Predmet.ProtustrankaWithAdressOIB>
  <DomainObject.Predmet.ProtustrankaNazivFormated>
    <izvorni_sadrzaj>POLJOPRIVREDNA ZADRUGA BRANITELJA PANONIJA za proizvodnju, ekološku proizvodnju i razvoj u poljoprivredi, stočarstvu i voćars</izvorni_sadrzaj>
    <derivirana_varijabla naziv="DomainObject.Predmet.ProtustrankaNazivFormated_1">POLJOPRIVREDNA ZADRUGA BRANITELJA PANONIJA za proizvodnju, ekološku proizvodnju i razvoj u poljoprivredi, stočarstvu i voćars</derivirana_varijabla>
  </DomainObject.Predmet.ProtustrankaNazivFormated>
  <DomainObject.Predmet.ProtustrankaNazivFormatedOIB>
    <izvorni_sadrzaj>POLJOPRIVREDNA ZADRUGA BRANITELJA PANONIJA za proizvodnju, ekološku proizvodnju i razvoj u poljoprivredi, stočarstvu i voćars, OIB 86052500640</izvorni_sadrzaj>
    <derivirana_varijabla naziv="DomainObject.Predmet.ProtustrankaNazivFormatedOIB_1">POLJOPRIVREDNA ZADRUGA BRANITELJA PANONIJA za proizvodnju, ekološku proizvodnju i razvoj u poljoprivredi, stočarstvu i voćars, OIB 86052500640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86052500640.00</izvorni_sadrzaj>
    <derivirana_varijabla naziv="DomainObject.Predmet.TrenutnaVrijednost_1">86052500640.00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POLJOPRIVREDNA ZADRUGA BRANITELJA PANONIJA za proizvodnju, ekološku proizvodnju i razvoj u poljoprivredi, stočarstvu i voćars</item>
    </izvorni_sadrzaj>
    <derivirana_varijabla naziv="DomainObject.Predmet.ProtuStrankaListFormated_1">
      <item>POLJOPRIVREDNA ZADRUGA BRANITELJA PANONIJA za proizvodnju, ekološku proizvodnju i razvoj u poljoprivredi, stočarstvu i voćars</item>
    </derivirana_varijabla>
  </DomainObject.Predmet.ProtuStrankaListFormated>
  <DomainObject.Predmet.ProtuStrankaListFormatedOIB>
    <izvorni_sadrzaj>
      <item>POLJOPRIVREDNA ZADRUGA BRANITELJA PANONIJA za proizvodnju, ekološku proizvodnju i razvoj u poljoprivredi, stočarstvu i voćars, OIB 86052500640</item>
    </izvorni_sadrzaj>
    <derivirana_varijabla naziv="DomainObject.Predmet.ProtuStrankaListFormatedOIB_1">
      <item>POLJOPRIVREDNA ZADRUGA BRANITELJA PANONIJA za proizvodnju, ekološku proizvodnju i razvoj u poljoprivredi, stočarstvu i voćars, OIB 86052500640</item>
    </derivirana_varijabla>
  </DomainObject.Predmet.ProtuStrankaListFormatedOIB>
  <DomainObject.Predmet.ProtuStrankaListFormatedWithAdress>
    <izvorni_sadrzaj>
      <item>POLJOPRIVREDNA ZADRUGA BRANITELJA PANONIJA za proizvodnju, ekološku proizvodnju i razvoj u poljoprivredi, stočarstvu i voćars, Močilski Odvojak I 79, 48000 Koprivnica</item>
    </izvorni_sadrzaj>
    <derivirana_varijabla naziv="DomainObject.Predmet.ProtuStrankaListFormatedWithAdress_1">
      <item>POLJOPRIVREDNA ZADRUGA BRANITELJA PANONIJA za proizvodnju, ekološku proizvodnju i razvoj u poljoprivredi, stočarstvu i voćars, Močilski Odvojak I 79, 48000 Koprivnica</item>
    </derivirana_varijabla>
  </DomainObject.Predmet.ProtuStrankaListFormatedWithAdress>
  <DomainObject.Predmet.ProtuStrankaListFormatedWithAdressOIB>
    <izvorni_sadrzaj>
      <item>POLJOPRIVREDNA ZADRUGA BRANITELJA PANONIJA za proizvodnju, ekološku proizvodnju i razvoj u poljoprivredi, stočarstvu i voćars, OIB 86052500640, Močilski Odvojak I 79, 48000 Koprivnica</item>
    </izvorni_sadrzaj>
    <derivirana_varijabla naziv="DomainObject.Predmet.ProtuStrankaListFormatedWithAdressOIB_1">
      <item>POLJOPRIVREDNA ZADRUGA BRANITELJA PANONIJA za proizvodnju, ekološku proizvodnju i razvoj u poljoprivredi, stočarstvu i voćars, OIB 86052500640, Močilski Odvojak I 79, 48000 Koprivnica</item>
    </derivirana_varijabla>
  </DomainObject.Predmet.ProtuStrankaListFormatedWithAdressOIB>
  <DomainObject.Predmet.ProtuStrankaListNazivFormated>
    <izvorni_sadrzaj>
      <item>POLJOPRIVREDNA ZADRUGA BRANITELJA PANONIJA za proizvodnju, ekološku proizvodnju i razvoj u poljoprivredi, stočarstvu i voćars</item>
    </izvorni_sadrzaj>
    <derivirana_varijabla naziv="DomainObject.Predmet.ProtuStrankaListNazivFormated_1">
      <item>POLJOPRIVREDNA ZADRUGA BRANITELJA PANONIJA za proizvodnju, ekološku proizvodnju i razvoj u poljoprivredi, stočarstvu i voćars</item>
    </derivirana_varijabla>
  </DomainObject.Predmet.ProtuStrankaListNazivFormated>
  <DomainObject.Predmet.ProtuStrankaListNazivFormatedOIB>
    <izvorni_sadrzaj>
      <item>POLJOPRIVREDNA ZADRUGA BRANITELJA PANONIJA za proizvodnju, ekološku proizvodnju i razvoj u poljoprivredi, stočarstvu i voćars, OIB 86052500640</item>
    </izvorni_sadrzaj>
    <derivirana_varijabla naziv="DomainObject.Predmet.ProtuStrankaListNazivFormatedOIB_1">
      <item>POLJOPRIVREDNA ZADRUGA BRANITELJA PANONIJA za proizvodnju, ekološku proizvodnju i razvoj u poljoprivredi, stočarstvu i voćars, OIB 86052500640</item>
    </derivirana_varijabla>
  </DomainObject.Predmet.ProtuStrankaListNazivFormatedOIB>
  <DomainObject.Predmet.OstaliListFormated>
    <izvorni_sadrzaj>
      <item>Sudski registar</item>
      <item>e-Oglasna</item>
    </izvorni_sadrzaj>
    <derivirana_varijabla naziv="DomainObject.Predmet.OstaliListFormated_1">
      <item>Sudski registar</item>
      <item>e-Oglasna</item>
    </derivirana_varijabla>
  </DomainObject.Predmet.OstaliListFormated>
  <DomainObject.Predmet.OstaliListFormatedOIB>
    <izvorni_sadrzaj>
      <item>Sudski registar</item>
      <item>e-Oglasna</item>
    </izvorni_sadrzaj>
    <derivirana_varijabla naziv="DomainObject.Predmet.OstaliListFormatedOIB_1">
      <item>Sudski registar</item>
      <item>e-Oglasna</item>
    </derivirana_varijabla>
  </DomainObject.Predmet.OstaliListFormatedOIB>
  <DomainObject.Predmet.OstaliListFormatedWithAdress>
    <izvorni_sadrzaj>
      <item>Sudski registar</item>
      <item>e-Oglasna</item>
    </izvorni_sadrzaj>
    <derivirana_varijabla naziv="DomainObject.Predmet.OstaliListFormatedWithAdress_1">
      <item>Sudski registar</item>
      <item>e-Oglasna</item>
    </derivirana_varijabla>
  </DomainObject.Predmet.OstaliListFormatedWithAdress>
  <DomainObject.Predmet.OstaliListFormatedWithAdressOIB>
    <izvorni_sadrzaj>
      <item>Sudski registar</item>
      <item>e-Oglasna</item>
    </izvorni_sadrzaj>
    <derivirana_varijabla naziv="DomainObject.Predmet.OstaliListFormatedWithAdressOIB_1">
      <item>Sudski registar</item>
      <item>e-Oglasna</item>
    </derivirana_varijabla>
  </DomainObject.Predmet.OstaliListFormatedWithAdressOIB>
  <DomainObject.Predmet.OstaliListNazivFormated>
    <izvorni_sadrzaj>
      <item>Sudski registar</item>
      <item>e-Oglasna</item>
    </izvorni_sadrzaj>
    <derivirana_varijabla naziv="DomainObject.Predmet.OstaliListNazivFormated_1">
      <item>Sudski registar</item>
      <item>e-Oglasna</item>
    </derivirana_varijabla>
  </DomainObject.Predmet.OstaliListNazivFormated>
  <DomainObject.Predmet.OstaliListNazivFormatedOIB>
    <izvorni_sadrzaj>
      <item>Sudski registar</item>
      <item>e-Oglasna</item>
    </izvorni_sadrzaj>
    <derivirana_varijabla naziv="DomainObject.Predmet.OstaliListNazivFormatedOIB_1">
      <item>Sudski registar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POLJOPRIVREDNA ZADRUGA BRANITELJA PANONIJA za proizvodnju, ekološku proizvodnju i razvoj u poljoprivredi, stočarstvu i voćars</izvorni_sadrzaj>
    <derivirana_varijabla naziv="DomainObject.Predmet.ProtustrankaIDrugi_1">POLJOPRIVREDNA ZADRUGA BRANITELJA PANONIJA za proizvodnju, ekološku proizvodnju i razvoj u poljoprivredi, stočarstvu i voćars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POLJOPRIVREDNA ZADRUGA BRANITELJA PANONIJA za proizvodnju, ekološku proizvodnju i razvoj u poljoprivredi, stočarstvu i voćars, OIB 86052500640, Močilski Odvojak I 79, 48000 Koprivnica</izvorni_sadrzaj>
    <derivirana_varijabla naziv="DomainObject.Predmet.ProtustrankaIDrugiAdressOIB_1">POLJOPRIVREDNA ZADRUGA BRANITELJA PANONIJA za proizvodnju, ekološku proizvodnju i razvoj u poljoprivredi, stočarstvu i voćars, OIB 86052500640, Močilski Odvojak I 79,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POLJOPRIVREDNA ZADRUGA BRANITELJA PANONIJA za proizvodnju, ekološku proizvodnju i razvoj u poljoprivredi, stočarstvu i voćars</item>
      <item>e-Oglasna</item>
      <item>Sudski registar</item>
    </izvorni_sadrzaj>
    <derivirana_varijabla naziv="DomainObject.Predmet.SudioniciListNaziv_1">
      <item>Financijska agencija</item>
      <item>POLJOPRIVREDNA ZADRUGA BRANITELJA PANONIJA za proizvodnju, ekološku proizvodnju i razvoj u poljoprivredi, stočarstvu i voćars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POLJOPRIVREDNA ZADRUGA BRANITELJA PANONIJA za proizvodnju, ekološku proizvodnju i razvoj u poljoprivredi, stočarstvu i voćars, OIB 86052500640, Močilski Odvojak I 79,48000 Koprivnica</item>
      <item>e-Oglasna</item>
      <item>Sudski registar</item>
    </izvorni_sadrzaj>
    <derivirana_varijabla naziv="DomainObject.Predmet.SudioniciListAdressOIB_1">
      <item>Financijska agencija, OIB 85821130368, A.Cesarca 2,42000 Varaždin</item>
      <item>POLJOPRIVREDNA ZADRUGA BRANITELJA PANONIJA za proizvodnju, ekološku proizvodnju i razvoj u poljoprivredi, stočarstvu i voćars, OIB 86052500640, Močilski Odvojak I 79,48000 Koprivnica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86052500640</item>
      <item>, OIB null</item>
    </izvorni_sadrzaj>
    <derivirana_varijabla naziv="DomainObject.Predmet.SudioniciListNazivOIB_1">
      <item>, OIB null</item>
      <item>, OIB 85821130368</item>
      <item>, OIB 86052500640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397416-F352-4A46-ABC9-7134C27534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477</properties:Words>
  <properties:Characters>2628</properties:Characters>
  <properties:Lines>71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2015-11-06T12:00:00Z</dcterms:created>
  <dc:creator>user</dc:creator>
  <cp:lastModifiedBy>Maja Marčec</cp:lastModifiedBy>
  <cp:lastPrinted>2015-11-06T11:59:00Z</cp:lastPrinted>
  <dcterms:modified xmlns:xsi="http://www.w3.org/2001/XMLSchema-instance" xsi:type="dcterms:W3CDTF">2015-11-06T13:29:00Z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