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670b" w14:paraId="3f2670b" w:rsidRDefault="00F03956" w:rsidP="00EF6D8B" w:rsidR="00B15477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8B29AC">
        <w:t>264/17</w:t>
      </w:r>
      <w:r w:rsidR="00DF6720">
        <w:t>-10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0267" w:rsidP="0070027B" w:rsidR="00EB51F8" w:rsidRPr="003A7D16">
      <w:pPr>
        <w:jc w:val="both"/>
      </w:pPr>
      <w:r w:rsidRPr="00840267">
        <w:t>Trgovački sud u Zagrebu, po sucu Gordanu Zubaku, u</w:t>
      </w:r>
      <w:r w:rsidRPr="00840267">
        <w:rPr>
          <w:lang w:val="pt-BR"/>
        </w:rPr>
        <w:t xml:space="preserve"> stečajnom postupku u povodu prijedloga predlagatelja FINANCIJSKE AGENCIJE, Zagreb, Ulica grada Vukovara 70, OIB: </w:t>
      </w:r>
      <w:r w:rsidRPr="00840267">
        <w:t>85821130368</w:t>
      </w:r>
      <w:r w:rsidRPr="00840267">
        <w:rPr>
          <w:lang w:val="pt-BR"/>
        </w:rPr>
        <w:t>, za otvaranje stečajnog postupka nad dužnikom DORIUS STIL j.d.o.o., Kutina, Vladimira Nazora 74, OIB: 12898020199</w:t>
      </w:r>
      <w:r w:rsidR="00DC268C" w:rsidRPr="00DC7C75">
        <w:t xml:space="preserve">, </w:t>
      </w:r>
      <w:r>
        <w:rPr>
          <w:lang w:val="pt-BR"/>
        </w:rPr>
        <w:t>9. travnja</w:t>
      </w:r>
      <w:r w:rsidR="000F1E2A">
        <w:rPr>
          <w:lang w:val="pt-BR"/>
        </w:rPr>
        <w:t xml:space="preserve"> </w:t>
      </w:r>
      <w:r w:rsidR="00DC7C75">
        <w:rPr>
          <w:color w:val="FF0000"/>
          <w:lang w:val="pt-BR"/>
        </w:rPr>
        <w:t xml:space="preserve"> </w:t>
      </w:r>
      <w:r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840267" w:rsidRPr="00840267">
        <w:rPr>
          <w:lang w:val="pt-BR"/>
        </w:rPr>
        <w:t>DORIUS STIL j.d.o.o., Kutina, Vladimira Nazora 74, OIB: 12898020199</w:t>
      </w:r>
      <w:r w:rsidR="00840267" w:rsidRPr="00840267">
        <w:t>, MBS: 080958168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053C94">
        <w:rPr>
          <w:lang w:val="pt-BR"/>
        </w:rPr>
        <w:t>9. travnja</w:t>
      </w:r>
      <w:r w:rsidR="00F13D22">
        <w:rPr>
          <w:lang w:val="pt-BR"/>
        </w:rPr>
        <w:t xml:space="preserve"> </w:t>
      </w:r>
      <w:r w:rsidR="00053C94">
        <w:rPr>
          <w:lang w:val="pt-BR"/>
        </w:rPr>
        <w:t xml:space="preserve"> 2018</w:t>
      </w:r>
      <w:r w:rsidR="007643E1">
        <w:rPr>
          <w:lang w:val="pt-BR"/>
        </w:rPr>
        <w:t>.</w:t>
      </w:r>
      <w:r w:rsidRPr="00DC7C75">
        <w:t xml:space="preserve"> u </w:t>
      </w:r>
      <w:r w:rsidR="00053C94">
        <w:t>10,0</w:t>
      </w:r>
      <w:r w:rsidR="00EF6D8B">
        <w:t xml:space="preserve">0 </w:t>
      </w:r>
      <w:r w:rsidRPr="00DC7C75">
        <w:t>sati.</w:t>
      </w:r>
    </w:p>
    <w:p w:rsidRDefault="00A93839" w:rsidP="00BB5337" w:rsidR="00A93839" w:rsidRPr="00DC7C75">
      <w:pPr>
        <w:jc w:val="both"/>
      </w:pPr>
      <w:r w:rsidRPr="00DC7C75">
        <w:t xml:space="preserve">II. Za stečajnog upravitelja imenuje se </w:t>
      </w:r>
      <w:r w:rsidR="00840267">
        <w:t>Ana Šakić</w:t>
      </w:r>
      <w:r w:rsidR="00666D4D">
        <w:t xml:space="preserve"> iz Zagreba, </w:t>
      </w:r>
      <w:r w:rsidR="00840267">
        <w:t>Dubovačka 29</w:t>
      </w:r>
      <w:r w:rsidR="00666D4D">
        <w:t xml:space="preserve">, OIB: </w:t>
      </w:r>
      <w:r w:rsidR="008F30B5">
        <w:t>06903243250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8F30B5" w:rsidRPr="008F30B5">
        <w:rPr>
          <w:lang w:val="pt-BR"/>
        </w:rPr>
        <w:t>DORIUS STIL j.d.o.o., Kutina, Vladimira Nazora 74, OIB: 12898020199</w:t>
      </w:r>
      <w:r w:rsidR="008F30B5" w:rsidRPr="008F30B5">
        <w:t>, MBS: 080958168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8F30B5" w:rsidP="008F30B5" w:rsidR="008F30B5" w:rsidRPr="008F30B5">
      <w:pPr>
        <w:ind w:firstLine="708"/>
        <w:jc w:val="both"/>
        <w:rPr>
          <w:lang w:val="pt-BR"/>
        </w:rPr>
      </w:pPr>
      <w:r w:rsidRPr="008F30B5">
        <w:t xml:space="preserve">Financijska agencija, Regionalni centar Zagreb, podnijela je ovom sudu prijedlog za otvaranje stečajnog postupka nad dužnikom </w:t>
      </w:r>
      <w:r w:rsidRPr="008F30B5">
        <w:rPr>
          <w:lang w:val="pt-BR"/>
        </w:rPr>
        <w:t>DORIUS STIL j.d.o.o., Kutina.</w:t>
      </w:r>
    </w:p>
    <w:p w:rsidRDefault="008F30B5" w:rsidP="008F30B5" w:rsidR="008F30B5" w:rsidRPr="008F30B5">
      <w:pPr>
        <w:ind w:firstLine="708"/>
        <w:jc w:val="both"/>
        <w:rPr>
          <w:lang w:val="pt-BR"/>
        </w:rPr>
      </w:pPr>
    </w:p>
    <w:p w:rsidRDefault="008F30B5" w:rsidP="008F30B5" w:rsidR="008F30B5" w:rsidRPr="008F30B5">
      <w:pPr>
        <w:ind w:firstLine="708"/>
        <w:jc w:val="both"/>
      </w:pPr>
      <w:r w:rsidRPr="008F30B5">
        <w:t>Prijedlog je podnesen na temelju čl. 110. st. 1. Stečajnog zakona („Narodne novine“ broj 71/15, dalje: SZ).</w:t>
      </w:r>
    </w:p>
    <w:p w:rsidRDefault="008F30B5" w:rsidP="008F30B5" w:rsidR="008F30B5" w:rsidRPr="008F30B5">
      <w:pPr>
        <w:ind w:firstLine="708"/>
        <w:jc w:val="both"/>
      </w:pPr>
    </w:p>
    <w:p w:rsidRDefault="008F30B5" w:rsidP="008F30B5" w:rsidR="008F30B5" w:rsidRPr="008F30B5">
      <w:pPr>
        <w:ind w:firstLine="708"/>
        <w:jc w:val="both"/>
        <w:rPr>
          <w:lang w:val="en-GB"/>
        </w:rPr>
      </w:pPr>
      <w:r w:rsidRPr="008F30B5">
        <w:t xml:space="preserve">Financijska agencija, kao predlagatelj, navela je u prijedlogu za otvaranje stečajnog postupka kako dužnik na dan 24. siječnja 2017. u Očevidniku redoslijeda osnova za plaćanje ima evidentirane neizvršene osnove za plaćanje u neprekinutom razdoblju od 120 dana, u ukupnom iznosu od 14.328,92 kn, kao i da dužnik ima 3 zaposlenih. </w:t>
      </w:r>
      <w:r w:rsidRPr="008F30B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F30B5" w:rsidP="008F30B5" w:rsidR="008F30B5" w:rsidRPr="008F30B5">
      <w:pPr>
        <w:ind w:firstLine="708"/>
        <w:jc w:val="both"/>
        <w:rPr>
          <w:lang w:val="en-GB"/>
        </w:rPr>
      </w:pPr>
      <w:r w:rsidRPr="008F30B5">
        <w:rPr>
          <w:lang w:val="en-GB"/>
        </w:rPr>
        <w:t xml:space="preserve"> </w:t>
      </w:r>
    </w:p>
    <w:p w:rsidRDefault="008F30B5" w:rsidP="008F30B5" w:rsidR="008F30B5" w:rsidRPr="008F30B5">
      <w:pPr>
        <w:ind w:firstLine="708"/>
        <w:jc w:val="both"/>
      </w:pPr>
      <w:r w:rsidRPr="008F30B5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F30B5" w:rsidP="008F30B5" w:rsidR="008F30B5" w:rsidRPr="008F30B5">
      <w:pPr>
        <w:ind w:firstLine="708"/>
        <w:jc w:val="both"/>
      </w:pPr>
    </w:p>
    <w:p w:rsidRDefault="008F30B5" w:rsidP="008F30B5" w:rsidR="008F30B5" w:rsidRPr="008F30B5">
      <w:pPr>
        <w:ind w:firstLine="708"/>
        <w:jc w:val="both"/>
      </w:pPr>
      <w:r w:rsidRPr="008F30B5">
        <w:t xml:space="preserve">Sud je rješenjem pokrenuo prethodni postupak nad dužnikom, a </w:t>
      </w:r>
      <w:r w:rsidR="00053C94">
        <w:t>potom je održano</w:t>
      </w:r>
      <w:r w:rsidRPr="008F30B5">
        <w:t xml:space="preserve"> održano je ročište radi očitovanja o prijedlogu za otvaranje stečajnog postupka. Zastupnik po zakonu dužnika pristupio je na navedeno ročište te je izjavio kako  dužnik u svom vlasništvu nema imovinu.</w:t>
      </w:r>
    </w:p>
    <w:p w:rsidRDefault="00116206" w:rsidP="00116206" w:rsidR="00116206" w:rsidRPr="00116206">
      <w:pPr>
        <w:jc w:val="both"/>
      </w:pPr>
    </w:p>
    <w:p w:rsidRDefault="00116206" w:rsidP="00116206" w:rsidR="005A2B10">
      <w:pPr>
        <w:ind w:firstLine="708"/>
        <w:jc w:val="both"/>
      </w:pPr>
      <w:r w:rsidRPr="00116206">
        <w:t xml:space="preserve">U konkretnom slučaju, sud je prihvatio predlagateljeve tvrdnje o neprekinutom razdoblju evidentiranih neizvršenih osnova za plaćanje koji su zavedeni u Očevidniku </w:t>
      </w:r>
      <w:r w:rsidR="00053C94">
        <w:t xml:space="preserve"> redoslijeda osnova za plaćanje, s tim da je uvidom u Očevidnik redoslijeda osnova za plaćanje na dan 9. travnja 2018. utvrdio kako je dužnikov račun i dalje u blokadi.</w:t>
      </w:r>
    </w:p>
    <w:p w:rsidRDefault="00116206" w:rsidP="00061A00" w:rsidR="00116206">
      <w:pPr>
        <w:ind w:firstLine="708"/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BB3328">
        <w:t>9. travnja</w:t>
      </w:r>
      <w:r w:rsidR="00EF6D8B">
        <w:t xml:space="preserve"> </w:t>
      </w:r>
      <w:r w:rsidR="00BB3328">
        <w:t xml:space="preserve"> 2018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F03956">
        <w:t>,v.r.</w:t>
      </w:r>
    </w:p>
    <w:p w:rsidRDefault="00B15477" w:rsidP="00C6375B" w:rsidR="00B15477" w:rsidRPr="003A7D16">
      <w:pPr>
        <w:jc w:val="right"/>
      </w:pPr>
    </w:p>
    <w:p w:rsidRDefault="00D73F78" w:rsidP="00C12410" w:rsidR="00D73F78"/>
    <w:p w:rsidRDefault="00D73F78" w:rsidP="00C12410" w:rsidR="00D73F78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F03956" w:rsidP="00400817" w:rsidR="00F03956" w:rsidRPr="00400817">
      <w:pPr>
        <w:jc w:val="right"/>
      </w:pPr>
      <w:r w:rsidRPr="00400817">
        <w:t>Za točnost otpravka – ovlašteni službenik</w:t>
      </w:r>
    </w:p>
    <w:p w:rsidRDefault="00F03956" w:rsidP="00400817" w:rsidR="00F03956" w:rsidRPr="00400817">
      <w:pPr>
        <w:ind w:left="5664"/>
      </w:pPr>
      <w:r w:rsidRPr="00400817">
        <w:t xml:space="preserve">        Dijana Hadžić</w:t>
      </w:r>
    </w:p>
    <w:p w:rsidRDefault="00B6336F" w:rsidP="00C70ACC" w:rsidR="00B6336F">
      <w:pPr>
        <w:ind w:left="360"/>
      </w:pPr>
    </w:p>
    <w:p w:rsidRDefault="00F03956" w:rsidP="00C70ACC" w:rsidR="00F03956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sdt>
      <w:sdtPr>
        <w:id w:val="-419330351"/>
        <w:docPartObj>
          <w:docPartGallery w:val="Page Numbers (Top of Page)"/>
          <w:docPartUnique/>
        </w:docPartObj>
      </w:sdtPr>
      <w:sdtEndPr/>
      <w:sdtContent>
        <w:r w:rsidR="007643E1">
          <w:fldChar w:fldCharType="begin"/>
        </w:r>
        <w:r w:rsidR="007643E1">
          <w:instrText>PAGE   \* MERGEFORMAT</w:instrText>
        </w:r>
        <w:r w:rsidR="007643E1">
          <w:fldChar w:fldCharType="separate"/>
        </w:r>
        <w:r w:rsidR="00DF6720">
          <w:rPr>
            <w:noProof/>
          </w:rPr>
          <w:t>3</w:t>
        </w:r>
        <w:r w:rsidR="007643E1">
          <w:fldChar w:fldCharType="end"/>
        </w:r>
      </w:sdtContent>
    </w:sdt>
    <w:r w:rsidR="008F30B5">
      <w:tab/>
      <w:t>67. St-264/17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C94"/>
    <w:rsid w:val="00061A00"/>
    <w:rsid w:val="000F16CD"/>
    <w:rsid w:val="000F1E2A"/>
    <w:rsid w:val="001129F6"/>
    <w:rsid w:val="00116206"/>
    <w:rsid w:val="00135961"/>
    <w:rsid w:val="001433B6"/>
    <w:rsid w:val="00144607"/>
    <w:rsid w:val="001C7816"/>
    <w:rsid w:val="001D0B43"/>
    <w:rsid w:val="00211D90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5B73"/>
    <w:rsid w:val="00666D4D"/>
    <w:rsid w:val="00693D34"/>
    <w:rsid w:val="006F05DF"/>
    <w:rsid w:val="0070027B"/>
    <w:rsid w:val="00705C2B"/>
    <w:rsid w:val="007643E1"/>
    <w:rsid w:val="007859F3"/>
    <w:rsid w:val="007A570C"/>
    <w:rsid w:val="007B2BB6"/>
    <w:rsid w:val="007C1BF6"/>
    <w:rsid w:val="007E349A"/>
    <w:rsid w:val="00817203"/>
    <w:rsid w:val="00830ADC"/>
    <w:rsid w:val="00840267"/>
    <w:rsid w:val="008B29AC"/>
    <w:rsid w:val="008E59F9"/>
    <w:rsid w:val="008F30B5"/>
    <w:rsid w:val="008F6699"/>
    <w:rsid w:val="008F76E8"/>
    <w:rsid w:val="00901FB2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3328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97580"/>
    <w:rsid w:val="00CA4E71"/>
    <w:rsid w:val="00CC6A3E"/>
    <w:rsid w:val="00CE7E27"/>
    <w:rsid w:val="00D73F78"/>
    <w:rsid w:val="00D85CC6"/>
    <w:rsid w:val="00DC268C"/>
    <w:rsid w:val="00DC7C75"/>
    <w:rsid w:val="00DF6720"/>
    <w:rsid w:val="00E23F79"/>
    <w:rsid w:val="00E46026"/>
    <w:rsid w:val="00E67E76"/>
    <w:rsid w:val="00EB51F8"/>
    <w:rsid w:val="00EF6D8B"/>
    <w:rsid w:val="00F03956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3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3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St-264/2017-10</izvorni_sadrzaj>
    <derivirana_varijabla naziv="DomainObject.Oznaka_1">St-264/2017-10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DORIUS STIL j.d.o.o. za ugostiteljstvo, trgovinu i usluge zastupanog po punomoćniku Dinko Saić</izvorni_sadrzaj>
    <derivirana_varijabla naziv="DomainObject.Predmet.ProtustrankaFormated_1">  DORIUS STIL j.d.o.o. za ugostiteljstvo, trgovinu i usluge zastupanog po punomoćniku Dinko Saić</derivirana_varijabla>
  </DomainObject.Predmet.ProtustrankaFormated>
  <DomainObject.Predmet.ProtustrankaFormatedOIB>
    <izvorni_sadrzaj>  DORIUS STIL j.d.o.o. za ugostiteljstvo, trgovinu i usluge, OIB 12898020199 zastupanog po punomoćniku Dinko Saić</izvorni_sadrzaj>
    <derivirana_varijabla naziv="DomainObject.Predmet.ProtustrankaFormatedOIB_1">  DORIUS STIL j.d.o.o. za ugostiteljstvo, trgovinu i usluge, OIB 12898020199 zastupanog po punomoćniku Dinko Saić</derivirana_varijabla>
  </DomainObject.Predmet.ProtustrankaFormatedOIB>
  <DomainObject.Predmet.ProtustrankaFormatedWithAdress>
    <izvorni_sadrzaj> DORIUS STIL j.d.o.o. za ugostiteljstvo, trgovinu i usluge, Vladimira Nazora 74, 44320 Kutina zastupanog po punomoćniku Dinko Saić</izvorni_sadrzaj>
    <derivirana_varijabla naziv="DomainObject.Predmet.ProtustrankaFormatedWithAdress_1"> DORIUS STIL j.d.o.o. za ugostiteljstvo, trgovinu i usluge, Vladimira Nazora 74, 44320 Kutina zastupanog po punomoćniku Dinko Saić</derivirana_varijabla>
  </DomainObject.Predmet.ProtustrankaFormatedWithAdress>
  <DomainObject.Predmet.ProtustrankaFormatedWithAdressOIB>
    <izvorni_sadrzaj> DORIUS STIL j.d.o.o. za ugostiteljstvo, trgovinu i usluge, OIB 12898020199, Vladimira Nazora 74, 44320 Kutina zastupanog po punomoćniku Dinko Saić</izvorni_sadrzaj>
    <derivirana_varijabla naziv="DomainObject.Predmet.ProtustrankaFormatedWithAdressOIB_1"> DORIUS STIL j.d.o.o. za ugostiteljstvo, trgovinu i usluge, OIB 12898020199, Vladimira Nazora 74, 44320 Kutina zastupanog po punomoćniku Dinko Saić</derivirana_varijabla>
  </DomainObject.Predmet.ProtustrankaFormatedWithAdressOIB>
  <DomainObject.Predmet.ProtustrankaWithAdress>
    <izvorni_sadrzaj>DORIUS STIL j.d.o.o. za ugostiteljstvo, trgovinu i usluge Vladimira Nazora 74, 44320 Kutina</izvorni_sadrzaj>
    <derivirana_varijabla naziv="DomainObject.Predmet.ProtustrankaWithAdress_1">DORIUS STIL j.d.o.o. za ugostiteljstvo, trgovinu i usluge Vladimira Nazora 74, 44320 Kutina</derivirana_varijabla>
  </DomainObject.Predmet.ProtustrankaWithAdress>
  <DomainObject.Predmet.ProtustrankaWithAdressOIB>
    <izvorni_sadrzaj>DORIUS STIL j.d.o.o. za ugostiteljstvo, trgovinu i usluge, OIB 12898020199, Vladimira Nazora 74, 44320 Kutina</izvorni_sadrzaj>
    <derivirana_varijabla naziv="DomainObject.Predmet.ProtustrankaWithAdressOIB_1">DORIUS STIL j.d.o.o. za ugostiteljstvo, trgovinu i usluge, OIB 12898020199, Vladimira Nazora 74, 44320 Kutina</derivirana_varijabla>
  </DomainObject.Predmet.ProtustrankaWithAdressOIB>
  <DomainObject.Predmet.ProtustrankaNazivFormated>
    <izvorni_sadrzaj>DORIUS STIL j.d.o.o. za ugostiteljstvo, trgovinu i usluge</izvorni_sadrzaj>
    <derivirana_varijabla naziv="DomainObject.Predmet.ProtustrankaNazivFormated_1">DORIUS STIL j.d.o.o. za ugostiteljstvo, trgovinu i usluge</derivirana_varijabla>
  </DomainObject.Predmet.ProtustrankaNazivFormated>
  <DomainObject.Predmet.ProtustrankaNazivFormatedOIB>
    <izvorni_sadrzaj>DORIUS STIL j.d.o.o. za ugostiteljstvo, trgovinu i usluge, OIB 12898020199</izvorni_sadrzaj>
    <derivirana_varijabla naziv="DomainObject.Predmet.ProtustrankaNazivFormatedOIB_1">DORIUS STIL j.d.o.o. za ugostiteljstvo, trgovinu i usluge, OIB 12898020199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Saić; Vjerovnici</izvorni_sadrzaj>
    <derivirana_varijabla naziv="DomainObject.Predmet.StrankaFormated_1">  FINA Regionalni centar Zagreb; Dinko Saić; Vjerovnici</derivirana_varijabla>
  </DomainObject.Predmet.StrankaFormated>
  <DomainObject.Predmet.StrankaFormatedOIB>
    <izvorni_sadrzaj>  FINA Regionalni centar Zagreb, OIB 85821130368; Dinko Saić, OIB 14326044627; Vjerovnici</izvorni_sadrzaj>
    <derivirana_varijabla naziv="DomainObject.Predmet.StrankaFormatedOIB_1">  FINA Regionalni centar Zagreb, OIB 85821130368; Dinko Saić, OIB 14326044627; Vjerovnici</derivirana_varijabla>
  </DomainObject.Predmet.StrankaFormatedOIB>
  <DomainObject.Predmet.StrankaFormatedWithAdress>
    <izvorni_sadrzaj> FINA Regionalni centar Zagreb, Trg svibanjskih žrtava 1995. br. 1, 10000 Zagreb; Dinko Saić, Vladimira Nazora 74, 44320 Kutina; Vjerovnici</izvorni_sadrzaj>
    <derivirana_varijabla naziv="DomainObject.Predmet.StrankaFormatedWithAdress_1"> FINA Regionalni centar Zagreb, Trg svibanjskih žrtava 1995. br. 1, 10000 Zagreb; Dinko Saić, Vladimira Nazora 74, 44320 Kutina; Vjerovnici</derivirana_varijabla>
  </DomainObject.Predmet.StrankaFormatedWithAdress>
  <DomainObject.Predmet.StrankaFormatedWithAdressOIB>
    <izvorni_sadrzaj> FINA Regionalni centar Zagreb, OIB 85821130368, Trg svibanjskih žrtava 1995. br. 1, 10000 Zagreb; Dinko Saić, OIB 14326044627, Vladimira Nazora 74, 44320 Kutina; Vjerovnici</izvorni_sadrzaj>
    <derivirana_varijabla naziv="DomainObject.Predmet.StrankaFormatedWithAdressOIB_1"> FINA Regionalni centar Zagreb, OIB 85821130368, Trg svibanjskih žrtava 1995. br. 1, 10000 Zagreb; Dinko Saić, OIB 14326044627, Vladimira Nazora 74, 44320 Kutina; Vjerovnici</derivirana_varijabla>
  </DomainObject.Predmet.StrankaFormatedWithAdressOIB>
  <DomainObject.Predmet.StrankaWithAdress>
    <izvorni_sadrzaj>FINA Regionalni centar Zagreb Trg svibanjskih žrtava 1995. br. 1,10000 Zagreb,Dinko Saić Vladimira Nazora 74,44320 Kutina,Vjerovnici </izvorni_sadrzaj>
    <derivirana_varijabla naziv="DomainObject.Predmet.StrankaWithAdress_1">FINA Regionalni centar Zagreb Trg svibanjskih žrtava 1995. br. 1,10000 Zagreb,Dinko Saić Vladimira Nazora 74,44320 Kutina,Vjerovnici </derivirana_varijabla>
  </DomainObject.Predmet.StrankaWithAdress>
  <DomainObject.Predmet.StrankaWithAdressOIB>
    <izvorni_sadrzaj>FINA Regionalni centar Zagreb, OIB 85821130368, Trg svibanjskih žrtava 1995. br. 1,10000 Zagreb,Dinko Saić, OIB 14326044627, Vladimira Nazora 74,44320 Kutina,Vjerovnici</izvorni_sadrzaj>
    <derivirana_varijabla naziv="DomainObject.Predmet.StrankaWithAdressOIB_1">FINA Regionalni centar Zagreb, OIB 85821130368, Trg svibanjskih žrtava 1995. br. 1,10000 Zagreb,Dinko Saić, OIB 14326044627, Vladimira Nazora 74,44320 Kutina,Vjerovnici</derivirana_varijabla>
  </DomainObject.Predmet.StrankaWithAdressOIB>
  <DomainObject.Predmet.StrankaNazivFormated>
    <izvorni_sadrzaj>FINA Regionalni centar Zagreb,Dinko Saić,Vjerovnici</izvorni_sadrzaj>
    <derivirana_varijabla naziv="DomainObject.Predmet.StrankaNazivFormated_1">FINA Regionalni centar Zagreb,Dinko Saić,Vjerovnici</derivirana_varijabla>
  </DomainObject.Predmet.StrankaNazivFormated>
  <DomainObject.Predmet.StrankaNazivFormatedOIB>
    <izvorni_sadrzaj>FINA Regionalni centar Zagreb, OIB 85821130368,Dinko Saić, OIB 14326044627,Vjerovnici</izvorni_sadrzaj>
    <derivirana_varijabla naziv="DomainObject.Predmet.StrankaNazivFormatedOIB_1">FINA Regionalni centar Zagreb, OIB 85821130368,Dinko Saić, OIB 14326044627,Vjerovnici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Dinko Saić</item>
      <item>Vjerovnici</item>
    </izvorni_sadrzaj>
    <derivirana_varijabla naziv="DomainObject.Predmet.StrankaListFormated_1">
      <item>FINA Regionalni centar Zagreb</item>
      <item>Dinko Saić</item>
      <item>Vjerovnici</item>
    </derivirana_varijabla>
  </DomainObject.Predmet.StrankaListFormated>
  <DomainObject.Predmet.StrankaListFormatedOIB>
    <izvorni_sadrzaj>
      <item>FINA Regionalni centar Zagreb, OIB 85821130368</item>
      <item>Dinko Saić, OIB 14326044627</item>
      <item>Vjerovnici</item>
    </izvorni_sadrzaj>
    <derivirana_varijabla naziv="DomainObject.Predmet.StrankaListFormatedOIB_1">
      <item>FINA Regionalni centar Zagreb, OIB 85821130368</item>
      <item>Dinko Saić, OIB 14326044627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Saić, Vladimira Nazora 74, 44320 Kutina</item>
      <item>Vjerovnici</item>
    </izvorni_sadrzaj>
    <derivirana_varijabla naziv="DomainObject.Predmet.StrankaListFormatedWithAdress_1">
      <item>FINA Regionalni centar Zagreb, Trg svibanjskih žrtava 1995. br. 1, 10000 Zagreb</item>
      <item>Dinko Saić, Vladimira Nazora 74, 44320 Kutina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Saić, OIB 14326044627, Vladimira Nazora 74, 44320 Kutina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Dinko Saić, OIB 14326044627, Vladimira Nazora 74, 44320 Kutina</item>
      <item>Vjerovnici</item>
    </derivirana_varijabla>
  </DomainObject.Predmet.StrankaListFormatedWithAdressOIB>
  <DomainObject.Predmet.StrankaListNazivFormated>
    <izvorni_sadrzaj>
      <item>FINA Regionalni centar Zagreb</item>
      <item>Dinko Saić</item>
      <item>Vjerovnici</item>
    </izvorni_sadrzaj>
    <derivirana_varijabla naziv="DomainObject.Predmet.StrankaListNazivFormated_1">
      <item>FINA Regionalni centar Zagreb</item>
      <item>Dinko Saić</item>
      <item>Vjerovnici</item>
    </derivirana_varijabla>
  </DomainObject.Predmet.StrankaListNazivFormated>
  <DomainObject.Predmet.StrankaListNazivFormatedOIB>
    <izvorni_sadrzaj>
      <item>FINA Regionalni centar Zagreb, OIB 85821130368</item>
      <item>Dinko Saić, OIB 14326044627</item>
      <item>Vjerovnici</item>
    </izvorni_sadrzaj>
    <derivirana_varijabla naziv="DomainObject.Predmet.StrankaListNazivFormatedOIB_1">
      <item>FINA Regionalni centar Zagreb, OIB 85821130368</item>
      <item>Dinko Saić, OIB 14326044627</item>
      <item>Vjerovnici</item>
    </derivirana_varijabla>
  </DomainObject.Predmet.StrankaListNazivFormatedOIB>
  <DomainObject.Predmet.ProtuStrankaListFormated>
    <izvorni_sadrzaj>
      <item>DORIUS STIL j.d.o.o. za ugostiteljstvo, trgovinu i usluge zastupanog po punomoćniku Dinko Saić</item>
    </izvorni_sadrzaj>
    <derivirana_varijabla naziv="DomainObject.Predmet.ProtuStrankaListFormated_1">
      <item>DORIUS STIL j.d.o.o. za ugostiteljstvo, trgovinu i usluge zastupanog po punomoćniku Dinko Saić</item>
    </derivirana_varijabla>
  </DomainObject.Predmet.ProtuStrankaListFormated>
  <DomainObject.Predmet.ProtuStrankaListFormatedOIB>
    <izvorni_sadrzaj>
      <item>DORIUS STIL j.d.o.o. za ugostiteljstvo, trgovinu i usluge, OIB 12898020199 zastupanog po punomoćniku Dinko Saić</item>
    </izvorni_sadrzaj>
    <derivirana_varijabla naziv="DomainObject.Predmet.ProtuStrankaListFormatedOIB_1">
      <item>DORIUS STIL j.d.o.o. za ugostiteljstvo, trgovinu i usluge, OIB 12898020199 zastupanog po punomoćniku Dinko Saić</item>
    </derivirana_varijabla>
  </DomainObject.Predmet.ProtuStrankaListFormatedOIB>
  <DomainObject.Predmet.ProtuStrankaListFormatedWithAdress>
    <izvorni_sadrzaj>
      <item>DORIUS STIL j.d.o.o. za ugostiteljstvo, trgovinu i usluge, Vladimira Nazora 74, 44320 Kutina zastupanog po punomoćniku Dinko Saić</item>
    </izvorni_sadrzaj>
    <derivirana_varijabla naziv="DomainObject.Predmet.ProtuStrankaListFormatedWithAdress_1">
      <item>DORIUS STIL j.d.o.o. za ugostiteljstvo, trgovinu i usluge, Vladimira Nazora 74, 44320 Kutina zastupanog po punomoćniku Dinko Saić</item>
    </derivirana_varijabla>
  </DomainObject.Predmet.ProtuStrankaListFormatedWithAdress>
  <DomainObject.Predmet.ProtuStrankaListFormatedWithAdressOIB>
    <izvorni_sadrzaj>
      <item>DORIUS STIL j.d.o.o. za ugostiteljstvo, trgovinu i usluge, OIB 12898020199, Vladimira Nazora 74, 44320 Kutina zastupanog po punomoćniku Dinko Saić</item>
    </izvorni_sadrzaj>
    <derivirana_varijabla naziv="DomainObject.Predmet.ProtuStrankaListFormatedWithAdressOIB_1">
      <item>DORIUS STIL j.d.o.o. za ugostiteljstvo, trgovinu i usluge, OIB 12898020199, Vladimira Nazora 74, 44320 Kutina zastupanog po punomoćniku Dinko Saić</item>
    </derivirana_varijabla>
  </DomainObject.Predmet.ProtuStrankaListFormatedWithAdressOIB>
  <DomainObject.Predmet.ProtuStrankaListNazivFormated>
    <izvorni_sadrzaj>
      <item>DORIUS STIL j.d.o.o. za ugostiteljstvo, trgovinu i usluge</item>
    </izvorni_sadrzaj>
    <derivirana_varijabla naziv="DomainObject.Predmet.ProtuStrankaListNazivFormated_1">
      <item>DORIUS STIL j.d.o.o. za ugostiteljstvo, trgovinu i usluge</item>
    </derivirana_varijabla>
  </DomainObject.Predmet.ProtuStrankaListNazivFormated>
  <DomainObject.Predmet.ProtuStrankaListNazivFormatedOIB>
    <izvorni_sadrzaj>
      <item>DORIUS STIL j.d.o.o. za ugostiteljstvo, trgovinu i usluge, OIB 12898020199</item>
    </izvorni_sadrzaj>
    <derivirana_varijabla naziv="DomainObject.Predmet.ProtuStrankaListNazivFormatedOIB_1">
      <item>DORIUS STIL j.d.o.o. za ugostiteljstvo, trgovinu i usluge, OIB 12898020199</item>
    </derivirana_varijabla>
  </DomainObject.Predmet.ProtuStrankaListNazivFormatedOIB>
  <DomainObject.Predmet.OstaliListFormated>
    <izvorni_sadrzaj>
      <item>Dinko Saić punomoćnik sudionika u postupku DORIUS STIL j.d.o.o. za ugostiteljstvo, trgovinu i usluge</item>
      <item>ERSTE &amp; STEIERMARKISCHE BANK d.d.</item>
    </izvorni_sadrzaj>
    <derivirana_varijabla naziv="DomainObject.Predmet.OstaliListFormated_1">
      <item>Dinko Saić punomoćnik sudionika u postupku DORIUS STIL j.d.o.o. za ugostiteljstvo, trgovinu i usluge</item>
      <item>ERSTE &amp; STEIERMARKISCHE BANK d.d.</item>
    </derivirana_varijabla>
  </DomainObject.Predmet.OstaliListFormated>
  <DomainObject.Predmet.OstaliListFormatedOIB>
    <izvorni_sadrzaj>
      <item>Dinko Saić, OIB 14326044627 punomoćnik sudionika u postupku DORIUS STIL j.d.o.o. za ugostiteljstvo, trgovinu i usluge</item>
      <item>ERSTE &amp; STEIERMARKISCHE BANK d.d.</item>
    </izvorni_sadrzaj>
    <derivirana_varijabla naziv="DomainObject.Predmet.OstaliListFormatedOIB_1">
      <item>Dinko Saić, OIB 14326044627 punomoćnik sudionika u postupku DORIUS STIL j.d.o.o. za ugostiteljstvo, trgovinu i usluge</item>
      <item>ERSTE &amp; STEIERMARKISCHE BANK d.d.</item>
    </derivirana_varijabla>
  </DomainObject.Predmet.OstaliListFormatedOIB>
  <DomainObject.Predmet.OstaliListFormatedWithAdress>
    <izvorni_sadrzaj>
      <item>Dinko Saić, Vladimira Nazora 74, 44320 Kutina punomoćnik sudionika u postupku DORIUS STIL j.d.o.o. za ugostiteljstvo, trgovinu i usluge</item>
      <item>ERSTE &amp; STEIERMARKISCHE BANK d.d., I. Lučića 2, 10000 Zagreb</item>
    </izvorni_sadrzaj>
    <derivirana_varijabla naziv="DomainObject.Predmet.OstaliListFormatedWithAdress_1">
      <item>Dinko Saić, Vladimira Nazora 74, 44320 Kutina punomoćnik sudionika u postupku DORIUS STIL j.d.o.o. za ugostiteljstvo, trgovinu i usluge</item>
      <item>ERSTE &amp; STEIERMARKISCHE BANK d.d., I. Lučića 2, 10000 Zagreb</item>
    </derivirana_varijabla>
  </DomainObject.Predmet.OstaliListFormatedWithAdress>
  <DomainObject.Predmet.OstaliListFormatedWithAdressOIB>
    <izvorni_sadrzaj>
      <item>Dinko Saić, OIB 14326044627, Vladimira Nazora 74, 44320 Kutina punomoćnik sudionika u postupku DORIUS STIL j.d.o.o. za ugostiteljstvo, trgovinu i usluge</item>
      <item>ERSTE &amp; STEIERMARKISCHE BANK d.d., I. Lučića 2, 10000 Zagreb</item>
    </izvorni_sadrzaj>
    <derivirana_varijabla naziv="DomainObject.Predmet.OstaliListFormatedWithAdressOIB_1">
      <item>Dinko Saić, OIB 14326044627, Vladimira Nazora 74, 44320 Kutina punomoćnik sudionika u postupku DORIUS STIL j.d.o.o. za ugostiteljstvo, trgovinu i usluge</item>
      <item>ERSTE &amp; STEIERMARKISCHE BANK d.d., I. Lučića 2, 10000 Zagreb</item>
    </derivirana_varijabla>
  </DomainObject.Predmet.OstaliListFormatedWithAdressOIB>
  <DomainObject.Predmet.OstaliListNazivFormated>
    <izvorni_sadrzaj>
      <item>Dinko Saić</item>
      <item>ERSTE &amp; STEIERMARKISCHE BANK d.d.</item>
    </izvorni_sadrzaj>
    <derivirana_varijabla naziv="DomainObject.Predmet.OstaliListNazivFormated_1">
      <item>Dinko Saić</item>
      <item>ERSTE &amp; STEIERMARKISCHE BANK d.d.</item>
    </derivirana_varijabla>
  </DomainObject.Predmet.OstaliListNazivFormated>
  <DomainObject.Predmet.OstaliListNazivFormatedOIB>
    <izvorni_sadrzaj>
      <item>Dinko Saić, OIB 14326044627</item>
      <item>ERSTE &amp; STEIERMARKISCHE BANK d.d.</item>
    </izvorni_sadrzaj>
    <derivirana_varijabla naziv="DomainObject.Predmet.OstaliListNazivFormatedOIB_1">
      <item>Dinko Saić, OIB 14326044627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St-264/2017-10</izvorni_sadrzaj>
    <derivirana_varijabla naziv="DomainObject.PoslovniBrojDokumenta_1">St-264/2017-10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DORIUS STIL j.d.o.o. za ugostiteljstvo, trgovinu i usluge</izvorni_sadrzaj>
    <derivirana_varijabla naziv="DomainObject.Predmet.ProtustrankaIDrugi_1">DORIUS STIL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DORIUS STIL j.d.o.o. za ugostiteljstvo, trgovinu i usluge, OIB 12898020199, Vladimira Nazora 74, 44320 Kutina</izvorni_sadrzaj>
    <derivirana_varijabla naziv="DomainObject.Predmet.ProtustrankaIDrugiAdressOIB_1">DORIUS STIL j.d.o.o. za ugostiteljstvo, trgovinu i usluge, OIB 12898020199, Vladimira Nazora 74,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DORIUS STIL j.d.o.o. za ugostiteljstvo, trgovinu i usluge</item>
      <item>Dinko Saić</item>
      <item>Vjerovnici</item>
      <item>Dinko Saić</item>
      <item>ERSTE &amp; STEIERMARKISCHE BANK d.d.</item>
    </izvorni_sadrzaj>
    <derivirana_varijabla naziv="DomainObject.Predmet.SudioniciListNaziv_1">
      <item>FINA Regionalni centar Zagreb</item>
      <item>DORIUS STIL j.d.o.o. za ugostiteljstvo, trgovinu i usluge</item>
      <item>Dinko Saić</item>
      <item>Vjerovnici</item>
      <item>Dinko Saić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DORIUS STIL j.d.o.o. za ugostiteljstvo, trgovinu i usluge, OIB 12898020199, Vladimira Nazora 74,44320 Kutina</item>
      <item>Dinko Saić, OIB 14326044627, Vladimira Nazora 74,44320 Kutina</item>
      <item>Vjerovnici</item>
      <item>Dinko Saić, OIB 14326044627, Vladimira Nazora 74,44320 Kutina</item>
      <item>ERSTE &amp; STEIERMARKISCHE BANK d.d., I. Lučića 2,10000 Zagreb</item>
    </izvorni_sadrzaj>
    <derivirana_varijabla naziv="DomainObject.Predmet.SudioniciListAdressOIB_1">
      <item>FINA Regionalni centar Zagreb, OIB 85821130368, Trg svibanjskih žrtava 1995. br. 1,10000 Zagreb</item>
      <item>DORIUS STIL j.d.o.o. za ugostiteljstvo, trgovinu i usluge, OIB 12898020199, Vladimira Nazora 74,44320 Kutina</item>
      <item>Dinko Saić, OIB 14326044627, Vladimira Nazora 74,44320 Kutina</item>
      <item>Vjerovnici</item>
      <item>Dinko Saić, OIB 14326044627, Vladimira Nazora 74,44320 Kutina</item>
      <item>ERSTE &amp; STEIERMARKISCHE BANK d.d., I.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12898020199</item>
      <item>, OIB 14326044627</item>
      <item>, OIB null</item>
      <item>, OIB 14326044627</item>
      <item>, OIB null</item>
    </izvorni_sadrzaj>
    <derivirana_varijabla naziv="DomainObject.Predmet.SudioniciListNazivOIB_1">
      <item>, OIB 85821130368</item>
      <item>, OIB 12898020199</item>
      <item>, OIB 14326044627</item>
      <item>, OIB null</item>
      <item>, OIB 14326044627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788</properties:Words>
  <properties:Characters>4325</properties:Characters>
  <properties:Lines>101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2018-04-09T07:30:00Z</dcterms:created>
  <dc:creator>gzubak</dc:creator>
  <cp:lastModifiedBy>Dijana Hadžić</cp:lastModifiedBy>
  <cp:lastPrinted>2017-05-31T12:56:00Z</cp:lastPrinted>
  <dcterms:modified xmlns:xsi="http://www.w3.org/2001/XMLSchema-instance" xsi:type="dcterms:W3CDTF">2018-04-09T07:44:00Z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St-264/2017-10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