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eff4" w14:paraId="a56eff4" w:rsidRDefault="003C2049" w:rsidP="003C2049" w:rsidR="003C204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049" w:rsidP="003C2049" w:rsidR="003C204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C2049" w:rsidP="003C2049" w:rsidR="003C204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C2049" w:rsidP="003C2049" w:rsidR="003C204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C2049" w:rsidP="003C2049" w:rsidR="003C204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C2049" w:rsidP="003C2049" w:rsidR="003C204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C2049" w:rsidP="003C2049" w:rsidR="003C2049" w:rsidRPr="005D578C">
      <w:pPr>
        <w:jc w:val="center"/>
        <w:rPr>
          <w:rFonts w:cs="Times New Roman" w:eastAsia="Times New Roman"/>
          <w:szCs w:val="24"/>
        </w:rPr>
      </w:pPr>
    </w:p>
    <w:p w:rsidRDefault="003C2049" w:rsidP="003C2049" w:rsidR="003C204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C2049" w:rsidP="003C2049" w:rsidR="003C2049" w:rsidRPr="005D578C">
      <w:pPr>
        <w:rPr>
          <w:rFonts w:cs="Times New Roman" w:eastAsia="Times New Roman"/>
          <w:szCs w:val="24"/>
        </w:rPr>
      </w:pPr>
    </w:p>
    <w:p w:rsidRDefault="003C2049" w:rsidP="003C2049" w:rsidR="003C204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GOLD FINGER d. o. o. Buje, Trg Josip Broza Tita 9, OIB </w:t>
      </w:r>
      <w:r w:rsidRPr="003C2049">
        <w:rPr>
          <w:rFonts w:cs="Times New Roman" w:eastAsia="Times New Roman"/>
          <w:szCs w:val="24"/>
        </w:rPr>
        <w:t>67226193056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C2049">
        <w:rPr>
          <w:rFonts w:cs="Times New Roman" w:eastAsia="Times New Roman"/>
          <w:szCs w:val="24"/>
        </w:rPr>
        <w:t>040332671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AC699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2016.</w:t>
      </w:r>
    </w:p>
    <w:p w:rsidRDefault="003C2049" w:rsidP="003C2049" w:rsidR="003C2049" w:rsidRPr="005D578C">
      <w:pPr>
        <w:rPr>
          <w:rFonts w:cs="Times New Roman" w:eastAsia="Times New Roman"/>
          <w:szCs w:val="24"/>
        </w:rPr>
      </w:pPr>
    </w:p>
    <w:p w:rsidRDefault="003C2049" w:rsidP="003C2049" w:rsidR="003C204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C2049" w:rsidP="003C2049" w:rsidR="003C2049" w:rsidRPr="005D578C">
      <w:pPr>
        <w:rPr>
          <w:rFonts w:cs="Times New Roman" w:eastAsia="Times New Roman"/>
          <w:szCs w:val="24"/>
        </w:rPr>
      </w:pPr>
    </w:p>
    <w:p w:rsidRDefault="003C2049" w:rsidP="003C2049" w:rsidR="003C204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GOLD FINGER d. o. o. Buje, Trg Josip Broza Tita 9, OIB </w:t>
      </w:r>
      <w:r w:rsidRPr="003C2049">
        <w:rPr>
          <w:rFonts w:cs="Times New Roman" w:eastAsia="Times New Roman"/>
          <w:szCs w:val="24"/>
        </w:rPr>
        <w:t>67226193056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C2049">
        <w:rPr>
          <w:rFonts w:cs="Times New Roman" w:eastAsia="Times New Roman"/>
          <w:szCs w:val="24"/>
        </w:rPr>
        <w:t>040332671</w:t>
      </w:r>
      <w:r>
        <w:rPr>
          <w:rFonts w:cs="Times New Roman" w:eastAsia="Times New Roman"/>
          <w:szCs w:val="24"/>
        </w:rPr>
        <w:t>.</w:t>
      </w:r>
    </w:p>
    <w:p w:rsidRDefault="003C2049" w:rsidP="003C2049" w:rsidR="003C2049" w:rsidRPr="005D578C">
      <w:pPr>
        <w:rPr>
          <w:rFonts w:cs="Times New Roman" w:eastAsia="Times New Roman"/>
          <w:szCs w:val="24"/>
        </w:rPr>
      </w:pPr>
    </w:p>
    <w:p w:rsidRDefault="003C2049" w:rsidP="003C2049" w:rsidR="003C204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3C2049" w:rsidP="003C2049" w:rsidR="003C2049">
      <w:pPr>
        <w:rPr>
          <w:rFonts w:cs="Times New Roman" w:eastAsia="Times New Roman"/>
          <w:szCs w:val="20"/>
        </w:rPr>
      </w:pPr>
    </w:p>
    <w:p w:rsidRDefault="003C2049" w:rsidP="003C2049" w:rsidR="003C204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GOLD FINGER d. o. o. Buje, Trg Josip Broza Tita 9, OIB </w:t>
      </w:r>
      <w:r w:rsidRPr="003C2049">
        <w:rPr>
          <w:rFonts w:cs="Times New Roman" w:eastAsia="Times New Roman"/>
          <w:szCs w:val="24"/>
        </w:rPr>
        <w:t>67226193056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C2049">
        <w:rPr>
          <w:rFonts w:cs="Times New Roman" w:eastAsia="Times New Roman"/>
          <w:szCs w:val="24"/>
        </w:rPr>
        <w:t>040332671</w:t>
      </w:r>
      <w:r>
        <w:rPr>
          <w:rFonts w:cs="Times New Roman" w:eastAsia="Times New Roman"/>
          <w:szCs w:val="24"/>
        </w:rPr>
        <w:t>.</w:t>
      </w:r>
    </w:p>
    <w:p w:rsidRDefault="003C2049" w:rsidP="003C2049" w:rsidR="003C2049">
      <w:pPr>
        <w:ind w:firstLine="709"/>
        <w:rPr>
          <w:rFonts w:cs="Times New Roman" w:eastAsia="Times New Roman"/>
          <w:szCs w:val="24"/>
        </w:rPr>
      </w:pPr>
    </w:p>
    <w:p w:rsidRDefault="003C2049" w:rsidP="003C2049" w:rsidR="003C204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GOLD FINGER d. o. o. Buje, Trg Josip Broza Tita 9, OIB </w:t>
      </w:r>
      <w:r w:rsidRPr="003C2049">
        <w:rPr>
          <w:rFonts w:cs="Times New Roman" w:eastAsia="Times New Roman"/>
          <w:szCs w:val="24"/>
        </w:rPr>
        <w:t>67226193056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C2049">
        <w:rPr>
          <w:rFonts w:cs="Times New Roman" w:eastAsia="Times New Roman"/>
          <w:szCs w:val="24"/>
        </w:rPr>
        <w:t>040332671</w:t>
      </w:r>
      <w:r>
        <w:rPr>
          <w:rFonts w:cs="Times New Roman" w:eastAsia="Times New Roman"/>
          <w:szCs w:val="24"/>
        </w:rPr>
        <w:t>.</w:t>
      </w:r>
    </w:p>
    <w:p w:rsidRDefault="003C2049" w:rsidP="003C2049" w:rsidR="003C2049">
      <w:pPr>
        <w:rPr>
          <w:rFonts w:cs="Times New Roman" w:eastAsia="Times New Roman"/>
          <w:szCs w:val="24"/>
        </w:rPr>
      </w:pPr>
    </w:p>
    <w:p w:rsidRDefault="003C2049" w:rsidP="003C2049" w:rsidR="003C2049" w:rsidRPr="005D578C">
      <w:pPr>
        <w:rPr>
          <w:rFonts w:cs="Times New Roman" w:eastAsia="Times New Roman"/>
          <w:szCs w:val="24"/>
        </w:rPr>
      </w:pPr>
    </w:p>
    <w:p w:rsidRDefault="003C2049" w:rsidP="003C2049" w:rsidR="003C204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C2049" w:rsidP="003C2049" w:rsidR="003C2049">
      <w:pPr>
        <w:ind w:firstLine="708"/>
        <w:rPr>
          <w:rFonts w:cs="Times New Roman" w:eastAsia="Times New Roman"/>
          <w:szCs w:val="24"/>
        </w:rPr>
      </w:pPr>
    </w:p>
    <w:p w:rsidRDefault="003C2049" w:rsidP="003C2049" w:rsidR="003C204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GOLD FINGER d. o. o. Buje. </w:t>
      </w:r>
      <w:r>
        <w:rPr>
          <w:rFonts w:eastAsiaTheme="minorHAnsi"/>
          <w:lang w:eastAsia="en-US"/>
        </w:rPr>
        <w:t>Kako su za to bile ispunjene pretpostavke predviđene čl. 428. Stečajnog zakona, sud je 8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St-222/2016-3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C2049" w:rsidP="003C2049" w:rsidR="003C204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C2049" w:rsidP="003C2049" w:rsidR="003C2049" w:rsidRPr="005D578C">
      <w:pPr>
        <w:rPr>
          <w:rFonts w:cs="Times New Roman" w:eastAsia="Times New Roman"/>
          <w:szCs w:val="24"/>
        </w:rPr>
      </w:pPr>
    </w:p>
    <w:p w:rsidRDefault="003C2049" w:rsidP="003C2049" w:rsidR="003C204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AC699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C2049" w:rsidP="003C2049" w:rsidR="003C2049">
      <w:pPr>
        <w:rPr>
          <w:rFonts w:cs="Times New Roman" w:eastAsia="Times New Roman"/>
          <w:szCs w:val="24"/>
        </w:rPr>
      </w:pPr>
    </w:p>
    <w:p w:rsidRDefault="003C2049" w:rsidP="003C2049" w:rsidR="003C204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C2049" w:rsidP="003C2049" w:rsidR="003C204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652D13">
        <w:rPr>
          <w:rFonts w:cs="Times New Roman" w:eastAsia="Times New Roman"/>
          <w:szCs w:val="24"/>
        </w:rPr>
        <w:t>, v.r.</w:t>
      </w:r>
    </w:p>
    <w:p w:rsidRDefault="003C2049" w:rsidP="003C2049" w:rsidR="003C2049">
      <w:pPr>
        <w:jc w:val="left"/>
        <w:rPr>
          <w:rFonts w:cs="Times New Roman" w:eastAsia="Times New Roman"/>
          <w:szCs w:val="24"/>
        </w:rPr>
      </w:pPr>
    </w:p>
    <w:p w:rsidRDefault="003C2049" w:rsidP="003C2049" w:rsidR="003C2049" w:rsidRPr="005D578C">
      <w:pPr>
        <w:jc w:val="left"/>
        <w:rPr>
          <w:rFonts w:cs="Times New Roman" w:eastAsia="Times New Roman"/>
          <w:szCs w:val="24"/>
        </w:rPr>
      </w:pPr>
    </w:p>
    <w:p w:rsidRDefault="00AC6995" w:rsidP="003C2049" w:rsidR="00AC6995">
      <w:pPr>
        <w:jc w:val="left"/>
        <w:rPr>
          <w:rFonts w:cs="Times New Roman" w:eastAsia="Times New Roman"/>
          <w:szCs w:val="24"/>
        </w:rPr>
      </w:pPr>
    </w:p>
    <w:p w:rsidRDefault="00AC6995" w:rsidP="003C2049" w:rsidR="00AC6995">
      <w:pPr>
        <w:jc w:val="left"/>
        <w:rPr>
          <w:rFonts w:cs="Times New Roman" w:eastAsia="Times New Roman"/>
          <w:szCs w:val="24"/>
        </w:rPr>
      </w:pPr>
    </w:p>
    <w:p w:rsidRDefault="003C2049" w:rsidP="003C2049" w:rsidR="003C204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C2049" w:rsidP="003C2049" w:rsidR="003C204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C2049" w:rsidP="003C2049" w:rsidR="003C20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C2049" w:rsidP="003C2049" w:rsidR="003C2049">
      <w:pPr>
        <w:rPr>
          <w:rFonts w:cs="Times New Roman" w:eastAsia="Times New Roman"/>
          <w:szCs w:val="24"/>
        </w:rPr>
      </w:pPr>
    </w:p>
    <w:p w:rsidRDefault="003C2049" w:rsidP="003C2049" w:rsidR="003C2049" w:rsidRPr="005D578C">
      <w:pPr>
        <w:rPr>
          <w:rFonts w:cs="Times New Roman" w:eastAsia="Times New Roman"/>
          <w:szCs w:val="24"/>
        </w:rPr>
      </w:pPr>
    </w:p>
    <w:p w:rsidRDefault="003C2049" w:rsidP="003C2049" w:rsidR="003C204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C2049" w:rsidP="003C2049" w:rsidR="003C20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C2049" w:rsidP="003C2049" w:rsidR="003C20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GOLD FINGER d. o. o. Buje, Trg Josip Broza Tita 9,</w:t>
      </w:r>
    </w:p>
    <w:p w:rsidRDefault="003C2049" w:rsidP="003C2049" w:rsidR="003C204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3C2049" w:rsidP="003C2049" w:rsidR="003C20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C2049" w:rsidP="003C2049" w:rsidR="003C204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3C2049" w:rsidP="003C2049" w:rsidR="003C204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3C2049" w:rsidP="003C2049" w:rsidR="003C20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3C2049" w:rsidP="003C2049" w:rsidR="003C20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3C2049" w:rsidP="003C2049" w:rsidR="003C2049"/>
    <w:p w:rsidRDefault="003C2049" w:rsidP="003C2049" w:rsidR="003C2049"/>
    <w:p w:rsidRDefault="00031A5B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049" w:rsidP="003C2049" w:rsidR="003C2049">
      <w:r>
        <w:separator/>
      </w:r>
    </w:p>
  </w:endnote>
  <w:endnote w:id="0" w:type="continuationSeparator">
    <w:p w:rsidRDefault="003C2049" w:rsidP="003C2049" w:rsidR="003C2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049" w:rsidP="003C2049" w:rsidR="003C2049">
      <w:r>
        <w:separator/>
      </w:r>
    </w:p>
  </w:footnote>
  <w:footnote w:id="0" w:type="continuationSeparator">
    <w:p w:rsidRDefault="003C2049" w:rsidP="003C2049" w:rsidR="003C2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049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31A5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St-222/2016-5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049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St-222/2016-5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298"/>
    <w:rsid w:val="00031A5B"/>
    <w:rsid w:val="003C2049"/>
    <w:rsid w:val="00551298"/>
    <w:rsid w:val="005D07AA"/>
    <w:rsid w:val="00652D13"/>
    <w:rsid w:val="0075528E"/>
    <w:rsid w:val="0079403F"/>
    <w:rsid w:val="00AC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204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204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C204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20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204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2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204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A5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1A5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1A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1A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204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204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C204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20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204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2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204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A5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1A5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1A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1A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 FINGER d.o.o. BUJE</izvorni_sadrzaj>
    <derivirana_varijabla naziv="DomainObject.Predmet.ProtustrankaFormated_1">  GOLD FINGER d.o.o. BUJE</derivirana_varijabla>
  </DomainObject.Predmet.ProtustrankaFormated>
  <DomainObject.Predmet.ProtustrankaFormatedOIB>
    <izvorni_sadrzaj>  GOLD FINGER d.o.o. BUJE, OIB 67226193056</izvorni_sadrzaj>
    <derivirana_varijabla naziv="DomainObject.Predmet.ProtustrankaFormatedOIB_1">  GOLD FINGER d.o.o. BUJE, OIB 67226193056</derivirana_varijabla>
  </DomainObject.Predmet.ProtustrankaFormatedOIB>
  <DomainObject.Predmet.ProtustrankaFormatedWithAdress>
    <izvorni_sadrzaj> GOLD FINGER d.o.o. BUJE, Trg Josipa Broza Tita 9, 52460 Buje</izvorni_sadrzaj>
    <derivirana_varijabla naziv="DomainObject.Predmet.ProtustrankaFormatedWithAdress_1"> GOLD FINGER d.o.o. BUJE, Trg Josipa Broza Tita 9, 52460 Buje</derivirana_varijabla>
  </DomainObject.Predmet.ProtustrankaFormatedWithAdress>
  <DomainObject.Predmet.ProtustrankaFormatedWithAdressOIB>
    <izvorni_sadrzaj> GOLD FINGER d.o.o. BUJE, OIB 67226193056, Trg Josipa Broza Tita 9, 52460 Buje</izvorni_sadrzaj>
    <derivirana_varijabla naziv="DomainObject.Predmet.ProtustrankaFormatedWithAdressOIB_1"> GOLD FINGER d.o.o. BUJE, OIB 67226193056, Trg Josipa Broza Tita 9, 52460 Buje</derivirana_varijabla>
  </DomainObject.Predmet.ProtustrankaFormatedWithAdressOIB>
  <DomainObject.Predmet.ProtustrankaWithAdress>
    <izvorni_sadrzaj>GOLD FINGER d.o.o. BUJE Trg Josipa Broza Tita 9, 52460 Buje</izvorni_sadrzaj>
    <derivirana_varijabla naziv="DomainObject.Predmet.ProtustrankaWithAdress_1">GOLD FINGER d.o.o. BUJE Trg Josipa Broza Tita 9, 52460 Buje</derivirana_varijabla>
  </DomainObject.Predmet.ProtustrankaWithAdress>
  <DomainObject.Predmet.ProtustrankaWithAdressOIB>
    <izvorni_sadrzaj>GOLD FINGER d.o.o. BUJE, OIB 67226193056, Trg Josipa Broza Tita 9, 52460 Buje</izvorni_sadrzaj>
    <derivirana_varijabla naziv="DomainObject.Predmet.ProtustrankaWithAdressOIB_1">GOLD FINGER d.o.o. BUJE, OIB 67226193056, Trg Josipa Broza Tita 9, 52460 Buje</derivirana_varijabla>
  </DomainObject.Predmet.ProtustrankaWithAdressOIB>
  <DomainObject.Predmet.ProtustrankaNazivFormated>
    <izvorni_sadrzaj>GOLD FINGER d.o.o. BUJE</izvorni_sadrzaj>
    <derivirana_varijabla naziv="DomainObject.Predmet.ProtustrankaNazivFormated_1">GOLD FINGER d.o.o. BUJE</derivirana_varijabla>
  </DomainObject.Predmet.ProtustrankaNazivFormated>
  <DomainObject.Predmet.ProtustrankaNazivFormatedOIB>
    <izvorni_sadrzaj>GOLD FINGER d.o.o. BUJE, OIB 67226193056</izvorni_sadrzaj>
    <derivirana_varijabla naziv="DomainObject.Predmet.ProtustrankaNazivFormatedOIB_1">GOLD FINGER d.o.o. BUJE, OIB 67226193056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24528.83</izvorni_sadrzaj>
    <derivirana_varijabla naziv="DomainObject.Predmet.TrenutnaVrijednost_1">24528.83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GOLD FINGER d.o.o. BUJE</item>
    </izvorni_sadrzaj>
    <derivirana_varijabla naziv="DomainObject.Predmet.ProtuStrankaListFormated_1">
      <item>GOLD FINGER d.o.o. BUJE</item>
    </derivirana_varijabla>
  </DomainObject.Predmet.ProtuStrankaListFormated>
  <DomainObject.Predmet.ProtuStrankaListFormatedOIB>
    <izvorni_sadrzaj>
      <item>GOLD FINGER d.o.o. BUJE, OIB 67226193056</item>
    </izvorni_sadrzaj>
    <derivirana_varijabla naziv="DomainObject.Predmet.ProtuStrankaListFormatedOIB_1">
      <item>GOLD FINGER d.o.o. BUJE, OIB 67226193056</item>
    </derivirana_varijabla>
  </DomainObject.Predmet.ProtuStrankaListFormatedOIB>
  <DomainObject.Predmet.ProtuStrankaListFormatedWithAdress>
    <izvorni_sadrzaj>
      <item>GOLD FINGER d.o.o. BUJE, Trg Josipa Broza Tita 9, 52460 Buje</item>
    </izvorni_sadrzaj>
    <derivirana_varijabla naziv="DomainObject.Predmet.ProtuStrankaListFormatedWithAdress_1">
      <item>GOLD FINGER d.o.o. BUJE, Trg Josipa Broza Tita 9, 52460 Buje</item>
    </derivirana_varijabla>
  </DomainObject.Predmet.ProtuStrankaListFormatedWithAdress>
  <DomainObject.Predmet.ProtuStrankaListFormatedWithAdressOIB>
    <izvorni_sadrzaj>
      <item>GOLD FINGER d.o.o. BUJE, OIB 67226193056, Trg Josipa Broza Tita 9, 52460 Buje</item>
    </izvorni_sadrzaj>
    <derivirana_varijabla naziv="DomainObject.Predmet.ProtuStrankaListFormatedWithAdressOIB_1">
      <item>GOLD FINGER d.o.o. BUJE, OIB 67226193056, Trg Josipa Broza Tita 9, 52460 Buje</item>
    </derivirana_varijabla>
  </DomainObject.Predmet.ProtuStrankaListFormatedWithAdressOIB>
  <DomainObject.Predmet.ProtuStrankaListNazivFormated>
    <izvorni_sadrzaj>
      <item>GOLD FINGER d.o.o. BUJE</item>
    </izvorni_sadrzaj>
    <derivirana_varijabla naziv="DomainObject.Predmet.ProtuStrankaListNazivFormated_1">
      <item>GOLD FINGER d.o.o. BUJE</item>
    </derivirana_varijabla>
  </DomainObject.Predmet.ProtuStrankaListNazivFormated>
  <DomainObject.Predmet.ProtuStrankaListNazivFormatedOIB>
    <izvorni_sadrzaj>
      <item>GOLD FINGER d.o.o. BUJE, OIB 67226193056</item>
    </izvorni_sadrzaj>
    <derivirana_varijabla naziv="DomainObject.Predmet.ProtuStrankaListNazivFormatedOIB_1">
      <item>GOLD FINGER d.o.o. BUJE, OIB 67226193056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GOLD FINGER d.o.o. BUJE</izvorni_sadrzaj>
    <derivirana_varijabla naziv="DomainObject.Predmet.ProtustrankaIDrugi_1">GOLD FINGER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GOLD FINGER d.o.o. BUJE, OIB 67226193056, Trg Josipa Broza Tita 9, 52460 Buje</izvorni_sadrzaj>
    <derivirana_varijabla naziv="DomainObject.Predmet.ProtustrankaIDrugiAdressOIB_1">GOLD FINGER d.o.o. BUJE, OIB 67226193056, Trg Josipa Broza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GOLD FINGER d.o.o. BUJE</item>
    </izvorni_sadrzaj>
    <derivirana_varijabla naziv="DomainObject.Predmet.SudioniciListNaziv_1">
      <item>FINANCIJSKA AGENCIJA, RC RIJEKA, PODRUŽNICA PULA, PULA</item>
      <item>GOLD FINGER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GOLD FINGER d.o.o. BUJE, OIB 67226193056, Trg Josipa Broza Tita 9,52460 Buje</item>
    </izvorni_sadrzaj>
    <derivirana_varijabla naziv="DomainObject.Predmet.SudioniciListAdressOIB_1">
      <item>FINANCIJSKA AGENCIJA, RC RIJEKA, PODRUŽNICA PULA, PULA, OIB 85821130368, Ulica grada Vukovara 70,10000 Zagreb</item>
      <item>GOLD FINGER d.o.o. BUJE, OIB 67226193056, Trg Josipa Broza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67226193056</item>
    </izvorni_sadrzaj>
    <derivirana_varijabla naziv="DomainObject.Predmet.SudioniciListNazivOIB_1">
      <item>, OIB 85821130368</item>
      <item>, OIB 67226193056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2999</properties:Characters>
  <properties:Lines>79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2016-04-18T12:49:00Z</dcterms:created>
  <dc:creator>Mihaela Kaligari</dc:creator>
  <cp:lastModifiedBy>Sanja Lakošeljac</cp:lastModifiedBy>
  <cp:lastPrinted>2016-04-19T06:37:00Z</cp:lastPrinted>
  <dcterms:modified xmlns:xsi="http://www.w3.org/2001/XMLSchema-instance" xsi:type="dcterms:W3CDTF">2016-04-19T06:38:00Z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