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7f50" w14:paraId="4b77f50" w:rsidRDefault="007A2CB1" w:rsidP="007A2CB1" w:rsidR="007A2CB1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7A2CB1" w:rsidP="007A2CB1" w:rsidR="007A2CB1">
      <w:pPr>
        <w:pStyle w:val="Bezproreda"/>
        <w:tabs>
          <w:tab w:pos="708" w:val="left"/>
          <w:tab w:pos="6923" w:val="left"/>
        </w:tabs>
        <w:spacing w:after="0"/>
      </w:pPr>
    </w:p>
    <w:p w:rsidRDefault="007A2CB1" w:rsidP="007A2CB1" w:rsidR="007A2CB1">
      <w:pPr>
        <w:pStyle w:val="Bezproreda"/>
        <w:spacing w:after="0"/>
      </w:pPr>
    </w:p>
    <w:p w:rsidRDefault="007A2CB1" w:rsidP="007A2CB1" w:rsidR="007A2CB1">
      <w:pPr>
        <w:pStyle w:val="Bezproreda"/>
        <w:spacing w:after="0"/>
      </w:pPr>
    </w:p>
    <w:p w:rsidRDefault="00AF2FC1" w:rsidP="007A2CB1" w:rsidR="007A2CB1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A2CB1" w:rsidP="007A2CB1" w:rsidR="007A2CB1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A2CB1">
        <w:t>REPUBLIKA HRVATSKA</w:t>
      </w:r>
    </w:p>
    <w:p w:rsidRDefault="007A2CB1" w:rsidP="007A2CB1" w:rsidR="007A2CB1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St-821/16-8</w:t>
      </w:r>
    </w:p>
    <w:p w:rsidRDefault="007A2CB1" w:rsidP="007A2CB1" w:rsidR="007A2CB1">
      <w:pPr>
        <w:pStyle w:val="Bezproreda"/>
        <w:spacing w:after="0"/>
        <w:rPr>
          <w:b/>
        </w:rPr>
      </w:pPr>
      <w:r>
        <w:t>42000 Varaždin, Ul. braće Radić 2</w:t>
      </w:r>
    </w:p>
    <w:p w:rsidRDefault="007A2CB1" w:rsidP="007A2CB1" w:rsidR="007A2CB1">
      <w:pPr>
        <w:spacing w:after="0"/>
      </w:pPr>
    </w:p>
    <w:p w:rsidRDefault="007A2CB1" w:rsidP="007A2CB1" w:rsidR="007A2CB1">
      <w:pPr>
        <w:spacing w:after="0"/>
        <w:jc w:val="center"/>
      </w:pPr>
      <w:r>
        <w:t xml:space="preserve">R E P U B L I K A    H R V A T S K A </w:t>
      </w:r>
    </w:p>
    <w:p w:rsidRDefault="007A2CB1" w:rsidP="007A2CB1" w:rsidR="007A2CB1">
      <w:pPr>
        <w:spacing w:after="0"/>
        <w:jc w:val="center"/>
      </w:pPr>
    </w:p>
    <w:p w:rsidRDefault="007A2CB1" w:rsidP="007A2CB1" w:rsidR="007A2CB1">
      <w:pPr>
        <w:spacing w:after="0"/>
        <w:jc w:val="center"/>
      </w:pPr>
      <w:r>
        <w:t>R J E Š E NJ E</w:t>
      </w:r>
    </w:p>
    <w:p w:rsidRDefault="007A2CB1" w:rsidP="007A2CB1" w:rsidR="007A2CB1">
      <w:pPr>
        <w:spacing w:after="0"/>
        <w:jc w:val="center"/>
      </w:pPr>
    </w:p>
    <w:p w:rsidRDefault="007A2CB1" w:rsidP="007A2CB1" w:rsidR="007A2CB1">
      <w:pPr>
        <w:spacing w:after="0"/>
        <w:ind w:firstLine="708"/>
        <w:jc w:val="both"/>
      </w:pPr>
      <w:r>
        <w:t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SIKAVAC j.d.o.o., Zbelava (Grad Varaždin), Varaždinska 102, OIB: 57645947645, dana 13. ožujka 2017.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center"/>
      </w:pPr>
      <w:r>
        <w:t>r i j e š i o  j e</w:t>
      </w:r>
    </w:p>
    <w:p w:rsidRDefault="007A2CB1" w:rsidP="007A2CB1" w:rsidR="007A2CB1">
      <w:pPr>
        <w:spacing w:after="0"/>
      </w:pPr>
    </w:p>
    <w:p w:rsidRDefault="007A2CB1" w:rsidP="007A2CB1" w:rsidR="007A2CB1">
      <w:pPr>
        <w:spacing w:after="0"/>
        <w:jc w:val="both"/>
      </w:pPr>
      <w:r>
        <w:tab/>
        <w:t>I/ Pozivaju se vjerovnici dužnika SIKAVAC j.d.o.o., Zbelava (Grad Varaždin), Varaždinska 102, OIB: 57645947645,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St-821/16.</w:t>
      </w:r>
    </w:p>
    <w:p w:rsidRDefault="007A2CB1" w:rsidP="007A2CB1" w:rsidR="007A2CB1">
      <w:pPr>
        <w:spacing w:after="0"/>
        <w:jc w:val="both"/>
      </w:pPr>
      <w:r>
        <w:t xml:space="preserve"> </w:t>
      </w:r>
      <w:r>
        <w:tab/>
      </w:r>
    </w:p>
    <w:p w:rsidRDefault="007A2CB1" w:rsidP="007A2CB1" w:rsidR="007A2CB1">
      <w:pPr>
        <w:spacing w:after="0"/>
        <w:jc w:val="both"/>
      </w:pPr>
      <w:r>
        <w:tab/>
        <w:t>II/ Ako navedene osobe ne postupe po točki I/ ovoga rješenja, bit će doneseno rješenje o otvaranju i zaključenju stečajnog postupka nad dužnikom SIKAVAC j.d.o.o., Zbelava (Grad Varaždin), Varaždinska 102, OIB: 57645947645.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  <w:r>
        <w:tab/>
        <w:t>III/ Ovo rješenje objavit će se na e-Oglasnoj ploči suda.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center"/>
      </w:pPr>
      <w:r>
        <w:t>Obrazloženje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  <w:r>
        <w:tab/>
        <w:t>Predlagatelj je 30. svibnja 2016. podnio ovome sudu prijedlog za otvaranje stečajnog postupka nad dužnikom, navodeći da dužnik na dan 1. rujna 2015. ima evidentirane neizvršene osnove za plaćanje u ukupnom iznosu od 42.421,43 kn u neprekinutom razdoblju od 195 dana i ima dva zaposlenika.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  <w:r>
        <w:tab/>
        <w:t>Rješenjem ovog suda poslovni broj 2 St-821/16-5 od 4. siječnja 2017. pokrenut je prethodni postupak radi utvrđivanja uvjeta za otvaranje stečajnog postupka.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center"/>
      </w:pPr>
      <w:r>
        <w:t>U Varaždinu 13. ožujka 2017.</w:t>
      </w:r>
    </w:p>
    <w:p w:rsidRDefault="007A2CB1" w:rsidP="007A2CB1" w:rsidR="007A2CB1">
      <w:pPr>
        <w:spacing w:after="0"/>
      </w:pPr>
    </w:p>
    <w:p w:rsidRDefault="007A2CB1" w:rsidP="007A2CB1" w:rsidR="007A2CB1">
      <w:pPr>
        <w:spacing w:after="0"/>
      </w:pPr>
    </w:p>
    <w:p w:rsidRDefault="007A2CB1" w:rsidP="007A2CB1" w:rsidR="007A2C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AF2FC1">
        <w:t>, v. r.</w:t>
      </w:r>
      <w:r>
        <w:t xml:space="preserve"> 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</w:pPr>
    </w:p>
    <w:p w:rsidRDefault="007A2CB1" w:rsidP="007A2CB1" w:rsidR="007A2CB1">
      <w:pPr>
        <w:spacing w:after="0"/>
        <w:ind w:firstLine="708"/>
      </w:pPr>
      <w:r>
        <w:t>Uputa o pravnom lijeku:</w:t>
      </w:r>
    </w:p>
    <w:p w:rsidRDefault="007A2CB1" w:rsidP="007A2CB1" w:rsidR="007A2CB1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</w:p>
    <w:p w:rsidRDefault="007A2CB1" w:rsidP="007A2CB1" w:rsidR="007A2CB1">
      <w:pPr>
        <w:spacing w:after="0"/>
        <w:jc w:val="both"/>
      </w:pPr>
      <w:r>
        <w:t>DNA:</w:t>
      </w:r>
    </w:p>
    <w:p w:rsidRDefault="007A2CB1" w:rsidP="007A2CB1" w:rsidR="007A2CB1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7A2CB1" w:rsidP="007A2CB1" w:rsidR="007A2CB1"/>
    <w:p w:rsidRDefault="007A2CB1" w:rsidP="007A2CB1" w:rsidR="007A2CB1"/>
    <w:p w:rsidRDefault="007A2CB1" w:rsidP="007A2CB1" w:rsidR="007A2CB1"/>
    <w:p w:rsidRDefault="007A2CB1" w:rsidP="007A2CB1" w:rsidR="007A2CB1"/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D11" w:rsidP="007A2CB1" w:rsidR="00BA2D11">
      <w:pPr>
        <w:spacing w:after="0"/>
      </w:pPr>
      <w:r>
        <w:separator/>
      </w:r>
    </w:p>
  </w:endnote>
  <w:endnote w:id="0" w:type="continuationSeparator">
    <w:p w:rsidRDefault="00BA2D11" w:rsidP="007A2CB1" w:rsidR="00BA2D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D11" w:rsidP="007A2CB1" w:rsidR="00BA2D11">
      <w:pPr>
        <w:spacing w:after="0"/>
      </w:pPr>
      <w:r>
        <w:separator/>
      </w:r>
    </w:p>
  </w:footnote>
  <w:footnote w:id="0" w:type="continuationSeparator">
    <w:p w:rsidRDefault="00BA2D11" w:rsidP="007A2CB1" w:rsidR="00BA2D1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CB1" w:rsidP="007A2CB1" w:rsidR="007A2CB1">
    <w:pPr>
      <w:pStyle w:val="Zaglavlje"/>
      <w:jc w:val="right"/>
    </w:pPr>
    <w:r>
      <w:t>2                                  Poslovni broj: 2 St-821/16-8</w:t>
    </w:r>
  </w:p>
  <w:p w:rsidRDefault="007A2CB1" w:rsidP="007A2CB1" w:rsidR="007A2CB1">
    <w:pPr>
      <w:pStyle w:val="Zaglavlje"/>
      <w:jc w:val="right"/>
    </w:pPr>
  </w:p>
  <w:p w:rsidRDefault="007A2CB1" w:rsidP="007A2CB1" w:rsidR="007A2CB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CB1"/>
    <w:rsid w:val="00060278"/>
    <w:rsid w:val="00212D26"/>
    <w:rsid w:val="00464154"/>
    <w:rsid w:val="004D75F2"/>
    <w:rsid w:val="005C74D5"/>
    <w:rsid w:val="0074739E"/>
    <w:rsid w:val="007A2CB1"/>
    <w:rsid w:val="00832BEE"/>
    <w:rsid w:val="008731D2"/>
    <w:rsid w:val="00873568"/>
    <w:rsid w:val="0095347A"/>
    <w:rsid w:val="009E7AFD"/>
    <w:rsid w:val="00AF2FC1"/>
    <w:rsid w:val="00BA2D11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CB1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A2CB1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A2CB1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A2CB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7A2CB1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CB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CB1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A2CB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2CB1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7A2CB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2CB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2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CB1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A2CB1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A2CB1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A2CB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7A2CB1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CB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CB1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A2CB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A2CB1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7A2CB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A2CB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2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39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SIKAVAC jednostavno društvo s ograničenom odgovornošću za ugostiteljstvo</izvorni_sadrzaj>
    <derivirana_varijabla naziv="DomainObject.Predmet.ProtustrankaFormated_1">  SIKAVAC jednostavno društvo s ograničenom odgovornošću za ugostiteljstvo</derivirana_varijabla>
  </DomainObject.Predmet.ProtustrankaFormated>
  <DomainObject.Predmet.ProtustrankaFormatedOIB>
    <izvorni_sadrzaj>  SIKAVAC jednostavno društvo s ograničenom odgovornošću za ugostiteljstvo, OIB 57645947645</izvorni_sadrzaj>
    <derivirana_varijabla naziv="DomainObject.Predmet.ProtustrankaFormatedOIB_1">  SIKAVAC jednostavno društvo s ograničenom odgovornošću za ugostiteljstvo, OIB 57645947645</derivirana_varijabla>
  </DomainObject.Predmet.ProtustrankaFormatedOIB>
  <DomainObject.Predmet.ProtustrankaFormatedWithAdress>
    <izvorni_sadrzaj> SIKAVAC jednostavno društvo s ograničenom odgovornošću za ugostiteljstvo, Varaždinska 103, 42202 Zbelava</izvorni_sadrzaj>
    <derivirana_varijabla naziv="DomainObject.Predmet.ProtustrankaFormatedWithAdress_1"> SIKAVAC jednostavno društvo s ograničenom odgovornošću za ugostiteljstvo, Varaždinska 103, 42202 Zbelava</derivirana_varijabla>
  </DomainObject.Predmet.ProtustrankaFormatedWithAdress>
  <DomainObject.Predmet.ProtustrankaFormatedWithAdressOIB>
    <izvorni_sadrzaj> SIKAVAC jednostavno društvo s ograničenom odgovornošću za ugostiteljstvo, OIB 57645947645, Varaždinska 103, 42202 Zbelava</izvorni_sadrzaj>
    <derivirana_varijabla naziv="DomainObject.Predmet.ProtustrankaFormatedWithAdressOIB_1"> SIKAVAC jednostavno društvo s ograničenom odgovornošću za ugostiteljstvo, OIB 57645947645, Varaždinska 103, 42202 Zbelava</derivirana_varijabla>
  </DomainObject.Predmet.ProtustrankaFormatedWithAdressOIB>
  <DomainObject.Predmet.ProtustrankaWithAdress>
    <izvorni_sadrzaj>SIKAVAC jednostavno društvo s ograničenom odgovornošću za ugostiteljstvo Varaždinska 103, 42202 Zbelava</izvorni_sadrzaj>
    <derivirana_varijabla naziv="DomainObject.Predmet.ProtustrankaWithAdress_1">SIKAVAC jednostavno društvo s ograničenom odgovornošću za ugostiteljstvo Varaždinska 103, 42202 Zbelava</derivirana_varijabla>
  </DomainObject.Predmet.ProtustrankaWithAdress>
  <DomainObject.Predmet.ProtustrankaWithAdressOIB>
    <izvorni_sadrzaj>SIKAVAC jednostavno društvo s ograničenom odgovornošću za ugostiteljstvo, OIB 57645947645, Varaždinska 103, 42202 Zbelava</izvorni_sadrzaj>
    <derivirana_varijabla naziv="DomainObject.Predmet.ProtustrankaWithAdressOIB_1">SIKAVAC jednostavno društvo s ograničenom odgovornošću za ugostiteljstvo, OIB 57645947645, Varaždinska 103, 42202 Zbelava</derivirana_varijabla>
  </DomainObject.Predmet.ProtustrankaWithAdressOIB>
  <DomainObject.Predmet.ProtustrankaNazivFormated>
    <izvorni_sadrzaj>SIKAVAC jednostavno društvo s ograničenom odgovornošću za ugostiteljstvo</izvorni_sadrzaj>
    <derivirana_varijabla naziv="DomainObject.Predmet.ProtustrankaNazivFormated_1">SIKAVAC jednostavno društvo s ograničenom odgovornošću za ugostiteljstvo</derivirana_varijabla>
  </DomainObject.Predmet.ProtustrankaNazivFormated>
  <DomainObject.Predmet.ProtustrankaNazivFormatedOIB>
    <izvorni_sadrzaj>SIKAVAC jednostavno društvo s ograničenom odgovornošću za ugostiteljstvo, OIB 57645947645</izvorni_sadrzaj>
    <derivirana_varijabla naziv="DomainObject.Predmet.ProtustrankaNazivFormatedOIB_1">SIKAVAC jednostavno društvo s ograničenom odgovornošću za ugostiteljstvo, OIB 57645947645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42421.43</izvorni_sadrzaj>
    <derivirana_varijabla naziv="DomainObject.Predmet.TrenutnaVrijednost_1">42421.43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SIKAVAC jednostavno društvo s ograničenom odgovornošću za ugostiteljstvo</item>
    </izvorni_sadrzaj>
    <derivirana_varijabla naziv="DomainObject.Predmet.ProtuStrankaListFormated_1">
      <item>SIKAVAC jednostavno društvo s ograničenom odgovornošću za ugostiteljstvo</item>
    </derivirana_varijabla>
  </DomainObject.Predmet.ProtuStrankaListFormated>
  <DomainObject.Predmet.ProtuStrankaListFormatedOIB>
    <izvorni_sadrzaj>
      <item>SIKAVAC jednostavno društvo s ograničenom odgovornošću za ugostiteljstvo, OIB 57645947645</item>
    </izvorni_sadrzaj>
    <derivirana_varijabla naziv="DomainObject.Predmet.ProtuStrankaListFormatedOIB_1">
      <item>SIKAVAC jednostavno društvo s ograničenom odgovornošću za ugostiteljstvo, OIB 57645947645</item>
    </derivirana_varijabla>
  </DomainObject.Predmet.ProtuStrankaListFormatedOIB>
  <DomainObject.Predmet.ProtuStrankaListFormatedWithAdress>
    <izvorni_sadrzaj>
      <item>SIKAVAC jednostavno društvo s ograničenom odgovornošću za ugostiteljstvo, Varaždinska 103, 42202 Zbelava</item>
    </izvorni_sadrzaj>
    <derivirana_varijabla naziv="DomainObject.Predmet.ProtuStrankaListFormatedWithAdress_1">
      <item>SIKAVAC jednostavno društvo s ograničenom odgovornošću za ugostiteljstvo, Varaždinska 103, 42202 Zbelava</item>
    </derivirana_varijabla>
  </DomainObject.Predmet.ProtuStrankaListFormatedWithAdress>
  <DomainObject.Predmet.ProtuStrankaListFormatedWithAdressOIB>
    <izvorni_sadrzaj>
      <item>SIKAVAC jednostavno društvo s ograničenom odgovornošću za ugostiteljstvo, OIB 57645947645, Varaždinska 103, 42202 Zbelava</item>
    </izvorni_sadrzaj>
    <derivirana_varijabla naziv="DomainObject.Predmet.ProtuStrankaListFormatedWithAdressOIB_1">
      <item>SIKAVAC jednostavno društvo s ograničenom odgovornošću za ugostiteljstvo, OIB 57645947645, Varaždinska 103, 42202 Zbelava</item>
    </derivirana_varijabla>
  </DomainObject.Predmet.ProtuStrankaListFormatedWithAdressOIB>
  <DomainObject.Predmet.ProtuStrankaListNazivFormated>
    <izvorni_sadrzaj>
      <item>SIKAVAC jednostavno društvo s ograničenom odgovornošću za ugostiteljstvo</item>
    </izvorni_sadrzaj>
    <derivirana_varijabla naziv="DomainObject.Predmet.ProtuStrankaListNazivFormated_1">
      <item>SIKAVAC jednostavno društvo s ograničenom odgovornošću za ugostiteljstvo</item>
    </derivirana_varijabla>
  </DomainObject.Predmet.ProtuStrankaListNazivFormated>
  <DomainObject.Predmet.ProtuStrankaListNazivFormatedOIB>
    <izvorni_sadrzaj>
      <item>SIKAVAC jednostavno društvo s ograničenom odgovornošću za ugostiteljstvo, OIB 57645947645</item>
    </izvorni_sadrzaj>
    <derivirana_varijabla naziv="DomainObject.Predmet.ProtuStrankaListNazivFormatedOIB_1">
      <item>SIKAVAC jednostavno društvo s ograničenom odgovornošću za ugostiteljstvo, OIB 57645947645</item>
    </derivirana_varijabla>
  </DomainObject.Predmet.ProtuStrankaListNazivFormatedOIB>
  <DomainObject.Predmet.OstaliListFormated>
    <izvorni_sadrzaj>
      <item>sudski registar</item>
      <item>Županijsko državno odvjetništvo u Varaždinu</item>
      <item>Branimir Vidić</item>
    </izvorni_sadrzaj>
    <derivirana_varijabla naziv="DomainObject.Predmet.OstaliListFormated_1">
      <item>sudski registar</item>
      <item>Županijsko državno odvjetništvo u Varaždinu</item>
      <item>Branimir Vidić</item>
    </derivirana_varijabla>
  </DomainObject.Predmet.OstaliListFormated>
  <DomainObject.Predmet.OstaliListFormatedOIB>
    <izvorni_sadrzaj>
      <item>sudski registar</item>
      <item>Županijsko državno odvjetništvo u Varaždinu</item>
      <item>Branimir Vidić, OIB 10019273587</item>
    </izvorni_sadrzaj>
    <derivirana_varijabla naziv="DomainObject.Predmet.OstaliListFormatedOIB_1">
      <item>sudski registar</item>
      <item>Županijsko državno odvjetništvo u Varaždinu</item>
      <item>Branimir Vidić, OIB 10019273587</item>
    </derivirana_varijabla>
  </DomainObject.Predmet.OstaliListFormatedOIB>
  <DomainObject.Predmet.OstaliListFormatedWithAdress>
    <izvorni_sadrzaj>
      <item>sudski registar</item>
      <item>Županijsko državno odvjetništvo u Varaždinu</item>
      <item>Branimir Vidić, Dr. Franje Tuđmana 7, 23210 Biograd Na Moru</item>
    </izvorni_sadrzaj>
    <derivirana_varijabla naziv="DomainObject.Predmet.OstaliListFormatedWithAdress_1">
      <item>sudski registar</item>
      <item>Županijsko državno odvjetništvo u Varaždinu</item>
      <item>Branimir Vidić, Dr. Franje Tuđmana 7, 23210 Biograd Na Moru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Branimir Vidić, OIB 10019273587, Dr. Franje Tuđmana 7, 23210 Biograd Na Moru</item>
    </izvorni_sadrzaj>
    <derivirana_varijabla naziv="DomainObject.Predmet.OstaliListFormatedWithAdressOIB_1">
      <item>sudski registar</item>
      <item>Županijsko državno odvjetništvo u Varaždinu</item>
      <item>Branimir Vidić, OIB 10019273587, Dr. Franje Tuđmana 7, 23210 Biograd Na Moru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Branimir Vidić</item>
    </izvorni_sadrzaj>
    <derivirana_varijabla naziv="DomainObject.Predmet.OstaliListNazivFormated_1">
      <item>sudski registar</item>
      <item>Županijsko državno odvjetništvo u Varaždinu</item>
      <item>Branimir Vidić</item>
    </derivirana_varijabla>
  </DomainObject.Predmet.OstaliListNazivFormated>
  <DomainObject.Predmet.OstaliListNazivFormatedOIB>
    <izvorni_sadrzaj>
      <item>sudski registar</item>
      <item>Županijsko državno odvjetništvo u Varaždinu</item>
      <item>Branimir Vidić, OIB 10019273587</item>
    </izvorni_sadrzaj>
    <derivirana_varijabla naziv="DomainObject.Predmet.OstaliListNazivFormatedOIB_1">
      <item>sudski registar</item>
      <item>Županijsko državno odvjetništvo u Varaždinu</item>
      <item>Branimir Vidić, OIB 10019273587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SIKAVAC jednostavno društvo s ograničenom odgovornošću za ugostiteljstvo</izvorni_sadrzaj>
    <derivirana_varijabla naziv="DomainObject.Predmet.ProtustrankaIDrugi_1">SIKAVAC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SIKAVAC jednostavno društvo s ograničenom odgovornošću za ugostiteljstvo, OIB 57645947645, Varaždinska 103, 42202 Zbelava</izvorni_sadrzaj>
    <derivirana_varijabla naziv="DomainObject.Predmet.ProtustrankaIDrugiAdressOIB_1">SIKAVAC jednostavno društvo s ograničenom odgovornošću za ugostiteljstvo, OIB 57645947645, Varaždinska 103,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SIKAVAC jednostavno društvo s ograničenom odgovornošću za ugostiteljstvo</item>
      <item>sudski registar</item>
      <item>Županijsko državno odvjetništvo u Varaždinu</item>
      <item>Branimir Vidić</item>
    </izvorni_sadrzaj>
    <derivirana_varijabla naziv="DomainObject.Predmet.SudioniciListNaziv_1">
      <item>Financijska agencija</item>
      <item>SIKAVAC jednostavno društvo s ograničenom odgovornošću za ugostiteljstvo</item>
      <item>sudski registar</item>
      <item>Županijsko državno odvjetništvo u Varaždinu</item>
      <item>Branimir Vidić</item>
    </derivirana_varijabla>
  </DomainObject.Predmet.SudioniciListNaziv>
  <DomainObject.Predmet.SudioniciListAdressOIB>
    <izvorni_sadrzaj>
      <item>Financijska agencija, OIB 85821130368</item>
      <item>SIKAVAC jednostavno društvo s ograničenom odgovornošću za ugostiteljstvo, OIB 57645947645, Varaždinska 103,42202 Zbelava</item>
      <item>sudski registar</item>
      <item>Županijsko državno odvjetništvo u Varaždinu</item>
      <item>Branimir Vidić, OIB 10019273587, Dr. Franje Tuđmana 7,23210 Biograd Na Moru</item>
    </izvorni_sadrzaj>
    <derivirana_varijabla naziv="DomainObject.Predmet.SudioniciListAdressOIB_1">
      <item>Financijska agencija, OIB 85821130368</item>
      <item>SIKAVAC jednostavno društvo s ograničenom odgovornošću za ugostiteljstvo, OIB 57645947645, Varaždinska 103,42202 Zbelava</item>
      <item>sudski registar</item>
      <item>Županijsko državno odvjetništvo u Varaždinu</item>
      <item>Branimir Vidić, OIB 10019273587, Dr. Franje Tuđmana 7,23210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57645947645</item>
      <item>, OIB null</item>
      <item>, OIB null</item>
      <item>, OIB 10019273587</item>
    </izvorni_sadrzaj>
    <derivirana_varijabla naziv="DomainObject.Predmet.SudioniciListNazivOIB_1">
      <item>, OIB 85821130368</item>
      <item>, OIB 57645947645</item>
      <item>, OIB null</item>
      <item>, OIB null</item>
      <item>, OIB 10019273587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2894</properties:Characters>
  <properties:Lines>88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2017-03-13T13:15:00Z</dcterms:created>
  <dc:creator>Ljubica Makovec</dc:creator>
  <cp:lastModifiedBy>Ljubica Makovec</cp:lastModifiedBy>
  <dcterms:modified xmlns:xsi="http://www.w3.org/2001/XMLSchema-instance" xsi:type="dcterms:W3CDTF">2017-03-13T13:20:00Z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