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ba72" w14:paraId="0ecba72" w:rsidRDefault="00E17DC9" w:rsidP="00E17DC9" w:rsidR="00E17DC9">
      <w:pPr>
        <w:jc w:val="right"/>
        <w15:collapsed w:val="false"/>
      </w:pPr>
      <w:r>
        <w:t>6 St-</w:t>
      </w:r>
      <w:r w:rsidR="00884B52">
        <w:t>709</w:t>
      </w:r>
      <w:r w:rsidR="006E7865">
        <w:t>/16-</w:t>
      </w:r>
      <w:r w:rsidR="00884B52">
        <w:t>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Jagera 3 za otvaranje stečajnog postupka nad dužnikom </w:t>
      </w:r>
      <w:r w:rsidR="00884B52">
        <w:rPr>
          <w:color w:val="000000"/>
        </w:rPr>
        <w:t>STRIBOR d.o.o., Toljani 1, Drenovci, MBS: 030077888, OIB: 54768008930</w:t>
      </w:r>
      <w:r w:rsidR="00686ACA">
        <w:t xml:space="preserve">, </w:t>
      </w:r>
      <w:r w:rsidR="003B4C28">
        <w:t xml:space="preserve">dana </w:t>
      </w:r>
      <w:r w:rsidR="00884B52">
        <w:t>03</w:t>
      </w:r>
      <w:r w:rsidR="008F2EFA">
        <w:t xml:space="preserve">. </w:t>
      </w:r>
      <w:r w:rsidR="00884B52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884B52" w:rsidP="00707DBB" w:rsidR="00807508" w:rsidRPr="00E17DC9">
      <w:pPr>
        <w:numPr>
          <w:ilvl w:val="0"/>
          <w:numId w:val="8"/>
        </w:numPr>
        <w:ind w:firstLine="709" w:left="0"/>
        <w:jc w:val="both"/>
      </w:pPr>
      <w:r>
        <w:rPr>
          <w:color w:val="000000"/>
        </w:rPr>
        <w:t>Pozivaju se zakonski zastupnici dužnika Matija Kalistović, OIB: 45510798066, Drenovci, Toljani 2 i Mato Kalistović, OIB: 02609464933, Drenovci, Toljani 2,</w:t>
      </w:r>
      <w:r w:rsidR="00A07B94" w:rsidRPr="00A07B94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</w:t>
      </w:r>
      <w:r>
        <w:t>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>
        <w:t>709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A07B94">
        <w:t xml:space="preserve">dužnikom </w:t>
      </w:r>
      <w:r>
        <w:rPr>
          <w:color w:val="000000"/>
        </w:rPr>
        <w:t>STRIBOR d.o.o., Toljani 1, Drenovci, MBS: 030077888, OIB: 54768008930</w:t>
      </w:r>
      <w:r w:rsidR="00A07B94">
        <w:t>.</w:t>
      </w:r>
    </w:p>
    <w:p w:rsidRDefault="00884B52" w:rsidP="00E17DC9" w:rsidR="00E17DC9">
      <w:pPr>
        <w:ind w:left="1559"/>
        <w:jc w:val="both"/>
      </w:pPr>
      <w:r>
        <w:t xml:space="preserve"> </w:t>
      </w: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884B52">
        <w:t>ci</w:t>
      </w:r>
      <w:r w:rsidR="00707DBB" w:rsidRPr="002113DB">
        <w:t xml:space="preserve"> dužnika </w:t>
      </w:r>
      <w:r w:rsidR="00884B52">
        <w:rPr>
          <w:color w:val="000000"/>
        </w:rPr>
        <w:t>Matija Kalistović, OIB: 45510798066, Drenovci, Toljani 2 i Mato Kalistović, OIB: 02609464933, Drenovci, Toljani 2</w:t>
      </w:r>
      <w:r w:rsidR="00A07B94" w:rsidRPr="00A07B94">
        <w:t>,</w:t>
      </w:r>
      <w:r w:rsidR="00EF23B3">
        <w:t xml:space="preserve"> </w:t>
      </w:r>
      <w:r>
        <w:t>ne plat</w:t>
      </w:r>
      <w:r w:rsidR="00884B52">
        <w:t>e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84B52">
        <w:t>03</w:t>
      </w:r>
      <w:r w:rsidR="008F2EFA">
        <w:t xml:space="preserve">. </w:t>
      </w:r>
      <w:r w:rsidR="00884B52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07B94">
        <w:t>Snježana Markotić Jurić</w:t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884B52">
        <w:t>K 2/4</w:t>
      </w:r>
    </w:p>
    <w:p w:rsidRDefault="00CE4C97" w:rsidP="00960C63" w:rsidR="00CE4C97">
      <w:pPr>
        <w:pStyle w:val="Tijeloteksta"/>
        <w:jc w:val="left"/>
      </w:pPr>
      <w:bookmarkStart w:name="_GoBack" w:id="0"/>
      <w:bookmarkEnd w:id="0"/>
    </w:p>
    <w:sectPr w:rsidR="00CE4C9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B97" w:rsidR="00936B97">
      <w:r>
        <w:separator/>
      </w:r>
    </w:p>
  </w:endnote>
  <w:endnote w:id="0" w:type="continuationSeparator">
    <w:p w:rsidRDefault="00936B97" w:rsidR="00936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B97" w:rsidR="00936B97">
      <w:r>
        <w:separator/>
      </w:r>
    </w:p>
  </w:footnote>
  <w:footnote w:id="0" w:type="continuationSeparator">
    <w:p w:rsidRDefault="00936B97" w:rsidR="00936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01618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01618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06DE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4B52"/>
    <w:rsid w:val="0088689D"/>
    <w:rsid w:val="008A0787"/>
    <w:rsid w:val="008B63B0"/>
    <w:rsid w:val="008F2EFA"/>
    <w:rsid w:val="009001D6"/>
    <w:rsid w:val="0093450C"/>
    <w:rsid w:val="00935547"/>
    <w:rsid w:val="00936B9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07B94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A02BF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019AB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19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19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9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9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9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019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19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9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9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9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STRIBOR društvo s ograničenom odgovornošću za ekološku proizvodnju</izvorni_sadrzaj>
    <derivirana_varijabla naziv="DomainObject.Predmet.ProtustrankaFormated_1">  STRIBOR društvo s ograničenom odgovornošću za ekološku proizvodnju</derivirana_varijabla>
  </DomainObject.Predmet.ProtustrankaFormated>
  <DomainObject.Predmet.ProtustrankaFormatedOIB>
    <izvorni_sadrzaj>  STRIBOR društvo s ograničenom odgovornošću za ekološku proizvodnju, OIB 54768008930</izvorni_sadrzaj>
    <derivirana_varijabla naziv="DomainObject.Predmet.ProtustrankaFormatedOIB_1">  STRIBOR društvo s ograničenom odgovornošću za ekološku proizvodnju, OIB 54768008930</derivirana_varijabla>
  </DomainObject.Predmet.ProtustrankaFormatedOIB>
  <DomainObject.Predmet.ProtustrankaFormatedWithAdress>
    <izvorni_sadrzaj> STRIBOR društvo s ograničenom odgovornošću za ekološku proizvodnju, Toljani 1, 32260 Drenovci</izvorni_sadrzaj>
    <derivirana_varijabla naziv="DomainObject.Predmet.ProtustrankaFormatedWithAdress_1"> STRIBOR društvo s ograničenom odgovornošću za ekološku proizvodnju, Toljani 1, 32260 Drenovci</derivirana_varijabla>
  </DomainObject.Predmet.ProtustrankaFormatedWithAdress>
  <DomainObject.Predmet.ProtustrankaFormatedWithAdressOIB>
    <izvorni_sadrzaj> STRIBOR društvo s ograničenom odgovornošću za ekološku proizvodnju, OIB 54768008930, Toljani 1, 32260 Drenovci</izvorni_sadrzaj>
    <derivirana_varijabla naziv="DomainObject.Predmet.ProtustrankaFormatedWithAdressOIB_1"> STRIBOR društvo s ograničenom odgovornošću za ekološku proizvodnju, OIB 54768008930, Toljani 1, 32260 Drenovci</derivirana_varijabla>
  </DomainObject.Predmet.ProtustrankaFormatedWithAdressOIB>
  <DomainObject.Predmet.ProtustrankaWithAdress>
    <izvorni_sadrzaj>STRIBOR društvo s ograničenom odgovornošću za ekološku proizvodnju Toljani 1, 32260 Drenovci</izvorni_sadrzaj>
    <derivirana_varijabla naziv="DomainObject.Predmet.ProtustrankaWithAdress_1">STRIBOR društvo s ograničenom odgovornošću za ekološku proizvodnju Toljani 1, 32260 Drenovci</derivirana_varijabla>
  </DomainObject.Predmet.ProtustrankaWithAdress>
  <DomainObject.Predmet.ProtustrankaWithAdressOIB>
    <izvorni_sadrzaj>STRIBOR društvo s ograničenom odgovornošću za ekološku proizvodnju, OIB 54768008930, Toljani 1, 32260 Drenovci</izvorni_sadrzaj>
    <derivirana_varijabla naziv="DomainObject.Predmet.ProtustrankaWithAdressOIB_1">STRIBOR društvo s ograničenom odgovornošću za ekološku proizvodnju, OIB 54768008930, Toljani 1, 32260 Drenovci</derivirana_varijabla>
  </DomainObject.Predmet.ProtustrankaWithAdressOIB>
  <DomainObject.Predmet.ProtustrankaNazivFormated>
    <izvorni_sadrzaj>STRIBOR društvo s ograničenom odgovornošću za ekološku proizvodnju</izvorni_sadrzaj>
    <derivirana_varijabla naziv="DomainObject.Predmet.ProtustrankaNazivFormated_1">STRIBOR društvo s ograničenom odgovornošću za ekološku proizvodnju</derivirana_varijabla>
  </DomainObject.Predmet.ProtustrankaNazivFormated>
  <DomainObject.Predmet.ProtustrankaNazivFormatedOIB>
    <izvorni_sadrzaj>STRIBOR društvo s ograničenom odgovornošću za ekološku proizvodnju, OIB 54768008930</izvorni_sadrzaj>
    <derivirana_varijabla naziv="DomainObject.Predmet.ProtustrankaNazivFormatedOIB_1">STRIBOR društvo s ograničenom odgovornošću za ekološku proizvodnju, OIB 54768008930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STRIBOR društvo s ograničenom odgovornošću za ekološku proizvodnju</item>
    </izvorni_sadrzaj>
    <derivirana_varijabla naziv="DomainObject.Predmet.ProtuStrankaListFormated_1">
      <item>STRIBOR društvo s ograničenom odgovornošću za ekološku proizvodnju</item>
    </derivirana_varijabla>
  </DomainObject.Predmet.ProtuStrankaListFormated>
  <DomainObject.Predmet.ProtuStrankaListFormatedOIB>
    <izvorni_sadrzaj>
      <item>STRIBOR društvo s ograničenom odgovornošću za ekološku proizvodnju, OIB 54768008930</item>
    </izvorni_sadrzaj>
    <derivirana_varijabla naziv="DomainObject.Predmet.ProtuStrankaListFormatedOIB_1">
      <item>STRIBOR društvo s ograničenom odgovornošću za ekološku proizvodnju, OIB 54768008930</item>
    </derivirana_varijabla>
  </DomainObject.Predmet.ProtuStrankaListFormatedOIB>
  <DomainObject.Predmet.ProtuStrankaListFormatedWithAdress>
    <izvorni_sadrzaj>
      <item>STRIBOR društvo s ograničenom odgovornošću za ekološku proizvodnju, Toljani 1, 32260 Drenovci</item>
    </izvorni_sadrzaj>
    <derivirana_varijabla naziv="DomainObject.Predmet.ProtuStrankaListFormatedWithAdress_1">
      <item>STRIBOR društvo s ograničenom odgovornošću za ekološku proizvodnju, Toljani 1, 32260 Drenovci</item>
    </derivirana_varijabla>
  </DomainObject.Predmet.ProtuStrankaListFormatedWithAdress>
  <DomainObject.Predmet.ProtuStrankaListFormatedWithAdressOIB>
    <izvorni_sadrzaj>
      <item>STRIBOR društvo s ograničenom odgovornošću za ekološku proizvodnju, OIB 54768008930, Toljani 1, 32260 Drenovci</item>
    </izvorni_sadrzaj>
    <derivirana_varijabla naziv="DomainObject.Predmet.ProtuStrankaListFormatedWithAdressOIB_1">
      <item>STRIBOR društvo s ograničenom odgovornošću za ekološku proizvodnju, OIB 54768008930, Toljani 1, 32260 Drenovci</item>
    </derivirana_varijabla>
  </DomainObject.Predmet.ProtuStrankaListFormatedWithAdressOIB>
  <DomainObject.Predmet.ProtuStrankaListNazivFormated>
    <izvorni_sadrzaj>
      <item>STRIBOR društvo s ograničenom odgovornošću za ekološku proizvodnju</item>
    </izvorni_sadrzaj>
    <derivirana_varijabla naziv="DomainObject.Predmet.ProtuStrankaListNazivFormated_1">
      <item>STRIBOR društvo s ograničenom odgovornošću za ekološku proizvodnju</item>
    </derivirana_varijabla>
  </DomainObject.Predmet.ProtuStrankaListNazivFormated>
  <DomainObject.Predmet.ProtuStrankaListNazivFormatedOIB>
    <izvorni_sadrzaj>
      <item>STRIBOR društvo s ograničenom odgovornošću za ekološku proizvodnju, OIB 54768008930</item>
    </izvorni_sadrzaj>
    <derivirana_varijabla naziv="DomainObject.Predmet.ProtuStrankaListNazivFormatedOIB_1">
      <item>STRIBOR društvo s ograničenom odgovornošću za ekološku proizvodnju, OIB 54768008930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STRIBOR društvo s ograničenom odgovornošću za ekološku proizvodnju</izvorni_sadrzaj>
    <derivirana_varijabla naziv="DomainObject.Predmet.ProtustrankaIDrugi_1">STRIBOR društvo s ograničenom odgovornošću za ekološku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STRIBOR društvo s ograničenom odgovornošću za ekološku proizvodnju, OIB 54768008930, Toljani 1, 32260 Drenovci</izvorni_sadrzaj>
    <derivirana_varijabla naziv="DomainObject.Predmet.ProtustrankaIDrugiAdressOIB_1">STRIBOR društvo s ograničenom odgovornošću za ekološku proizvodnju, OIB 54768008930, Toljani 1,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STRIBOR društvo s ograničenom odgovornošću za ekološku proizvodnju</item>
    </izvorni_sadrzaj>
    <derivirana_varijabla naziv="DomainObject.Predmet.SudioniciListNaziv_1">
      <item>FINA RC OSIJEK</item>
      <item>STRIBOR društvo s ograničenom odgovornošću za ekološku proizvodnju</item>
    </derivirana_varijabla>
  </DomainObject.Predmet.SudioniciListNaziv>
  <DomainObject.Predmet.SudioniciListAdressOIB>
    <izvorni_sadrzaj>
      <item>FINA RC OSIJEK, OIB 85821130368</item>
      <item>STRIBOR društvo s ograničenom odgovornošću za ekološku proizvodnju, OIB 54768008930, Toljani 1,32260 Drenovci</item>
    </izvorni_sadrzaj>
    <derivirana_varijabla naziv="DomainObject.Predmet.SudioniciListAdressOIB_1">
      <item>FINA RC OSIJEK, OIB 85821130368</item>
      <item>STRIBOR društvo s ograničenom odgovornošću za ekološku proizvodnju, OIB 54768008930, Toljani 1,32260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54768008930</item>
    </izvorni_sadrzaj>
    <derivirana_varijabla naziv="DomainObject.Predmet.SudioniciListNazivOIB_1">
      <item>, OIB 85821130368</item>
      <item>, OIB 54768008930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A6B4B-CDEB-4F3D-BFDA-E62AA45A1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1327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2017-03-03T13:02:00Z</dcterms:created>
  <dc:creator>hermanj</dc:creator>
  <cp:lastModifiedBy>Snježana Markotić Jurić</cp:lastModifiedBy>
  <cp:lastPrinted>2017-03-03T12:59:00Z</cp:lastPrinted>
  <dcterms:modified xmlns:xsi="http://www.w3.org/2001/XMLSchema-instance" xsi:type="dcterms:W3CDTF">2017-03-03T13:03:00Z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