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b5acc" w14:paraId="94b5acc" w:rsidRDefault="00D47165" w:rsidP="00D47165" w:rsidR="00D47165" w:rsidRPr="00C638B4">
      <w:pPr>
        <w:ind w:right="-288"/>
        <w15:collapsed w:val="false"/>
        <w:rPr>
          <w:bCs/>
        </w:rPr>
      </w:pPr>
      <w:bookmarkStart w:name="_GoBack" w:id="0"/>
      <w:bookmarkEnd w:id="0"/>
    </w:p>
    <w:p w:rsidRDefault="00255B90" w:rsidP="00255B90" w:rsidR="00255B90" w:rsidRPr="00255B90">
      <w:pPr>
        <w:rPr>
          <w:b/>
        </w:rPr>
      </w:pPr>
      <w:r w:rsidRPr="00255B90">
        <w:rPr>
          <w:b/>
        </w:rPr>
        <w:t>Privremeni stečajni upravitelj</w:t>
      </w:r>
    </w:p>
    <w:p w:rsidRDefault="00255B90" w:rsidP="00255B90" w:rsidR="00255B90" w:rsidRPr="00255B90">
      <w:pPr>
        <w:rPr>
          <w:b/>
        </w:rPr>
      </w:pPr>
      <w:r w:rsidRPr="00255B90">
        <w:rPr>
          <w:b/>
        </w:rPr>
        <w:t>Nikola Krvavica, dipl. oec.</w:t>
      </w:r>
    </w:p>
    <w:p w:rsidRDefault="00255B90" w:rsidP="00255B90" w:rsidR="003709D8">
      <w:r w:rsidRPr="00255B90">
        <w:t>S</w:t>
      </w:r>
      <w:r w:rsidR="003709D8">
        <w:t>veti Ivan Zelina, Vinogradska 15</w:t>
      </w:r>
    </w:p>
    <w:p w:rsidRDefault="003709D8" w:rsidP="00255B90" w:rsidR="003709D8">
      <w:r>
        <w:t xml:space="preserve">Tel. : 098/286-412 E- adresa: </w:t>
      </w:r>
      <w:r w:rsidR="009D4465">
        <w:t>nikolakr</w:t>
      </w:r>
      <w:r>
        <w:t>vavica</w:t>
      </w:r>
      <w:r w:rsidR="009D4465">
        <w:t>85</w:t>
      </w:r>
      <w:r>
        <w:t>@</w:t>
      </w:r>
      <w:r w:rsidR="009D4465">
        <w:t>gmail.com</w:t>
      </w:r>
      <w:r w:rsidR="00255B90" w:rsidRPr="00255B90">
        <w:t xml:space="preserve"> </w:t>
      </w:r>
    </w:p>
    <w:p w:rsidRDefault="003709D8" w:rsidP="00255B90" w:rsidR="00CD3D51" w:rsidRPr="00C638B4">
      <w:r>
        <w:t>O</w:t>
      </w:r>
      <w:r w:rsidR="00CD3D51" w:rsidRPr="00C638B4">
        <w:t xml:space="preserve">IB: </w:t>
      </w:r>
      <w:r w:rsidR="00B5723F" w:rsidRPr="00B5723F">
        <w:t>96981389223</w:t>
      </w:r>
    </w:p>
    <w:p w:rsidRDefault="00CF5736" w:rsidP="00CF5736" w:rsidR="00CF5736" w:rsidRPr="00C638B4"/>
    <w:p w:rsidRDefault="00CD3D51" w:rsidP="00CD3D51" w:rsidR="00CD3D51" w:rsidRPr="00C638B4">
      <w:pPr>
        <w:ind w:firstLine="708" w:left="4248"/>
        <w:rPr>
          <w:u w:val="single"/>
        </w:rPr>
      </w:pPr>
    </w:p>
    <w:p w:rsidRDefault="00CD3D51" w:rsidP="00CD3D51" w:rsidR="00CD3D51" w:rsidRPr="00C638B4">
      <w:pPr>
        <w:ind w:firstLine="708" w:left="4248"/>
        <w:rPr>
          <w:u w:val="single"/>
        </w:rPr>
      </w:pPr>
    </w:p>
    <w:p w:rsidRDefault="00F57F62" w:rsidP="00CD3D51" w:rsidR="00CD3D51" w:rsidRPr="00C638B4">
      <w:pPr>
        <w:ind w:firstLine="708" w:left="4248"/>
        <w:rPr>
          <w:u w:val="single"/>
        </w:rPr>
      </w:pPr>
      <w:r w:rsidRPr="00C638B4">
        <w:rPr>
          <w:u w:val="single"/>
        </w:rPr>
        <w:t xml:space="preserve">Na posl. br. </w:t>
      </w:r>
      <w:r w:rsidR="009D4465">
        <w:rPr>
          <w:u w:val="single"/>
        </w:rPr>
        <w:t xml:space="preserve">66. </w:t>
      </w:r>
      <w:r w:rsidR="00255B90" w:rsidRPr="00255B90">
        <w:rPr>
          <w:u w:val="single"/>
        </w:rPr>
        <w:t>St-</w:t>
      </w:r>
      <w:r w:rsidR="009D4465">
        <w:rPr>
          <w:u w:val="single"/>
        </w:rPr>
        <w:t>785</w:t>
      </w:r>
      <w:r w:rsidR="00255B90" w:rsidRPr="00255B90">
        <w:rPr>
          <w:u w:val="single"/>
        </w:rPr>
        <w:t>/1</w:t>
      </w:r>
      <w:r w:rsidR="009D4465">
        <w:rPr>
          <w:u w:val="single"/>
        </w:rPr>
        <w:t>7</w:t>
      </w:r>
    </w:p>
    <w:p w:rsidRDefault="00CD3D51" w:rsidP="00CD3D51" w:rsidR="00CD3D51" w:rsidRPr="00C638B4"/>
    <w:p w:rsidRDefault="00CD3D51" w:rsidP="00CD3D51" w:rsidR="00CD3D51" w:rsidRPr="00C638B4">
      <w:pPr>
        <w:pStyle w:val="Naslov1"/>
        <w:rPr>
          <w:rFonts w:cs="Times New Roman" w:hAnsi="Times New Roman" w:ascii="Times New Roman"/>
          <w:b w:val="false"/>
        </w:rPr>
      </w:pPr>
    </w:p>
    <w:p w:rsidRDefault="00CD3D51" w:rsidP="00CD3D51" w:rsidR="00CD3D51" w:rsidRPr="00C638B4">
      <w:pPr>
        <w:pStyle w:val="Naslov1"/>
        <w:rPr>
          <w:rFonts w:cs="Times New Roman" w:hAnsi="Times New Roman" w:ascii="Times New Roman"/>
        </w:rPr>
      </w:pP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r>
      <w:r w:rsidRPr="00C638B4">
        <w:rPr>
          <w:rFonts w:cs="Times New Roman" w:hAnsi="Times New Roman" w:ascii="Times New Roman"/>
        </w:rPr>
        <w:tab/>
        <w:t>REPUBLIKA HRVATSKA</w:t>
      </w:r>
    </w:p>
    <w:p w:rsidRDefault="00CD3D51" w:rsidP="00CD3D51" w:rsidR="00CD3D51" w:rsidRPr="00C638B4">
      <w:pPr>
        <w:rPr>
          <w:b/>
          <w:bCs/>
        </w:rPr>
      </w:pPr>
      <w:r w:rsidRPr="00C638B4">
        <w:rPr>
          <w:b/>
          <w:bCs/>
        </w:rPr>
        <w:tab/>
      </w:r>
      <w:r w:rsidRPr="00C638B4">
        <w:rPr>
          <w:b/>
          <w:bCs/>
        </w:rPr>
        <w:tab/>
      </w:r>
      <w:r w:rsidRPr="00C638B4">
        <w:rPr>
          <w:b/>
          <w:bCs/>
        </w:rPr>
        <w:tab/>
      </w:r>
      <w:r w:rsidRPr="00C638B4">
        <w:rPr>
          <w:b/>
          <w:bCs/>
        </w:rPr>
        <w:tab/>
      </w:r>
      <w:r w:rsidRPr="00C638B4">
        <w:rPr>
          <w:b/>
          <w:bCs/>
        </w:rPr>
        <w:tab/>
      </w:r>
      <w:r w:rsidRPr="00C638B4">
        <w:rPr>
          <w:b/>
          <w:bCs/>
        </w:rPr>
        <w:tab/>
        <w:t xml:space="preserve">         </w:t>
      </w:r>
      <w:r w:rsidR="002B137A">
        <w:rPr>
          <w:b/>
          <w:bCs/>
        </w:rPr>
        <w:t xml:space="preserve">   </w:t>
      </w:r>
      <w:r w:rsidRPr="00C638B4">
        <w:rPr>
          <w:b/>
          <w:bCs/>
        </w:rPr>
        <w:t>TRGOVAČKI SUD U ZAGREBU</w:t>
      </w:r>
    </w:p>
    <w:p w:rsidRDefault="00CD3D51" w:rsidP="00CD3D51" w:rsidR="00CD3D51" w:rsidRPr="00C638B4">
      <w:pPr>
        <w:rPr>
          <w:b/>
          <w:bCs/>
        </w:rPr>
      </w:pPr>
      <w:r w:rsidRPr="00C638B4">
        <w:rPr>
          <w:b/>
          <w:bCs/>
        </w:rPr>
        <w:tab/>
      </w:r>
      <w:r w:rsidRPr="00C638B4">
        <w:rPr>
          <w:b/>
          <w:bCs/>
        </w:rPr>
        <w:tab/>
      </w:r>
      <w:r w:rsidRPr="00C638B4">
        <w:rPr>
          <w:b/>
          <w:bCs/>
        </w:rPr>
        <w:tab/>
      </w:r>
      <w:r w:rsidRPr="00C638B4">
        <w:rPr>
          <w:b/>
          <w:bCs/>
        </w:rPr>
        <w:tab/>
      </w:r>
      <w:r w:rsidRPr="00C638B4">
        <w:rPr>
          <w:b/>
          <w:bCs/>
        </w:rPr>
        <w:tab/>
      </w:r>
      <w:r w:rsidRPr="00C638B4">
        <w:rPr>
          <w:b/>
          <w:bCs/>
        </w:rPr>
        <w:tab/>
        <w:t xml:space="preserve">   </w:t>
      </w:r>
      <w:r w:rsidR="0002517E">
        <w:rPr>
          <w:b/>
          <w:bCs/>
        </w:rPr>
        <w:t xml:space="preserve">         Sudac Mislav Kolakušić</w:t>
      </w:r>
    </w:p>
    <w:p w:rsidRDefault="00CD3D51" w:rsidP="002B137A" w:rsidR="00CD3D51" w:rsidRPr="00C638B4">
      <w:pPr>
        <w:ind w:firstLine="708" w:left="4248"/>
        <w:rPr>
          <w:b/>
          <w:bCs/>
        </w:rPr>
      </w:pPr>
    </w:p>
    <w:p w:rsidRDefault="00CF5736" w:rsidP="00CF5736" w:rsidR="00CF5736" w:rsidRPr="00C638B4">
      <w:pPr>
        <w:rPr>
          <w:bCs/>
        </w:rPr>
      </w:pPr>
    </w:p>
    <w:p w:rsidRDefault="00CF5736" w:rsidP="004A2405" w:rsidR="00CF5736" w:rsidRPr="00C638B4"/>
    <w:p w:rsidRDefault="00CF5736" w:rsidP="004A2405" w:rsidR="00CF5736" w:rsidRPr="00C638B4"/>
    <w:p w:rsidRDefault="00CF5736" w:rsidP="004A2405" w:rsidR="00CF5736" w:rsidRPr="00C638B4"/>
    <w:p w:rsidRDefault="00CF5736" w:rsidP="004A2405" w:rsidR="00CF5736" w:rsidRPr="00C638B4"/>
    <w:p w:rsidRDefault="004D31AA" w:rsidP="00104C46" w:rsidR="004D31AA" w:rsidRPr="00C638B4"/>
    <w:p w:rsidRDefault="00CF5736" w:rsidP="004A2405" w:rsidR="00CF5736" w:rsidRPr="00C638B4"/>
    <w:p w:rsidRDefault="00CF5736" w:rsidP="00CF5736" w:rsidR="00CF5736" w:rsidRPr="00C638B4">
      <w:pPr>
        <w:jc w:val="center"/>
        <w:rPr>
          <w:b/>
        </w:rPr>
      </w:pPr>
      <w:r w:rsidRPr="00C638B4">
        <w:rPr>
          <w:b/>
        </w:rPr>
        <w:t>IZVJEŠĆE</w:t>
      </w:r>
    </w:p>
    <w:p w:rsidRDefault="00CF5736" w:rsidP="00CF5736" w:rsidR="00CF5736" w:rsidRPr="00C638B4">
      <w:pPr>
        <w:pStyle w:val="Naslov4"/>
        <w:jc w:val="center"/>
        <w:rPr>
          <w:sz w:val="24"/>
          <w:szCs w:val="24"/>
        </w:rPr>
      </w:pPr>
      <w:r w:rsidRPr="00C638B4">
        <w:rPr>
          <w:caps/>
          <w:sz w:val="24"/>
          <w:szCs w:val="24"/>
        </w:rPr>
        <w:t>Privremen</w:t>
      </w:r>
      <w:r w:rsidR="00241DA4" w:rsidRPr="00C638B4">
        <w:rPr>
          <w:caps/>
          <w:sz w:val="24"/>
          <w:szCs w:val="24"/>
        </w:rPr>
        <w:t>OG</w:t>
      </w:r>
      <w:r w:rsidR="00241DA4" w:rsidRPr="00C638B4">
        <w:rPr>
          <w:sz w:val="24"/>
          <w:szCs w:val="24"/>
        </w:rPr>
        <w:t xml:space="preserve"> STEČAJNOG UPRAVITELJA</w:t>
      </w:r>
    </w:p>
    <w:p w:rsidRDefault="00CF5736" w:rsidP="00E8543C" w:rsidR="00F84700" w:rsidRPr="00C638B4">
      <w:pPr>
        <w:spacing w:lineRule="auto" w:line="360"/>
        <w:jc w:val="center"/>
      </w:pPr>
      <w:r w:rsidRPr="00C638B4">
        <w:t xml:space="preserve">sukladno čl. </w:t>
      </w:r>
      <w:r w:rsidR="00255B90">
        <w:t>119</w:t>
      </w:r>
      <w:r w:rsidRPr="00C638B4">
        <w:t>. Stečajnog zakona</w:t>
      </w:r>
    </w:p>
    <w:p w:rsidRDefault="00CF5736" w:rsidP="0029503E" w:rsidR="0029503E" w:rsidRPr="00C638B4">
      <w:pPr>
        <w:jc w:val="center"/>
        <w:rPr>
          <w:b/>
        </w:rPr>
      </w:pPr>
      <w:r w:rsidRPr="00C638B4">
        <w:rPr>
          <w:b/>
        </w:rPr>
        <w:t xml:space="preserve">o </w:t>
      </w:r>
      <w:r w:rsidR="00C30B97" w:rsidRPr="00C638B4">
        <w:rPr>
          <w:b/>
        </w:rPr>
        <w:t xml:space="preserve">postojanju razloga </w:t>
      </w:r>
      <w:r w:rsidRPr="00C638B4">
        <w:rPr>
          <w:b/>
        </w:rPr>
        <w:t>za otvaranje stečajnog postupka</w:t>
      </w:r>
      <w:r w:rsidR="0029503E" w:rsidRPr="00C638B4">
        <w:rPr>
          <w:b/>
        </w:rPr>
        <w:t xml:space="preserve"> nad </w:t>
      </w:r>
    </w:p>
    <w:p w:rsidRDefault="0029503E" w:rsidP="00E822A9" w:rsidR="00CF5736" w:rsidRPr="00C638B4">
      <w:pPr>
        <w:jc w:val="center"/>
        <w:rPr>
          <w:b/>
          <w:bCs/>
        </w:rPr>
      </w:pPr>
      <w:r w:rsidRPr="00C638B4">
        <w:rPr>
          <w:b/>
        </w:rPr>
        <w:t xml:space="preserve">dužnikom </w:t>
      </w:r>
      <w:r w:rsidR="0002517E">
        <w:rPr>
          <w:b/>
        </w:rPr>
        <w:t>IN.FO. IMPRESS</w:t>
      </w:r>
      <w:r w:rsidR="00255B90" w:rsidRPr="00255B90">
        <w:rPr>
          <w:b/>
        </w:rPr>
        <w:t xml:space="preserve"> d.o.o., </w:t>
      </w:r>
      <w:r w:rsidR="0002517E">
        <w:rPr>
          <w:b/>
        </w:rPr>
        <w:t>Krapina</w:t>
      </w:r>
      <w:r w:rsidR="00255B90" w:rsidRPr="00255B90">
        <w:rPr>
          <w:b/>
        </w:rPr>
        <w:t xml:space="preserve">, </w:t>
      </w:r>
      <w:r w:rsidR="0002517E">
        <w:rPr>
          <w:b/>
        </w:rPr>
        <w:t>Frana Gačlovića 9</w:t>
      </w:r>
      <w:r w:rsidR="00255B90" w:rsidRPr="00255B90">
        <w:rPr>
          <w:b/>
        </w:rPr>
        <w:t xml:space="preserve">, OIB: </w:t>
      </w:r>
      <w:r w:rsidR="0002517E">
        <w:rPr>
          <w:b/>
        </w:rPr>
        <w:t>50574950949</w:t>
      </w:r>
    </w:p>
    <w:p w:rsidRDefault="004B6404" w:rsidP="004B6404" w:rsidR="004B6404" w:rsidRPr="00C638B4">
      <w:pPr>
        <w:jc w:val="center"/>
      </w:pPr>
    </w:p>
    <w:p w:rsidRDefault="00CF5736" w:rsidP="00CF5736" w:rsidR="00CF5736" w:rsidRPr="00C638B4"/>
    <w:p w:rsidRDefault="00CF5736" w:rsidP="00CF5736" w:rsidR="00CF5736" w:rsidRPr="00C638B4"/>
    <w:p w:rsidRDefault="00CF5736" w:rsidP="00CF5736" w:rsidR="00CF5736" w:rsidRPr="00C638B4"/>
    <w:p w:rsidRDefault="00CF5736" w:rsidP="00CF5736" w:rsidR="00CF5736" w:rsidRPr="00C638B4"/>
    <w:p w:rsidRDefault="00241DA4" w:rsidP="00CF5736" w:rsidR="00241DA4" w:rsidRPr="00C638B4"/>
    <w:p w:rsidRDefault="00241DA4" w:rsidP="00CF5736" w:rsidR="00241DA4" w:rsidRPr="00C638B4"/>
    <w:p w:rsidRDefault="00F57F62" w:rsidP="00CF5736" w:rsidR="00F57F62" w:rsidRPr="00C638B4"/>
    <w:p w:rsidRDefault="00241DA4" w:rsidP="00CF5736" w:rsidR="00241DA4" w:rsidRPr="00C638B4"/>
    <w:p w:rsidRDefault="00241DA4" w:rsidP="00CF5736" w:rsidR="00241DA4" w:rsidRPr="00C638B4"/>
    <w:p w:rsidRDefault="00241DA4" w:rsidP="00CF5736" w:rsidR="00241DA4" w:rsidRPr="00C638B4"/>
    <w:p w:rsidRDefault="00241DA4" w:rsidP="00CF5736" w:rsidR="00241DA4" w:rsidRPr="00C638B4"/>
    <w:p w:rsidRDefault="001D7632" w:rsidP="00CF5736" w:rsidR="001D7632" w:rsidRPr="00C638B4"/>
    <w:p w:rsidRDefault="001D7632" w:rsidP="00CF5736" w:rsidR="001D7632" w:rsidRPr="00C638B4"/>
    <w:p w:rsidRDefault="00CD3D51" w:rsidP="00CD3D51" w:rsidR="00CD3D51" w:rsidRPr="00C638B4">
      <w:pPr>
        <w:rPr>
          <w:b/>
        </w:rPr>
      </w:pPr>
      <w:r w:rsidRPr="00C638B4">
        <w:rPr>
          <w:b/>
        </w:rPr>
        <w:t>Privremeni stečajni upravitelj</w:t>
      </w:r>
    </w:p>
    <w:p w:rsidRDefault="00255B90" w:rsidP="00CD3D51" w:rsidR="00CD3D51" w:rsidRPr="00C638B4">
      <w:r w:rsidRPr="00255B90">
        <w:rPr>
          <w:b/>
        </w:rPr>
        <w:t>Nikola Krvavica, dipl. oec.</w:t>
      </w:r>
    </w:p>
    <w:p w:rsidRDefault="00E8543C" w:rsidP="00CF5736" w:rsidR="00E8543C"/>
    <w:p w:rsidRDefault="003709D8" w:rsidP="00CF5736" w:rsidR="003709D8"/>
    <w:p w:rsidRDefault="003709D8" w:rsidP="00CF5736" w:rsidR="003709D8" w:rsidRPr="00C638B4"/>
    <w:p w:rsidRDefault="001D7632" w:rsidP="00CF5736" w:rsidR="001D7632" w:rsidRPr="00C638B4"/>
    <w:p w:rsidRDefault="00AB7C4E" w:rsidP="008120E9" w:rsidR="007F07E8">
      <w:pPr>
        <w:jc w:val="center"/>
      </w:pPr>
      <w:r w:rsidRPr="00C638B4">
        <w:t>U Zagrebu,</w:t>
      </w:r>
      <w:r w:rsidR="00284FAD">
        <w:t>8</w:t>
      </w:r>
      <w:r w:rsidR="00CF5736" w:rsidRPr="00C638B4">
        <w:t xml:space="preserve">. </w:t>
      </w:r>
      <w:r w:rsidR="0002517E">
        <w:t>lipnja</w:t>
      </w:r>
      <w:r w:rsidR="00CD3D51" w:rsidRPr="00C638B4">
        <w:t xml:space="preserve"> </w:t>
      </w:r>
      <w:r w:rsidR="00CF5736" w:rsidRPr="00C638B4">
        <w:t>20</w:t>
      </w:r>
      <w:r w:rsidR="004B6404" w:rsidRPr="00C638B4">
        <w:t>1</w:t>
      </w:r>
      <w:r w:rsidR="0002517E">
        <w:t>8</w:t>
      </w:r>
      <w:r w:rsidR="00CF5736" w:rsidRPr="00C638B4">
        <w:t>. god.</w:t>
      </w:r>
    </w:p>
    <w:p w:rsidRDefault="003709D8" w:rsidP="008120E9" w:rsidR="003709D8" w:rsidRPr="00C638B4">
      <w:pPr>
        <w:jc w:val="center"/>
      </w:pPr>
    </w:p>
    <w:p w:rsidRDefault="007F07E8" w:rsidP="002D6B04" w:rsidR="002D6B04" w:rsidRPr="00C638B4">
      <w:pPr>
        <w:ind w:firstLine="708"/>
        <w:jc w:val="both"/>
      </w:pPr>
      <w:r w:rsidRPr="00C638B4">
        <w:rPr>
          <w:b/>
          <w:bCs/>
        </w:rPr>
        <w:tab/>
      </w:r>
      <w:r w:rsidR="002D6B04" w:rsidRPr="00C638B4">
        <w:t>Rješenjem Trg</w:t>
      </w:r>
      <w:r w:rsidR="0002517E">
        <w:t>ovačkog suda u Zagrebu br. 66</w:t>
      </w:r>
      <w:r w:rsidR="001831C6">
        <w:t xml:space="preserve"> </w:t>
      </w:r>
      <w:r w:rsidR="00255B90" w:rsidRPr="00255B90">
        <w:t>St-</w:t>
      </w:r>
      <w:r w:rsidR="0002517E">
        <w:t>785/</w:t>
      </w:r>
      <w:r w:rsidR="00255B90" w:rsidRPr="00255B90">
        <w:t>1</w:t>
      </w:r>
      <w:r w:rsidR="0002517E">
        <w:t>7</w:t>
      </w:r>
      <w:r w:rsidR="00255B90">
        <w:t xml:space="preserve"> </w:t>
      </w:r>
      <w:r w:rsidR="002D6B04" w:rsidRPr="00C638B4">
        <w:rPr>
          <w:b/>
        </w:rPr>
        <w:t xml:space="preserve">dana </w:t>
      </w:r>
      <w:r w:rsidR="0002517E">
        <w:rPr>
          <w:b/>
        </w:rPr>
        <w:t>4</w:t>
      </w:r>
      <w:r w:rsidR="002D6B04" w:rsidRPr="00C638B4">
        <w:rPr>
          <w:b/>
        </w:rPr>
        <w:t xml:space="preserve">. </w:t>
      </w:r>
      <w:r w:rsidR="0002517E">
        <w:rPr>
          <w:b/>
        </w:rPr>
        <w:t>svibnja</w:t>
      </w:r>
      <w:r w:rsidR="00A8461F" w:rsidRPr="00C638B4">
        <w:rPr>
          <w:b/>
        </w:rPr>
        <w:t xml:space="preserve"> </w:t>
      </w:r>
      <w:r w:rsidR="002D6B04" w:rsidRPr="00C638B4">
        <w:rPr>
          <w:b/>
        </w:rPr>
        <w:t>201</w:t>
      </w:r>
      <w:r w:rsidR="0002517E">
        <w:rPr>
          <w:b/>
        </w:rPr>
        <w:t>8</w:t>
      </w:r>
      <w:r w:rsidR="002D6B04" w:rsidRPr="00C638B4">
        <w:rPr>
          <w:b/>
        </w:rPr>
        <w:t xml:space="preserve">. godine pokrenut je prethodni postupak </w:t>
      </w:r>
      <w:r w:rsidR="002D6B04" w:rsidRPr="00C638B4">
        <w:t xml:space="preserve">radi utvrđivanja uvjeta za otvaranje stečajnog postupka nad dužnikom – trgovačkim društvom </w:t>
      </w:r>
      <w:r w:rsidR="0002517E" w:rsidRPr="0002517E">
        <w:rPr>
          <w:b/>
        </w:rPr>
        <w:t>IN.</w:t>
      </w:r>
      <w:r w:rsidR="0002517E">
        <w:rPr>
          <w:b/>
        </w:rPr>
        <w:t xml:space="preserve"> </w:t>
      </w:r>
      <w:r w:rsidR="0002517E" w:rsidRPr="0002517E">
        <w:rPr>
          <w:b/>
        </w:rPr>
        <w:t>FO. IMPRESS</w:t>
      </w:r>
      <w:r w:rsidR="00255B90" w:rsidRPr="00255B90">
        <w:rPr>
          <w:b/>
        </w:rPr>
        <w:t xml:space="preserve"> d.o.o., </w:t>
      </w:r>
      <w:r w:rsidR="002531F2">
        <w:rPr>
          <w:b/>
        </w:rPr>
        <w:t>Krapina</w:t>
      </w:r>
      <w:r w:rsidR="00255B90" w:rsidRPr="00255B90">
        <w:rPr>
          <w:b/>
        </w:rPr>
        <w:t xml:space="preserve">, </w:t>
      </w:r>
      <w:r w:rsidR="002531F2">
        <w:rPr>
          <w:b/>
        </w:rPr>
        <w:t>Frana Galovića 9</w:t>
      </w:r>
      <w:r w:rsidR="00255B90" w:rsidRPr="00255B90">
        <w:rPr>
          <w:b/>
        </w:rPr>
        <w:t xml:space="preserve">, </w:t>
      </w:r>
      <w:r w:rsidR="002531F2">
        <w:rPr>
          <w:b/>
        </w:rPr>
        <w:t xml:space="preserve">MBS: 080677440, </w:t>
      </w:r>
      <w:r w:rsidR="00255B90" w:rsidRPr="00255B90">
        <w:rPr>
          <w:b/>
        </w:rPr>
        <w:t xml:space="preserve">OIB: </w:t>
      </w:r>
      <w:r w:rsidR="002531F2">
        <w:rPr>
          <w:b/>
        </w:rPr>
        <w:t>50574950949.</w:t>
      </w:r>
      <w:r w:rsidR="002D6B04" w:rsidRPr="00C638B4">
        <w:t xml:space="preserve">. </w:t>
      </w:r>
    </w:p>
    <w:p w:rsidRDefault="002D6B04" w:rsidP="002D6B04" w:rsidR="002D6B04" w:rsidRPr="00C638B4">
      <w:pPr>
        <w:ind w:right="-288"/>
        <w:jc w:val="both"/>
      </w:pPr>
    </w:p>
    <w:p w:rsidRDefault="00D0167D" w:rsidP="002D6B04" w:rsidR="002D6B04" w:rsidRPr="00C638B4">
      <w:pPr>
        <w:ind w:firstLine="708"/>
        <w:jc w:val="both"/>
      </w:pPr>
      <w:r>
        <w:t xml:space="preserve">Istim rješenjem </w:t>
      </w:r>
      <w:r w:rsidR="002D6B04" w:rsidRPr="00C638B4">
        <w:rPr>
          <w:b/>
        </w:rPr>
        <w:t>imenovan sam</w:t>
      </w:r>
      <w:r w:rsidR="002D6B04" w:rsidRPr="00C638B4">
        <w:t xml:space="preserve"> </w:t>
      </w:r>
      <w:r w:rsidR="002D6B04" w:rsidRPr="00C638B4">
        <w:rPr>
          <w:b/>
        </w:rPr>
        <w:t>za privremenog stečajnog upravitelja</w:t>
      </w:r>
      <w:r w:rsidR="002D6B04" w:rsidRPr="00C638B4">
        <w:t xml:space="preserve"> </w:t>
      </w:r>
      <w:r w:rsidR="002D6B04" w:rsidRPr="00C638B4">
        <w:rPr>
          <w:b/>
        </w:rPr>
        <w:t>predloženom dužniku</w:t>
      </w:r>
      <w:r w:rsidR="002D6B04" w:rsidRPr="00C638B4">
        <w:t xml:space="preserve"> te kao stručna osoba, u smislu odredbe čl. </w:t>
      </w:r>
      <w:r w:rsidR="00255B90">
        <w:t>119</w:t>
      </w:r>
      <w:r w:rsidR="002D6B04" w:rsidRPr="00C638B4">
        <w:t>. SZ-a, podnosim slijedeće:</w:t>
      </w:r>
    </w:p>
    <w:p w:rsidRDefault="002D6B04" w:rsidP="002D6B04" w:rsidR="002D6B04" w:rsidRPr="00C638B4"/>
    <w:p w:rsidRDefault="002D6B04" w:rsidP="002D6B04" w:rsidR="002D6B04" w:rsidRPr="00C638B4"/>
    <w:p w:rsidRDefault="002D6B04" w:rsidP="002D6B04" w:rsidR="002D6B04" w:rsidRPr="00C638B4">
      <w:pPr>
        <w:pStyle w:val="Naslov2"/>
        <w:rPr>
          <w:rFonts w:cs="Times New Roman" w:hAnsi="Times New Roman" w:ascii="Times New Roman"/>
          <w:sz w:val="24"/>
        </w:rPr>
      </w:pPr>
      <w:r w:rsidRPr="00C638B4">
        <w:rPr>
          <w:rFonts w:cs="Times New Roman" w:hAnsi="Times New Roman" w:ascii="Times New Roman"/>
          <w:sz w:val="24"/>
        </w:rPr>
        <w:t>I Z V J E Š Ć E</w:t>
      </w:r>
    </w:p>
    <w:p w:rsidRDefault="002D6B04" w:rsidP="002D6B04" w:rsidR="002D6B04" w:rsidRPr="00C638B4">
      <w:pPr>
        <w:jc w:val="center"/>
        <w:rPr>
          <w:b/>
          <w:bCs/>
        </w:rPr>
      </w:pPr>
      <w:r w:rsidRPr="00C638B4">
        <w:rPr>
          <w:b/>
          <w:bCs/>
        </w:rPr>
        <w:t>O ZATEČENOM STANJU I UTVRĐIVANJU RAZLOGA</w:t>
      </w:r>
    </w:p>
    <w:p w:rsidRDefault="002D6B04" w:rsidP="002D6B04" w:rsidR="002D6B04" w:rsidRPr="00C638B4">
      <w:pPr>
        <w:jc w:val="center"/>
        <w:rPr>
          <w:b/>
          <w:bCs/>
        </w:rPr>
      </w:pPr>
      <w:r w:rsidRPr="00C638B4">
        <w:rPr>
          <w:b/>
          <w:bCs/>
        </w:rPr>
        <w:t>ZA OTVARANJE STEČAJNOG POSTUPKA NAD DUŽNIKOM</w:t>
      </w:r>
    </w:p>
    <w:p w:rsidRDefault="002531F2" w:rsidP="00A8461F" w:rsidR="000B0555">
      <w:pPr>
        <w:jc w:val="center"/>
        <w:rPr>
          <w:b/>
        </w:rPr>
      </w:pPr>
      <w:r>
        <w:rPr>
          <w:b/>
        </w:rPr>
        <w:t>IN. FO. IMPRESS</w:t>
      </w:r>
      <w:r w:rsidR="00255B90" w:rsidRPr="00255B90">
        <w:rPr>
          <w:b/>
        </w:rPr>
        <w:t xml:space="preserve"> d.o.o., </w:t>
      </w:r>
      <w:r>
        <w:rPr>
          <w:b/>
        </w:rPr>
        <w:t>Krapina, Frana Galovića 9</w:t>
      </w:r>
      <w:r w:rsidR="00255B90" w:rsidRPr="00255B90">
        <w:rPr>
          <w:b/>
        </w:rPr>
        <w:t xml:space="preserve">, OIB: </w:t>
      </w:r>
      <w:r>
        <w:rPr>
          <w:b/>
        </w:rPr>
        <w:t>50574950949</w:t>
      </w:r>
    </w:p>
    <w:p w:rsidRDefault="00255B90" w:rsidP="00A8461F" w:rsidR="00255B90" w:rsidRPr="00C638B4">
      <w:pPr>
        <w:jc w:val="center"/>
      </w:pPr>
    </w:p>
    <w:p w:rsidRDefault="002D6B04" w:rsidP="002D6B04" w:rsidR="002D6B04" w:rsidRPr="00C638B4">
      <w:pPr>
        <w:pStyle w:val="Uvuenotijeloteksta"/>
        <w:jc w:val="both"/>
        <w:rPr>
          <w:rFonts w:cs="Times New Roman" w:hAnsi="Times New Roman" w:ascii="Times New Roman"/>
        </w:rPr>
      </w:pPr>
      <w:r w:rsidRPr="00C638B4">
        <w:rPr>
          <w:rFonts w:cs="Times New Roman" w:hAnsi="Times New Roman" w:ascii="Times New Roman"/>
        </w:rPr>
        <w:t>Prijedlog za pokretanje stečajnog postupka nad navedenim dužnikom podni</w:t>
      </w:r>
      <w:r w:rsidR="00682C7A" w:rsidRPr="00C638B4">
        <w:rPr>
          <w:rFonts w:cs="Times New Roman" w:hAnsi="Times New Roman" w:ascii="Times New Roman"/>
        </w:rPr>
        <w:t>jela</w:t>
      </w:r>
      <w:r w:rsidRPr="00C638B4">
        <w:rPr>
          <w:rFonts w:cs="Times New Roman" w:hAnsi="Times New Roman" w:ascii="Times New Roman"/>
        </w:rPr>
        <w:t xml:space="preserve"> je, Trgovačkom sudu u Zagrebu,</w:t>
      </w:r>
      <w:r w:rsidR="00120201" w:rsidRPr="00C638B4">
        <w:rPr>
          <w:rFonts w:cs="Times New Roman" w:hAnsi="Times New Roman" w:ascii="Times New Roman"/>
        </w:rPr>
        <w:t xml:space="preserve"> </w:t>
      </w:r>
      <w:r w:rsidR="00D0167D">
        <w:rPr>
          <w:rFonts w:cs="Times New Roman" w:hAnsi="Times New Roman" w:ascii="Times New Roman"/>
        </w:rPr>
        <w:t>Financijska agencija Regionalni centar Zagreb</w:t>
      </w:r>
      <w:r w:rsidR="00120201" w:rsidRPr="00C638B4">
        <w:rPr>
          <w:rFonts w:cs="Times New Roman" w:hAnsi="Times New Roman" w:ascii="Times New Roman"/>
        </w:rPr>
        <w:t>,</w:t>
      </w:r>
      <w:r w:rsidR="00D0167D">
        <w:rPr>
          <w:rFonts w:cs="Times New Roman" w:hAnsi="Times New Roman" w:ascii="Times New Roman"/>
        </w:rPr>
        <w:t xml:space="preserve"> Zagreb, Trg svibanjskih žrtava 1995,</w:t>
      </w:r>
      <w:r w:rsidR="00120201" w:rsidRPr="00C638B4">
        <w:rPr>
          <w:rFonts w:cs="Times New Roman" w:hAnsi="Times New Roman" w:ascii="Times New Roman"/>
        </w:rPr>
        <w:t xml:space="preserve">  OIB: </w:t>
      </w:r>
      <w:r w:rsidR="00D0167D">
        <w:rPr>
          <w:rFonts w:cs="Times New Roman" w:hAnsi="Times New Roman" w:ascii="Times New Roman"/>
        </w:rPr>
        <w:t>85821130368</w:t>
      </w:r>
      <w:r w:rsidRPr="00C638B4">
        <w:rPr>
          <w:rFonts w:cs="Times New Roman" w:hAnsi="Times New Roman" w:ascii="Times New Roman"/>
        </w:rPr>
        <w:t>.</w:t>
      </w:r>
    </w:p>
    <w:p w:rsidRDefault="002D6B04" w:rsidP="003C4CA6" w:rsidR="002D6B04" w:rsidRPr="00C638B4">
      <w:pPr>
        <w:pStyle w:val="Uvuenotijeloteksta"/>
        <w:ind w:firstLine="709" w:right="-53"/>
        <w:jc w:val="both"/>
        <w:rPr>
          <w:rFonts w:cs="Times New Roman" w:hAnsi="Times New Roman" w:ascii="Times New Roman"/>
        </w:rPr>
      </w:pPr>
    </w:p>
    <w:p w:rsidRDefault="00CD2D1E" w:rsidP="00120201" w:rsidR="00CD2D1E" w:rsidRPr="00C638B4">
      <w:pPr>
        <w:pStyle w:val="Uvuenotijeloteksta"/>
        <w:ind w:firstLine="709" w:right="-53"/>
        <w:jc w:val="both"/>
        <w:rPr>
          <w:rFonts w:cs="Times New Roman" w:hAnsi="Times New Roman" w:ascii="Times New Roman"/>
        </w:rPr>
      </w:pPr>
      <w:r w:rsidRPr="00C638B4">
        <w:rPr>
          <w:rFonts w:cs="Times New Roman" w:hAnsi="Times New Roman" w:ascii="Times New Roman"/>
        </w:rPr>
        <w:t xml:space="preserve">Uz prijedlog za </w:t>
      </w:r>
      <w:r w:rsidR="003C1E15" w:rsidRPr="00C638B4">
        <w:rPr>
          <w:rFonts w:cs="Times New Roman" w:hAnsi="Times New Roman" w:ascii="Times New Roman"/>
        </w:rPr>
        <w:t>pokreta</w:t>
      </w:r>
      <w:r w:rsidRPr="00C638B4">
        <w:rPr>
          <w:rFonts w:cs="Times New Roman" w:hAnsi="Times New Roman" w:ascii="Times New Roman"/>
        </w:rPr>
        <w:t>nje stečajnog postupka predlagatelj</w:t>
      </w:r>
      <w:r w:rsidR="003C1E15" w:rsidRPr="00C638B4">
        <w:rPr>
          <w:rFonts w:cs="Times New Roman" w:hAnsi="Times New Roman" w:ascii="Times New Roman"/>
        </w:rPr>
        <w:t xml:space="preserve"> </w:t>
      </w:r>
      <w:r w:rsidR="00124620">
        <w:rPr>
          <w:rFonts w:cs="Times New Roman" w:hAnsi="Times New Roman" w:ascii="Times New Roman"/>
        </w:rPr>
        <w:t>navodi</w:t>
      </w:r>
      <w:r w:rsidR="00731D6E" w:rsidRPr="00C638B4">
        <w:rPr>
          <w:rFonts w:cs="Times New Roman" w:hAnsi="Times New Roman" w:ascii="Times New Roman"/>
        </w:rPr>
        <w:t xml:space="preserve"> kako dužnik ima evidentirane neizvršene osnove za plaćanje u razdoblju duljem od </w:t>
      </w:r>
      <w:r w:rsidR="002531F2">
        <w:rPr>
          <w:rFonts w:cs="Times New Roman" w:hAnsi="Times New Roman" w:ascii="Times New Roman"/>
        </w:rPr>
        <w:t>393</w:t>
      </w:r>
      <w:r w:rsidR="00124620">
        <w:rPr>
          <w:rFonts w:cs="Times New Roman" w:hAnsi="Times New Roman" w:ascii="Times New Roman"/>
        </w:rPr>
        <w:t xml:space="preserve"> dana u uk</w:t>
      </w:r>
      <w:r w:rsidR="005855AC">
        <w:rPr>
          <w:rFonts w:cs="Times New Roman" w:hAnsi="Times New Roman" w:ascii="Times New Roman"/>
        </w:rPr>
        <w:t>u</w:t>
      </w:r>
      <w:r w:rsidR="00124620">
        <w:rPr>
          <w:rFonts w:cs="Times New Roman" w:hAnsi="Times New Roman" w:ascii="Times New Roman"/>
        </w:rPr>
        <w:t xml:space="preserve">pnom iznosu od </w:t>
      </w:r>
      <w:r w:rsidR="002531F2">
        <w:rPr>
          <w:rFonts w:cs="Times New Roman" w:hAnsi="Times New Roman" w:ascii="Times New Roman"/>
        </w:rPr>
        <w:t>822.131,98</w:t>
      </w:r>
      <w:r w:rsidR="00124620">
        <w:rPr>
          <w:rFonts w:cs="Times New Roman" w:hAnsi="Times New Roman" w:ascii="Times New Roman"/>
        </w:rPr>
        <w:t xml:space="preserve"> kn.</w:t>
      </w:r>
    </w:p>
    <w:p w:rsidRDefault="002D6B04" w:rsidP="0044505B" w:rsidR="002D6B04" w:rsidRPr="00C638B4">
      <w:pPr>
        <w:pStyle w:val="Uvuenotijeloteksta"/>
        <w:ind w:firstLine="0"/>
        <w:jc w:val="both"/>
        <w:rPr>
          <w:rFonts w:cs="Times New Roman" w:hAnsi="Times New Roman" w:ascii="Times New Roman"/>
        </w:rPr>
      </w:pPr>
    </w:p>
    <w:p w:rsidRDefault="00B61A5F" w:rsidR="002D6B04" w:rsidRPr="00C638B4">
      <w:pPr>
        <w:pStyle w:val="Uvuenotijeloteksta"/>
        <w:ind w:firstLine="0"/>
        <w:rPr>
          <w:rFonts w:cs="Times New Roman" w:hAnsi="Times New Roman" w:ascii="Times New Roman"/>
        </w:rPr>
      </w:pPr>
      <w:r w:rsidRPr="00C638B4">
        <w:rPr>
          <w:rFonts w:cs="Times New Roman" w:hAnsi="Times New Roman" w:ascii="Times New Roman"/>
          <w:b/>
          <w:bCs/>
        </w:rPr>
        <w:t>STANJE</w:t>
      </w:r>
      <w:r w:rsidR="001E12E5" w:rsidRPr="00C638B4">
        <w:rPr>
          <w:rFonts w:cs="Times New Roman" w:hAnsi="Times New Roman" w:ascii="Times New Roman"/>
          <w:b/>
          <w:bCs/>
        </w:rPr>
        <w:t xml:space="preserve"> UPISA - IZVADAK IZ </w:t>
      </w:r>
      <w:r w:rsidR="007F07E8" w:rsidRPr="00C638B4">
        <w:rPr>
          <w:rFonts w:cs="Times New Roman" w:hAnsi="Times New Roman" w:ascii="Times New Roman"/>
          <w:b/>
          <w:bCs/>
        </w:rPr>
        <w:t>SUDSK</w:t>
      </w:r>
      <w:r w:rsidR="001E12E5" w:rsidRPr="00C638B4">
        <w:rPr>
          <w:rFonts w:cs="Times New Roman" w:hAnsi="Times New Roman" w:ascii="Times New Roman"/>
          <w:b/>
          <w:bCs/>
        </w:rPr>
        <w:t>OG</w:t>
      </w:r>
      <w:r w:rsidR="00AD322F" w:rsidRPr="00C638B4">
        <w:rPr>
          <w:rFonts w:cs="Times New Roman" w:hAnsi="Times New Roman" w:ascii="Times New Roman"/>
          <w:b/>
          <w:bCs/>
        </w:rPr>
        <w:t xml:space="preserve"> </w:t>
      </w:r>
      <w:r w:rsidR="007F07E8" w:rsidRPr="00C638B4">
        <w:rPr>
          <w:rFonts w:cs="Times New Roman" w:hAnsi="Times New Roman" w:ascii="Times New Roman"/>
          <w:b/>
          <w:bCs/>
        </w:rPr>
        <w:t xml:space="preserve"> REGISTR</w:t>
      </w:r>
      <w:r w:rsidR="001E12E5" w:rsidRPr="00C638B4">
        <w:rPr>
          <w:rFonts w:cs="Times New Roman" w:hAnsi="Times New Roman" w:ascii="Times New Roman"/>
          <w:b/>
          <w:bCs/>
        </w:rPr>
        <w:t>A</w:t>
      </w:r>
      <w:r w:rsidR="001E12E5" w:rsidRPr="00C638B4">
        <w:rPr>
          <w:rFonts w:cs="Times New Roman" w:hAnsi="Times New Roman" w:ascii="Times New Roman"/>
        </w:rPr>
        <w:t xml:space="preserve"> </w:t>
      </w:r>
    </w:p>
    <w:p w:rsidRDefault="002D6B04" w:rsidP="002D6B04" w:rsidR="002D6B04" w:rsidRPr="00C638B4">
      <w:pPr>
        <w:pStyle w:val="Uvuenotijeloteksta"/>
        <w:ind w:firstLine="0" w:left="1416"/>
        <w:rPr>
          <w:rFonts w:cs="Times New Roman" w:hAnsi="Times New Roman" w:ascii="Times New Roman"/>
        </w:rPr>
      </w:pPr>
      <w:r w:rsidRPr="00C638B4">
        <w:rPr>
          <w:rFonts w:cs="Times New Roman" w:hAnsi="Times New Roman" w:ascii="Times New Roman"/>
        </w:rPr>
        <w:t xml:space="preserve">        </w:t>
      </w:r>
      <w:r w:rsidR="00834C51" w:rsidRPr="00C638B4">
        <w:rPr>
          <w:rFonts w:cs="Times New Roman" w:hAnsi="Times New Roman" w:ascii="Times New Roman"/>
        </w:rPr>
        <w:tab/>
      </w:r>
      <w:r w:rsidR="000D0911" w:rsidRPr="00C638B4">
        <w:rPr>
          <w:rFonts w:cs="Times New Roman" w:hAnsi="Times New Roman" w:ascii="Times New Roman"/>
        </w:rPr>
        <w:t>Trgovačkog suda u Zagrebu</w:t>
      </w:r>
      <w:r w:rsidR="000D0911" w:rsidRPr="00C638B4">
        <w:rPr>
          <w:rFonts w:cs="Times New Roman" w:hAnsi="Times New Roman" w:ascii="Times New Roman"/>
        </w:rPr>
        <w:tab/>
      </w:r>
    </w:p>
    <w:p w:rsidRDefault="00B310B9" w:rsidP="002D6B04" w:rsidR="00B310B9" w:rsidRPr="00C638B4">
      <w:pPr>
        <w:pStyle w:val="Uvuenotijeloteksta"/>
        <w:ind w:firstLine="0" w:left="1416"/>
        <w:rPr>
          <w:rFonts w:cs="Times New Roman" w:hAnsi="Times New Roman" w:ascii="Times New Roman"/>
        </w:rPr>
      </w:pPr>
    </w:p>
    <w:p w:rsidRDefault="00B310B9" w:rsidP="00B310B9" w:rsidR="00B310B9" w:rsidRPr="00C638B4">
      <w:pPr>
        <w:pStyle w:val="Uvuenotijeloteksta"/>
        <w:ind w:left="1416"/>
        <w:rPr>
          <w:rFonts w:cs="Times New Roman" w:hAnsi="Times New Roman" w:ascii="Times New Roman"/>
          <w:b/>
        </w:rPr>
      </w:pPr>
      <w:r w:rsidRPr="00C638B4">
        <w:rPr>
          <w:rFonts w:cs="Times New Roman" w:hAnsi="Times New Roman" w:ascii="Times New Roman"/>
          <w:b/>
        </w:rPr>
        <w:t>Tvrtka</w:t>
      </w:r>
    </w:p>
    <w:p w:rsidRDefault="002531F2" w:rsidP="006A493F" w:rsidR="001E02AF">
      <w:pPr>
        <w:pStyle w:val="Uvuenotijeloteksta"/>
        <w:ind w:firstLine="0" w:left="2124"/>
        <w:rPr>
          <w:rFonts w:cs="Times New Roman" w:hAnsi="Times New Roman" w:ascii="Times New Roman"/>
          <w:b/>
        </w:rPr>
      </w:pPr>
      <w:r>
        <w:rPr>
          <w:rFonts w:cs="Times New Roman" w:hAnsi="Times New Roman" w:ascii="Times New Roman"/>
          <w:b/>
        </w:rPr>
        <w:t xml:space="preserve">IN.FO. IMPRESS </w:t>
      </w:r>
      <w:r w:rsidR="001E02AF" w:rsidRPr="001E02AF">
        <w:rPr>
          <w:rFonts w:cs="Times New Roman" w:hAnsi="Times New Roman" w:ascii="Times New Roman"/>
          <w:b/>
        </w:rPr>
        <w:t xml:space="preserve">d.o.o. za </w:t>
      </w:r>
      <w:r>
        <w:rPr>
          <w:rFonts w:cs="Times New Roman" w:hAnsi="Times New Roman" w:ascii="Times New Roman"/>
          <w:b/>
        </w:rPr>
        <w:t>proizvodnju,</w:t>
      </w:r>
      <w:r w:rsidR="00124620">
        <w:rPr>
          <w:rFonts w:cs="Times New Roman" w:hAnsi="Times New Roman" w:ascii="Times New Roman"/>
          <w:b/>
        </w:rPr>
        <w:t xml:space="preserve"> trgovinu</w:t>
      </w:r>
      <w:r>
        <w:rPr>
          <w:rFonts w:cs="Times New Roman" w:hAnsi="Times New Roman" w:ascii="Times New Roman"/>
          <w:b/>
        </w:rPr>
        <w:t xml:space="preserve"> i usluge</w:t>
      </w:r>
    </w:p>
    <w:p w:rsidRDefault="001E12E5" w:rsidP="006A493F" w:rsidR="007F07E8" w:rsidRPr="00C638B4">
      <w:pPr>
        <w:pStyle w:val="Uvuenotijeloteksta"/>
        <w:ind w:firstLine="0" w:left="2124"/>
        <w:rPr>
          <w:rFonts w:cs="Times New Roman" w:hAnsi="Times New Roman" w:ascii="Times New Roman"/>
          <w:color w:val="FF0000"/>
        </w:rPr>
      </w:pPr>
      <w:r w:rsidRPr="00C638B4">
        <w:rPr>
          <w:rFonts w:cs="Times New Roman" w:hAnsi="Times New Roman" w:ascii="Times New Roman"/>
          <w:b/>
        </w:rPr>
        <w:t xml:space="preserve">MBS: </w:t>
      </w:r>
      <w:r w:rsidR="002531F2">
        <w:rPr>
          <w:rFonts w:cs="Times New Roman" w:hAnsi="Times New Roman" w:ascii="Times New Roman"/>
          <w:b/>
        </w:rPr>
        <w:t>080677440</w:t>
      </w:r>
    </w:p>
    <w:p w:rsidRDefault="00AD23BD" w:rsidR="007F07E8" w:rsidRPr="00124620">
      <w:pPr>
        <w:pStyle w:val="Uvuenotijeloteksta"/>
        <w:ind w:firstLine="0"/>
        <w:rPr>
          <w:rFonts w:cs="Times New Roman" w:hAnsi="Times New Roman" w:ascii="Times New Roman"/>
          <w:b/>
          <w:bCs/>
          <w:color w:val="FF0000"/>
        </w:rPr>
      </w:pPr>
      <w:r w:rsidRPr="00C638B4">
        <w:rPr>
          <w:rFonts w:cs="Times New Roman" w:hAnsi="Times New Roman" w:ascii="Times New Roman"/>
          <w:color w:val="FF0000"/>
        </w:rPr>
        <w:tab/>
      </w:r>
      <w:r w:rsidRPr="00C638B4">
        <w:rPr>
          <w:rFonts w:cs="Times New Roman" w:hAnsi="Times New Roman" w:ascii="Times New Roman"/>
          <w:color w:val="FF0000"/>
        </w:rPr>
        <w:tab/>
      </w:r>
      <w:r w:rsidR="002D6B04" w:rsidRPr="00C638B4">
        <w:rPr>
          <w:rFonts w:cs="Times New Roman" w:hAnsi="Times New Roman" w:ascii="Times New Roman"/>
          <w:color w:val="FF0000"/>
        </w:rPr>
        <w:tab/>
      </w:r>
      <w:r w:rsidR="00470262" w:rsidRPr="00C638B4">
        <w:rPr>
          <w:rFonts w:cs="Times New Roman" w:hAnsi="Times New Roman" w:ascii="Times New Roman"/>
          <w:b/>
          <w:bCs/>
        </w:rPr>
        <w:t xml:space="preserve">OIB: </w:t>
      </w:r>
      <w:r w:rsidR="002531F2">
        <w:rPr>
          <w:rFonts w:cs="Times New Roman" w:hAnsi="Times New Roman" w:ascii="Times New Roman"/>
          <w:b/>
        </w:rPr>
        <w:t>50574950949</w:t>
      </w:r>
    </w:p>
    <w:p w:rsidRDefault="007F07E8" w:rsidP="001E02AF" w:rsidR="00014608" w:rsidRPr="00C638B4">
      <w:pPr>
        <w:pStyle w:val="Uvuenotijeloteksta"/>
        <w:ind w:firstLine="0"/>
        <w:jc w:val="both"/>
        <w:rPr>
          <w:rFonts w:cs="Times New Roman" w:hAnsi="Times New Roman" w:ascii="Times New Roman"/>
        </w:rPr>
      </w:pPr>
      <w:r w:rsidRPr="00C638B4">
        <w:rPr>
          <w:rFonts w:cs="Times New Roman" w:hAnsi="Times New Roman" w:ascii="Times New Roman"/>
        </w:rPr>
        <w:tab/>
        <w:t>Uvidom u izvadak iz sudskog registara utvrđeno je da je trgovačko društvo</w:t>
      </w:r>
      <w:r w:rsidR="001A7177" w:rsidRPr="00C638B4">
        <w:rPr>
          <w:rFonts w:cs="Times New Roman" w:hAnsi="Times New Roman" w:ascii="Times New Roman"/>
        </w:rPr>
        <w:t xml:space="preserve"> </w:t>
      </w:r>
      <w:r w:rsidR="002531F2">
        <w:rPr>
          <w:rFonts w:cs="Times New Roman" w:hAnsi="Times New Roman" w:ascii="Times New Roman"/>
        </w:rPr>
        <w:t>IN.FO. IMPRESS</w:t>
      </w:r>
      <w:r w:rsidR="001E02AF" w:rsidRPr="001E02AF">
        <w:rPr>
          <w:rFonts w:cs="Times New Roman" w:hAnsi="Times New Roman" w:ascii="Times New Roman"/>
          <w:b/>
        </w:rPr>
        <w:t xml:space="preserve"> </w:t>
      </w:r>
      <w:r w:rsidR="001E02AF" w:rsidRPr="003C551C">
        <w:rPr>
          <w:rFonts w:cs="Times New Roman" w:hAnsi="Times New Roman" w:ascii="Times New Roman"/>
        </w:rPr>
        <w:t>d.o.o.</w:t>
      </w:r>
      <w:r w:rsidR="003C551C">
        <w:rPr>
          <w:rFonts w:cs="Times New Roman" w:hAnsi="Times New Roman" w:ascii="Times New Roman"/>
          <w:b/>
        </w:rPr>
        <w:t xml:space="preserve"> </w:t>
      </w:r>
      <w:r w:rsidR="003C551C">
        <w:rPr>
          <w:rFonts w:cs="Times New Roman" w:hAnsi="Times New Roman" w:ascii="Times New Roman"/>
        </w:rPr>
        <w:t>za proizvodnju,</w:t>
      </w:r>
      <w:r w:rsidR="00124620" w:rsidRPr="003C551C">
        <w:rPr>
          <w:rFonts w:cs="Times New Roman" w:hAnsi="Times New Roman" w:ascii="Times New Roman"/>
        </w:rPr>
        <w:t xml:space="preserve">  trgovinu</w:t>
      </w:r>
      <w:r w:rsidR="003C551C" w:rsidRPr="003C551C">
        <w:rPr>
          <w:rFonts w:cs="Times New Roman" w:hAnsi="Times New Roman" w:ascii="Times New Roman"/>
        </w:rPr>
        <w:t xml:space="preserve"> i usluge</w:t>
      </w:r>
      <w:r w:rsidR="00644249" w:rsidRPr="00C638B4">
        <w:rPr>
          <w:rFonts w:cs="Times New Roman" w:hAnsi="Times New Roman" w:ascii="Times New Roman"/>
          <w:b/>
        </w:rPr>
        <w:t xml:space="preserve"> </w:t>
      </w:r>
      <w:r w:rsidR="00644249" w:rsidRPr="00C638B4">
        <w:rPr>
          <w:rFonts w:cs="Times New Roman" w:hAnsi="Times New Roman" w:ascii="Times New Roman"/>
        </w:rPr>
        <w:t xml:space="preserve">osnovano </w:t>
      </w:r>
      <w:r w:rsidR="003C551C">
        <w:rPr>
          <w:rFonts w:cs="Times New Roman" w:hAnsi="Times New Roman" w:ascii="Times New Roman"/>
        </w:rPr>
        <w:t>2008</w:t>
      </w:r>
      <w:r w:rsidR="001E02AF">
        <w:rPr>
          <w:rFonts w:cs="Times New Roman" w:hAnsi="Times New Roman" w:ascii="Times New Roman"/>
        </w:rPr>
        <w:t xml:space="preserve">. godine </w:t>
      </w:r>
      <w:r w:rsidR="00644249" w:rsidRPr="00C638B4">
        <w:rPr>
          <w:rFonts w:cs="Times New Roman" w:hAnsi="Times New Roman" w:ascii="Times New Roman"/>
        </w:rPr>
        <w:t xml:space="preserve">u </w:t>
      </w:r>
      <w:r w:rsidR="003C551C">
        <w:rPr>
          <w:rFonts w:cs="Times New Roman" w:hAnsi="Times New Roman" w:ascii="Times New Roman"/>
        </w:rPr>
        <w:t>Krapini</w:t>
      </w:r>
      <w:r w:rsidR="008D49C7" w:rsidRPr="00C638B4">
        <w:rPr>
          <w:rFonts w:cs="Times New Roman" w:hAnsi="Times New Roman" w:ascii="Times New Roman"/>
        </w:rPr>
        <w:t>.</w:t>
      </w:r>
      <w:r w:rsidR="005A0C01" w:rsidRPr="00C638B4">
        <w:rPr>
          <w:rFonts w:cs="Times New Roman" w:hAnsi="Times New Roman" w:ascii="Times New Roman"/>
        </w:rPr>
        <w:t xml:space="preserve"> </w:t>
      </w:r>
    </w:p>
    <w:p w:rsidRDefault="00AD23BD" w:rsidP="00AD23BD" w:rsidR="00AD23BD" w:rsidRPr="00C638B4">
      <w:pPr>
        <w:pStyle w:val="Uvuenotijeloteksta"/>
        <w:ind w:firstLine="0" w:right="-288"/>
        <w:jc w:val="both"/>
        <w:rPr>
          <w:rFonts w:cs="Times New Roman" w:hAnsi="Times New Roman" w:ascii="Times New Roman"/>
        </w:rPr>
      </w:pPr>
    </w:p>
    <w:p w:rsidRDefault="00E83842" w:rsidP="00014608" w:rsidR="007F07E8" w:rsidRPr="00C638B4">
      <w:pPr>
        <w:pStyle w:val="Uvuenotijeloteksta"/>
        <w:ind w:firstLine="0"/>
        <w:rPr>
          <w:rFonts w:cs="Times New Roman" w:hAnsi="Times New Roman" w:ascii="Times New Roman"/>
        </w:rPr>
      </w:pPr>
      <w:r w:rsidRPr="00C638B4">
        <w:rPr>
          <w:rFonts w:cs="Times New Roman" w:hAnsi="Times New Roman" w:ascii="Times New Roman"/>
        </w:rPr>
        <w:t>P</w:t>
      </w:r>
      <w:r w:rsidR="007F07E8" w:rsidRPr="00C638B4">
        <w:rPr>
          <w:rFonts w:cs="Times New Roman" w:hAnsi="Times New Roman" w:ascii="Times New Roman"/>
        </w:rPr>
        <w:t>redmet poslovanja:</w:t>
      </w:r>
    </w:p>
    <w:p w:rsidRDefault="00124620" w:rsidP="001E02AF" w:rsidR="003C551C">
      <w:pPr>
        <w:pStyle w:val="Uvuenotijeloteksta"/>
        <w:rPr>
          <w:rFonts w:cs="Times New Roman" w:hAnsi="Times New Roman" w:ascii="Times New Roman"/>
        </w:rPr>
      </w:pPr>
      <w:r>
        <w:rPr>
          <w:rFonts w:cs="Times New Roman" w:hAnsi="Times New Roman" w:ascii="Times New Roman"/>
        </w:rPr>
        <w:t>*</w:t>
      </w:r>
      <w:r>
        <w:rPr>
          <w:rFonts w:cs="Times New Roman" w:hAnsi="Times New Roman" w:ascii="Times New Roman"/>
        </w:rPr>
        <w:tab/>
      </w:r>
      <w:r w:rsidR="003C551C">
        <w:rPr>
          <w:rFonts w:cs="Times New Roman" w:hAnsi="Times New Roman" w:ascii="Times New Roman"/>
        </w:rPr>
        <w:t>Proizvodnja uredskog materijala od papira</w:t>
      </w:r>
      <w:r w:rsidR="007E67CC">
        <w:rPr>
          <w:rFonts w:cs="Times New Roman" w:hAnsi="Times New Roman" w:ascii="Times New Roman"/>
        </w:rPr>
        <w:t>,</w:t>
      </w:r>
      <w:r w:rsidR="003C551C">
        <w:rPr>
          <w:rFonts w:cs="Times New Roman" w:hAnsi="Times New Roman" w:ascii="Times New Roman"/>
        </w:rPr>
        <w:t xml:space="preserve"> tiskanje časopisa i drugih  </w:t>
      </w:r>
    </w:p>
    <w:p w:rsidRDefault="003C551C" w:rsidP="001E02AF" w:rsidR="001E02AF" w:rsidRPr="001E02AF">
      <w:pPr>
        <w:pStyle w:val="Uvuenotijeloteksta"/>
        <w:rPr>
          <w:rFonts w:cs="Times New Roman" w:hAnsi="Times New Roman" w:ascii="Times New Roman"/>
        </w:rPr>
      </w:pPr>
      <w:r>
        <w:rPr>
          <w:rFonts w:cs="Times New Roman" w:hAnsi="Times New Roman" w:ascii="Times New Roman"/>
        </w:rPr>
        <w:t xml:space="preserve">            periodičnih časopisa, knjiga i brošura i drugih tiskanih proizvoda.</w:t>
      </w:r>
    </w:p>
    <w:p w:rsidRDefault="003C551C" w:rsidP="003C551C" w:rsidR="001E02AF" w:rsidRPr="001E02AF">
      <w:pPr>
        <w:pStyle w:val="Uvuenotijeloteksta"/>
        <w:rPr>
          <w:rFonts w:cs="Times New Roman" w:hAnsi="Times New Roman" w:ascii="Times New Roman"/>
        </w:rPr>
      </w:pPr>
      <w:r>
        <w:rPr>
          <w:rFonts w:cs="Times New Roman" w:hAnsi="Times New Roman" w:ascii="Times New Roman"/>
        </w:rPr>
        <w:t>*</w:t>
      </w:r>
      <w:r>
        <w:rPr>
          <w:rFonts w:cs="Times New Roman" w:hAnsi="Times New Roman" w:ascii="Times New Roman"/>
        </w:rPr>
        <w:tab/>
        <w:t>Proizvodnja ostalih proizvoda od papira i kartona, d.n.</w:t>
      </w:r>
    </w:p>
    <w:p w:rsidRDefault="001E02AF" w:rsidP="001E02AF" w:rsidR="00EC6EEE">
      <w:pPr>
        <w:pStyle w:val="Uvuenotijeloteksta"/>
        <w:rPr>
          <w:rFonts w:cs="Times New Roman" w:hAnsi="Times New Roman" w:ascii="Times New Roman"/>
        </w:rPr>
      </w:pPr>
      <w:r w:rsidRPr="001E02AF">
        <w:rPr>
          <w:rFonts w:cs="Times New Roman" w:hAnsi="Times New Roman" w:ascii="Times New Roman"/>
        </w:rPr>
        <w:t>*</w:t>
      </w:r>
      <w:r w:rsidRPr="001E02AF">
        <w:rPr>
          <w:rFonts w:cs="Times New Roman" w:hAnsi="Times New Roman" w:ascii="Times New Roman"/>
        </w:rPr>
        <w:tab/>
      </w:r>
      <w:r w:rsidR="003C551C">
        <w:rPr>
          <w:rFonts w:cs="Times New Roman" w:hAnsi="Times New Roman" w:ascii="Times New Roman"/>
        </w:rPr>
        <w:t>Izdavačka djelatnost</w:t>
      </w:r>
    </w:p>
    <w:p w:rsidRDefault="001E02AF" w:rsidP="001E02AF" w:rsidR="001E02AF" w:rsidRPr="00C638B4">
      <w:pPr>
        <w:pStyle w:val="Uvuenotijeloteksta"/>
        <w:rPr>
          <w:rFonts w:cs="Times New Roman" w:hAnsi="Times New Roman" w:ascii="Times New Roman"/>
        </w:rPr>
      </w:pPr>
    </w:p>
    <w:p w:rsidRDefault="00142214" w:rsidP="00142214" w:rsidR="002443A7" w:rsidRPr="00C638B4">
      <w:pPr>
        <w:pStyle w:val="Uvuenotijeloteksta"/>
        <w:rPr>
          <w:rFonts w:cs="Times New Roman" w:hAnsi="Times New Roman" w:ascii="Times New Roman"/>
        </w:rPr>
      </w:pPr>
      <w:r w:rsidRPr="00C638B4">
        <w:rPr>
          <w:rFonts w:cs="Times New Roman" w:hAnsi="Times New Roman" w:ascii="Times New Roman"/>
        </w:rPr>
        <w:t>Osob</w:t>
      </w:r>
      <w:r w:rsidR="002443A7" w:rsidRPr="00C638B4">
        <w:rPr>
          <w:rFonts w:cs="Times New Roman" w:hAnsi="Times New Roman" w:ascii="Times New Roman"/>
        </w:rPr>
        <w:t>e ovlašten</w:t>
      </w:r>
      <w:r w:rsidR="00364537" w:rsidRPr="00C638B4">
        <w:rPr>
          <w:rFonts w:cs="Times New Roman" w:hAnsi="Times New Roman" w:ascii="Times New Roman"/>
        </w:rPr>
        <w:t>e</w:t>
      </w:r>
      <w:r w:rsidR="002443A7" w:rsidRPr="00C638B4">
        <w:rPr>
          <w:rFonts w:cs="Times New Roman" w:hAnsi="Times New Roman" w:ascii="Times New Roman"/>
        </w:rPr>
        <w:t xml:space="preserve"> za zastupanje </w:t>
      </w:r>
      <w:r w:rsidRPr="00C638B4">
        <w:rPr>
          <w:rFonts w:cs="Times New Roman" w:hAnsi="Times New Roman" w:ascii="Times New Roman"/>
        </w:rPr>
        <w:t xml:space="preserve">društva </w:t>
      </w:r>
      <w:r w:rsidR="003C551C">
        <w:rPr>
          <w:rFonts w:cs="Times New Roman" w:hAnsi="Times New Roman" w:ascii="Times New Roman"/>
        </w:rPr>
        <w:t>/ osnivači, članovi društva</w:t>
      </w:r>
    </w:p>
    <w:p w:rsidRDefault="008120E9" w:rsidP="00142214" w:rsidR="008120E9" w:rsidRPr="00C638B4">
      <w:pPr>
        <w:pStyle w:val="Uvuenotijeloteksta"/>
        <w:rPr>
          <w:rFonts w:cs="Times New Roman" w:hAnsi="Times New Roman" w:ascii="Times New Roman"/>
        </w:rPr>
      </w:pPr>
    </w:p>
    <w:p w:rsidRDefault="003C551C" w:rsidP="007E67CC" w:rsidR="001E02AF" w:rsidRPr="001E02AF">
      <w:pPr>
        <w:pStyle w:val="Uvuenotijeloteksta"/>
        <w:numPr>
          <w:ilvl w:val="0"/>
          <w:numId w:val="23"/>
        </w:numPr>
        <w:rPr>
          <w:rFonts w:cs="Times New Roman" w:hAnsi="Times New Roman" w:ascii="Times New Roman"/>
          <w:b/>
        </w:rPr>
      </w:pPr>
      <w:r>
        <w:rPr>
          <w:rFonts w:cs="Times New Roman" w:hAnsi="Times New Roman" w:ascii="Times New Roman"/>
          <w:b/>
        </w:rPr>
        <w:t>Ivan Šalković</w:t>
      </w:r>
      <w:r w:rsidR="001E02AF" w:rsidRPr="001E02AF">
        <w:rPr>
          <w:rFonts w:cs="Times New Roman" w:hAnsi="Times New Roman" w:ascii="Times New Roman"/>
          <w:b/>
        </w:rPr>
        <w:t xml:space="preserve">, OIB: </w:t>
      </w:r>
      <w:r>
        <w:rPr>
          <w:rFonts w:cs="Times New Roman" w:hAnsi="Times New Roman" w:ascii="Times New Roman"/>
          <w:b/>
        </w:rPr>
        <w:t>39970544635</w:t>
      </w:r>
      <w:r w:rsidR="001E02AF" w:rsidRPr="001E02AF">
        <w:rPr>
          <w:rFonts w:cs="Times New Roman" w:hAnsi="Times New Roman" w:ascii="Times New Roman"/>
          <w:b/>
        </w:rPr>
        <w:t xml:space="preserve"> </w:t>
      </w:r>
    </w:p>
    <w:p w:rsidRDefault="003C551C" w:rsidP="003C551C" w:rsidR="001E02AF">
      <w:pPr>
        <w:pStyle w:val="Uvuenotijeloteksta"/>
        <w:ind w:firstLine="0" w:left="1068"/>
        <w:rPr>
          <w:rFonts w:cs="Times New Roman" w:hAnsi="Times New Roman" w:ascii="Times New Roman"/>
          <w:b/>
        </w:rPr>
      </w:pPr>
      <w:r>
        <w:rPr>
          <w:rFonts w:cs="Times New Roman" w:hAnsi="Times New Roman" w:ascii="Times New Roman"/>
          <w:b/>
        </w:rPr>
        <w:t>Jazvine, Jazvine 19</w:t>
      </w:r>
    </w:p>
    <w:p w:rsidRDefault="007E67CC" w:rsidP="001E02AF" w:rsidR="001B534A" w:rsidRPr="00C638B4">
      <w:pPr>
        <w:pStyle w:val="Uvuenotijeloteksta"/>
        <w:rPr>
          <w:rFonts w:cs="Times New Roman" w:hAnsi="Times New Roman" w:ascii="Times New Roman"/>
        </w:rPr>
      </w:pPr>
      <w:r>
        <w:rPr>
          <w:rFonts w:cs="Times New Roman" w:hAnsi="Times New Roman" w:ascii="Times New Roman"/>
        </w:rPr>
        <w:t xml:space="preserve">      </w:t>
      </w:r>
      <w:r w:rsidR="001B534A" w:rsidRPr="00C638B4">
        <w:rPr>
          <w:rFonts w:cs="Times New Roman" w:hAnsi="Times New Roman" w:ascii="Times New Roman"/>
        </w:rPr>
        <w:t>- direktor</w:t>
      </w:r>
    </w:p>
    <w:p w:rsidRDefault="007E67CC" w:rsidP="001B534A" w:rsidR="001B534A">
      <w:pPr>
        <w:pStyle w:val="Uvuenotijeloteksta"/>
        <w:rPr>
          <w:rFonts w:cs="Times New Roman" w:hAnsi="Times New Roman" w:ascii="Times New Roman"/>
        </w:rPr>
      </w:pPr>
      <w:r>
        <w:rPr>
          <w:rFonts w:cs="Times New Roman" w:hAnsi="Times New Roman" w:ascii="Times New Roman"/>
        </w:rPr>
        <w:t xml:space="preserve">      </w:t>
      </w:r>
      <w:r w:rsidR="001B534A" w:rsidRPr="00C638B4">
        <w:rPr>
          <w:rFonts w:cs="Times New Roman" w:hAnsi="Times New Roman" w:ascii="Times New Roman"/>
        </w:rPr>
        <w:t>- zastupa pojedinačno i samostalno</w:t>
      </w:r>
    </w:p>
    <w:p w:rsidRDefault="003C551C" w:rsidP="001B534A" w:rsidR="003C551C">
      <w:pPr>
        <w:pStyle w:val="Uvuenotijeloteksta"/>
        <w:rPr>
          <w:rFonts w:cs="Times New Roman" w:hAnsi="Times New Roman" w:ascii="Times New Roman"/>
        </w:rPr>
      </w:pPr>
      <w:r>
        <w:rPr>
          <w:rFonts w:cs="Times New Roman" w:hAnsi="Times New Roman" w:ascii="Times New Roman"/>
        </w:rPr>
        <w:t xml:space="preserve">      - jedini osnivač</w:t>
      </w:r>
    </w:p>
    <w:p w:rsidRDefault="007E67CC" w:rsidP="001B534A" w:rsidR="007E67CC">
      <w:pPr>
        <w:pStyle w:val="Uvuenotijeloteksta"/>
        <w:rPr>
          <w:rFonts w:cs="Times New Roman" w:hAnsi="Times New Roman" w:ascii="Times New Roman"/>
        </w:rPr>
      </w:pPr>
    </w:p>
    <w:p w:rsidRDefault="007E67CC" w:rsidP="003C551C" w:rsidR="007E67CC" w:rsidRPr="007E67CC">
      <w:pPr>
        <w:pStyle w:val="Uvuenotijeloteksta"/>
        <w:rPr>
          <w:rFonts w:cs="Times New Roman" w:hAnsi="Times New Roman" w:ascii="Times New Roman"/>
        </w:rPr>
      </w:pPr>
    </w:p>
    <w:p w:rsidRDefault="007E67CC" w:rsidP="001B534A" w:rsidR="007E67CC" w:rsidRPr="007E67CC">
      <w:pPr>
        <w:pStyle w:val="Uvuenotijeloteksta"/>
        <w:rPr>
          <w:rFonts w:cs="Times New Roman" w:hAnsi="Times New Roman" w:ascii="Times New Roman"/>
          <w:b/>
        </w:rPr>
      </w:pPr>
    </w:p>
    <w:p w:rsidRDefault="007E67CC" w:rsidP="001B534A" w:rsidR="007E67CC">
      <w:pPr>
        <w:pStyle w:val="Uvuenotijeloteksta"/>
        <w:rPr>
          <w:rFonts w:cs="Times New Roman" w:hAnsi="Times New Roman" w:ascii="Times New Roman"/>
        </w:rPr>
      </w:pPr>
    </w:p>
    <w:p w:rsidRDefault="007E67CC" w:rsidP="001B534A" w:rsidR="007E67CC">
      <w:pPr>
        <w:pStyle w:val="Uvuenotijeloteksta"/>
        <w:rPr>
          <w:rFonts w:cs="Times New Roman" w:hAnsi="Times New Roman" w:ascii="Times New Roman"/>
        </w:rPr>
      </w:pPr>
    </w:p>
    <w:p w:rsidRDefault="007E67CC" w:rsidP="001B534A" w:rsidR="007E67CC" w:rsidRPr="00C638B4">
      <w:pPr>
        <w:pStyle w:val="Uvuenotijeloteksta"/>
        <w:rPr>
          <w:rFonts w:cs="Times New Roman" w:hAnsi="Times New Roman" w:ascii="Times New Roman"/>
        </w:rPr>
      </w:pPr>
    </w:p>
    <w:p w:rsidRDefault="007C5158" w:rsidP="001B534A" w:rsidR="007C5158" w:rsidRPr="00C638B4">
      <w:pPr>
        <w:pStyle w:val="Uvuenotijeloteksta"/>
        <w:rPr>
          <w:rFonts w:cs="Times New Roman" w:hAnsi="Times New Roman" w:ascii="Times New Roman"/>
        </w:rPr>
      </w:pPr>
    </w:p>
    <w:p w:rsidRDefault="00175DF4" w:rsidP="001B534A" w:rsidR="00175DF4" w:rsidRPr="00C638B4">
      <w:pPr>
        <w:pStyle w:val="Uvuenotijeloteksta"/>
        <w:rPr>
          <w:rFonts w:cs="Times New Roman" w:hAnsi="Times New Roman" w:ascii="Times New Roman"/>
        </w:rPr>
      </w:pPr>
    </w:p>
    <w:p w:rsidRDefault="00142214" w:rsidP="00142214" w:rsidR="007F07E8" w:rsidRPr="00C638B4">
      <w:pPr>
        <w:pStyle w:val="Uvuenotijeloteksta"/>
        <w:rPr>
          <w:rFonts w:cs="Times New Roman" w:hAnsi="Times New Roman" w:ascii="Times New Roman"/>
        </w:rPr>
      </w:pPr>
      <w:r w:rsidRPr="00C638B4">
        <w:rPr>
          <w:rFonts w:cs="Times New Roman" w:hAnsi="Times New Roman" w:ascii="Times New Roman"/>
        </w:rPr>
        <w:t>T</w:t>
      </w:r>
      <w:r w:rsidR="007F07E8" w:rsidRPr="00C638B4">
        <w:rPr>
          <w:rFonts w:cs="Times New Roman" w:hAnsi="Times New Roman" w:ascii="Times New Roman"/>
        </w:rPr>
        <w:t xml:space="preserve">emeljni kapital društva je </w:t>
      </w:r>
      <w:r w:rsidR="003C551C">
        <w:rPr>
          <w:rFonts w:cs="Times New Roman" w:hAnsi="Times New Roman" w:ascii="Times New Roman"/>
        </w:rPr>
        <w:t>2</w:t>
      </w:r>
      <w:r w:rsidR="007C5158" w:rsidRPr="007E67CC">
        <w:rPr>
          <w:rFonts w:cs="Times New Roman" w:hAnsi="Times New Roman" w:ascii="Times New Roman"/>
          <w:b/>
        </w:rPr>
        <w:t>0</w:t>
      </w:r>
      <w:r w:rsidR="00B37B90" w:rsidRPr="007E67CC">
        <w:rPr>
          <w:rFonts w:cs="Times New Roman" w:hAnsi="Times New Roman" w:ascii="Times New Roman"/>
          <w:b/>
        </w:rPr>
        <w:t>.</w:t>
      </w:r>
      <w:r w:rsidR="007C5158" w:rsidRPr="007E67CC">
        <w:rPr>
          <w:rFonts w:cs="Times New Roman" w:hAnsi="Times New Roman" w:ascii="Times New Roman"/>
          <w:b/>
        </w:rPr>
        <w:t>0</w:t>
      </w:r>
      <w:r w:rsidR="00B37B90" w:rsidRPr="007E67CC">
        <w:rPr>
          <w:rFonts w:cs="Times New Roman" w:hAnsi="Times New Roman" w:ascii="Times New Roman"/>
          <w:b/>
        </w:rPr>
        <w:t>00</w:t>
      </w:r>
      <w:r w:rsidR="00B37B90" w:rsidRPr="00C638B4">
        <w:rPr>
          <w:rFonts w:cs="Times New Roman" w:hAnsi="Times New Roman" w:ascii="Times New Roman"/>
          <w:b/>
        </w:rPr>
        <w:t xml:space="preserve">,00 </w:t>
      </w:r>
      <w:r w:rsidR="007F07E8" w:rsidRPr="00C638B4">
        <w:rPr>
          <w:rFonts w:cs="Times New Roman" w:hAnsi="Times New Roman" w:ascii="Times New Roman"/>
        </w:rPr>
        <w:t>kuna.</w:t>
      </w:r>
    </w:p>
    <w:p w:rsidRDefault="007F07E8" w:rsidP="00AB55D7" w:rsidR="007F07E8" w:rsidRPr="00C638B4">
      <w:pPr>
        <w:pStyle w:val="Uvuenotijeloteksta"/>
        <w:ind w:firstLine="0"/>
        <w:rPr>
          <w:rFonts w:cs="Times New Roman" w:hAnsi="Times New Roman" w:ascii="Times New Roman"/>
        </w:rPr>
      </w:pPr>
    </w:p>
    <w:p w:rsidRDefault="006D0062" w:rsidP="00AB55D7" w:rsidR="006D0062" w:rsidRPr="00C638B4">
      <w:pPr>
        <w:pStyle w:val="Uvuenotijeloteksta"/>
        <w:ind w:firstLine="0"/>
        <w:rPr>
          <w:rFonts w:cs="Times New Roman" w:hAnsi="Times New Roman" w:ascii="Times New Roman"/>
        </w:rPr>
      </w:pPr>
    </w:p>
    <w:p w:rsidRDefault="007F07E8" w:rsidR="007F07E8" w:rsidRPr="00C638B4">
      <w:pPr>
        <w:pStyle w:val="Uvuenotijeloteksta"/>
        <w:ind w:firstLine="0"/>
        <w:rPr>
          <w:rFonts w:cs="Times New Roman" w:hAnsi="Times New Roman" w:ascii="Times New Roman"/>
          <w:b/>
          <w:bCs/>
        </w:rPr>
      </w:pPr>
      <w:r w:rsidRPr="00C638B4">
        <w:rPr>
          <w:rFonts w:cs="Times New Roman" w:hAnsi="Times New Roman" w:ascii="Times New Roman"/>
          <w:b/>
          <w:bCs/>
        </w:rPr>
        <w:t xml:space="preserve">STANJE RAČUNA </w:t>
      </w:r>
      <w:r w:rsidR="001E12E5" w:rsidRPr="00C638B4">
        <w:rPr>
          <w:rFonts w:cs="Times New Roman" w:hAnsi="Times New Roman" w:ascii="Times New Roman"/>
          <w:b/>
          <w:bCs/>
        </w:rPr>
        <w:t xml:space="preserve">PREDLOŽENOG </w:t>
      </w:r>
      <w:r w:rsidRPr="00C638B4">
        <w:rPr>
          <w:rFonts w:cs="Times New Roman" w:hAnsi="Times New Roman" w:ascii="Times New Roman"/>
          <w:b/>
          <w:bCs/>
        </w:rPr>
        <w:t>DUŽNIKA</w:t>
      </w:r>
    </w:p>
    <w:p w:rsidRDefault="007F07E8" w:rsidR="007F07E8" w:rsidRPr="00C638B4">
      <w:pPr>
        <w:pStyle w:val="Uvuenotijeloteksta"/>
        <w:ind w:firstLine="0"/>
        <w:rPr>
          <w:rFonts w:cs="Times New Roman" w:hAnsi="Times New Roman" w:ascii="Times New Roman"/>
        </w:rPr>
      </w:pPr>
    </w:p>
    <w:p w:rsidRDefault="002D333B" w:rsidP="00284FAD" w:rsidR="007E67CC" w:rsidRPr="007E67CC">
      <w:pPr>
        <w:pStyle w:val="Uvuenotijeloteksta"/>
        <w:ind w:firstLine="0"/>
        <w:jc w:val="both"/>
        <w:rPr>
          <w:rFonts w:cs="Times New Roman" w:hAnsi="Times New Roman" w:ascii="Times New Roman"/>
          <w:b/>
        </w:rPr>
      </w:pPr>
      <w:r w:rsidRPr="00C638B4">
        <w:rPr>
          <w:rFonts w:cs="Times New Roman" w:hAnsi="Times New Roman" w:ascii="Times New Roman"/>
        </w:rPr>
        <w:tab/>
      </w:r>
    </w:p>
    <w:p w:rsidRDefault="002D333B" w:rsidP="002D333B" w:rsidR="002D333B" w:rsidRPr="00C638B4">
      <w:pPr>
        <w:pStyle w:val="Uvuenotijeloteksta"/>
        <w:ind w:right="19"/>
        <w:jc w:val="both"/>
        <w:rPr>
          <w:rFonts w:cs="Times New Roman" w:hAnsi="Times New Roman" w:ascii="Times New Roman"/>
        </w:rPr>
      </w:pPr>
      <w:r w:rsidRPr="00C638B4">
        <w:rPr>
          <w:rFonts w:cs="Times New Roman" w:hAnsi="Times New Roman" w:ascii="Times New Roman"/>
        </w:rPr>
        <w:t>Prema podacima FINA-e Zagreb predloženi dužnik je na</w:t>
      </w:r>
      <w:r w:rsidRPr="00C638B4">
        <w:rPr>
          <w:rFonts w:cs="Times New Roman" w:hAnsi="Times New Roman" w:ascii="Times New Roman"/>
          <w:b/>
        </w:rPr>
        <w:t xml:space="preserve"> dan </w:t>
      </w:r>
      <w:r w:rsidR="003C551C">
        <w:rPr>
          <w:rFonts w:cs="Times New Roman" w:hAnsi="Times New Roman" w:ascii="Times New Roman"/>
          <w:b/>
        </w:rPr>
        <w:t>5</w:t>
      </w:r>
      <w:r w:rsidR="00573AF4">
        <w:rPr>
          <w:rFonts w:cs="Times New Roman" w:hAnsi="Times New Roman" w:ascii="Times New Roman"/>
          <w:b/>
        </w:rPr>
        <w:t xml:space="preserve">. </w:t>
      </w:r>
      <w:r w:rsidR="003C551C">
        <w:rPr>
          <w:rFonts w:cs="Times New Roman" w:hAnsi="Times New Roman" w:ascii="Times New Roman"/>
          <w:b/>
        </w:rPr>
        <w:t>prosinca</w:t>
      </w:r>
      <w:r w:rsidR="00573AF4">
        <w:rPr>
          <w:rFonts w:cs="Times New Roman" w:hAnsi="Times New Roman" w:ascii="Times New Roman"/>
          <w:b/>
        </w:rPr>
        <w:t xml:space="preserve"> </w:t>
      </w:r>
      <w:r w:rsidR="0099087B">
        <w:rPr>
          <w:rFonts w:cs="Times New Roman" w:hAnsi="Times New Roman" w:ascii="Times New Roman"/>
          <w:b/>
        </w:rPr>
        <w:t>201</w:t>
      </w:r>
      <w:r w:rsidR="003C551C">
        <w:rPr>
          <w:rFonts w:cs="Times New Roman" w:hAnsi="Times New Roman" w:ascii="Times New Roman"/>
          <w:b/>
        </w:rPr>
        <w:t>7</w:t>
      </w:r>
      <w:r w:rsidR="0099087B">
        <w:rPr>
          <w:rFonts w:cs="Times New Roman" w:hAnsi="Times New Roman" w:ascii="Times New Roman"/>
          <w:b/>
        </w:rPr>
        <w:t>.</w:t>
      </w:r>
      <w:r w:rsidRPr="00C638B4">
        <w:rPr>
          <w:rFonts w:cs="Times New Roman" w:hAnsi="Times New Roman" w:ascii="Times New Roman"/>
          <w:b/>
        </w:rPr>
        <w:t xml:space="preserve">.g. imao nepodmirene obveze evidentirane u Očevidniku redoslijeda osnova za plaćanje u ukupnom iznosu od </w:t>
      </w:r>
      <w:r w:rsidR="003C551C">
        <w:rPr>
          <w:rFonts w:cs="Times New Roman" w:hAnsi="Times New Roman" w:ascii="Times New Roman"/>
          <w:b/>
        </w:rPr>
        <w:t>822.131,98</w:t>
      </w:r>
      <w:r w:rsidRPr="00C638B4">
        <w:rPr>
          <w:rFonts w:cs="Times New Roman" w:hAnsi="Times New Roman" w:ascii="Times New Roman"/>
          <w:b/>
        </w:rPr>
        <w:t xml:space="preserve"> kn.</w:t>
      </w:r>
      <w:r w:rsidRPr="00C638B4">
        <w:rPr>
          <w:rFonts w:cs="Times New Roman" w:hAnsi="Times New Roman" w:ascii="Times New Roman"/>
        </w:rPr>
        <w:t xml:space="preserve"> </w:t>
      </w:r>
    </w:p>
    <w:p w:rsidRDefault="00B37B90" w:rsidP="00A7594B" w:rsidR="00B37B90" w:rsidRPr="00C638B4">
      <w:pPr>
        <w:pStyle w:val="Uvuenotijeloteksta"/>
        <w:ind w:right="19"/>
        <w:jc w:val="both"/>
        <w:rPr>
          <w:rFonts w:cs="Times New Roman" w:hAnsi="Times New Roman" w:ascii="Times New Roman"/>
        </w:rPr>
      </w:pPr>
    </w:p>
    <w:p w:rsidRDefault="006D0062" w:rsidP="00A7594B" w:rsidR="006D0062" w:rsidRPr="00C638B4">
      <w:pPr>
        <w:pStyle w:val="Uvuenotijeloteksta"/>
        <w:ind w:right="19"/>
        <w:jc w:val="both"/>
        <w:rPr>
          <w:rFonts w:cs="Times New Roman" w:hAnsi="Times New Roman" w:ascii="Times New Roman"/>
        </w:rPr>
      </w:pPr>
    </w:p>
    <w:p w:rsidRDefault="002D333B" w:rsidP="002D333B" w:rsidR="002D333B" w:rsidRPr="00C638B4">
      <w:pPr>
        <w:pStyle w:val="Uvuenotijeloteksta"/>
        <w:ind w:firstLine="0"/>
        <w:rPr>
          <w:rFonts w:cs="Times New Roman" w:hAnsi="Times New Roman" w:ascii="Times New Roman"/>
          <w:b/>
          <w:bCs/>
        </w:rPr>
      </w:pPr>
      <w:r w:rsidRPr="00C638B4">
        <w:rPr>
          <w:rFonts w:cs="Times New Roman" w:hAnsi="Times New Roman" w:ascii="Times New Roman"/>
          <w:b/>
          <w:bCs/>
        </w:rPr>
        <w:t>PODUZETE RADNJE</w:t>
      </w:r>
    </w:p>
    <w:p w:rsidRDefault="002D333B" w:rsidP="002D333B" w:rsidR="002D333B" w:rsidRPr="00C638B4">
      <w:pPr>
        <w:pStyle w:val="Uvuenotijeloteksta"/>
        <w:ind w:firstLine="0"/>
        <w:rPr>
          <w:rFonts w:cs="Times New Roman" w:hAnsi="Times New Roman" w:ascii="Times New Roman"/>
          <w:b/>
          <w:bCs/>
        </w:rPr>
      </w:pPr>
    </w:p>
    <w:p w:rsidRDefault="005B2F77" w:rsidP="002D333B" w:rsidR="002D333B">
      <w:pPr>
        <w:rPr>
          <w:bCs/>
        </w:rPr>
      </w:pPr>
      <w:r>
        <w:rPr>
          <w:bCs/>
        </w:rPr>
        <w:t>U više navrata nastojao sam uspostaviti kontakt s odgovornom osobom Ivanom Šalkovićem.</w:t>
      </w:r>
    </w:p>
    <w:p w:rsidRDefault="005B2F77" w:rsidP="002D333B" w:rsidR="00E20646">
      <w:pPr>
        <w:rPr>
          <w:bCs/>
        </w:rPr>
      </w:pPr>
      <w:r>
        <w:rPr>
          <w:bCs/>
        </w:rPr>
        <w:t>Dana 16. svibnja 2018. g</w:t>
      </w:r>
      <w:r w:rsidR="00E20646">
        <w:rPr>
          <w:bCs/>
        </w:rPr>
        <w:t>o</w:t>
      </w:r>
      <w:r>
        <w:rPr>
          <w:bCs/>
        </w:rPr>
        <w:t>dine poslano je pismo  s podacima za kontakt, te poziv da pripremi prokazni popis imovine. Pismo se je vratilo dana 28. svibnja 2018. godine s naznakom da je obaviješten ali nije preuzeo pošiljku.</w:t>
      </w:r>
    </w:p>
    <w:p w:rsidRDefault="00E20646" w:rsidP="002D333B" w:rsidR="00E20646">
      <w:pPr>
        <w:rPr>
          <w:bCs/>
        </w:rPr>
      </w:pPr>
      <w:r>
        <w:rPr>
          <w:bCs/>
        </w:rPr>
        <w:t>Od 22. svibnja 2018. godine, gotovo svakodnevno sam nazivao slijedeće telefonske brojeve.</w:t>
      </w:r>
    </w:p>
    <w:p w:rsidRDefault="00E20646" w:rsidP="002D333B" w:rsidR="00E20646">
      <w:pPr>
        <w:rPr>
          <w:bCs/>
        </w:rPr>
      </w:pPr>
      <w:r>
        <w:rPr>
          <w:bCs/>
        </w:rPr>
        <w:t>091/1111 77 44 (42); 091/545 0 888; 049//371 063, ali na njih se nitko nije javljao.</w:t>
      </w:r>
    </w:p>
    <w:p w:rsidRDefault="00E20646" w:rsidP="002D333B" w:rsidR="00E20646">
      <w:pPr>
        <w:rPr>
          <w:bCs/>
        </w:rPr>
      </w:pPr>
      <w:r>
        <w:rPr>
          <w:bCs/>
        </w:rPr>
        <w:t>Istovremeno sam kontaktirao i vjerovnika Birotehnik d.o.o. iz Krapine, koji je podneskom izv</w:t>
      </w:r>
      <w:r w:rsidR="000475AC">
        <w:rPr>
          <w:bCs/>
        </w:rPr>
        <w:t>i</w:t>
      </w:r>
      <w:r>
        <w:rPr>
          <w:bCs/>
        </w:rPr>
        <w:t>jestio Sud da se na adresi Krapina, Frana Galovića 9, nalaze pokretnine koje su u vlasništvu dužnika.</w:t>
      </w:r>
    </w:p>
    <w:p w:rsidRDefault="00E20646" w:rsidP="002D333B" w:rsidR="00E20646">
      <w:pPr>
        <w:rPr>
          <w:bCs/>
        </w:rPr>
      </w:pPr>
      <w:r>
        <w:rPr>
          <w:bCs/>
        </w:rPr>
        <w:t>Isti su mi potvrdili da oprema postoji koju su i oni pokušali ovrhom preuzeti, ali je vlasnik raznim smicalicama uspio spriječiti provedbu ovrhe. Momentalno je oprema prebačena na drugu ( meni nepoznatu) lokaciju, te je i dalje koristi u novoosnovanoj firmi.</w:t>
      </w:r>
    </w:p>
    <w:p w:rsidRDefault="00E20646" w:rsidP="002D333B" w:rsidR="00E20646">
      <w:pPr>
        <w:rPr>
          <w:bCs/>
        </w:rPr>
      </w:pPr>
      <w:r>
        <w:rPr>
          <w:bCs/>
        </w:rPr>
        <w:t>O svemu me je obavijestio odvjetnik Igor Habulinec, te mi dostavio i fotografije opreme koja bi zakonski trebala biti dio stečajne mase.</w:t>
      </w:r>
    </w:p>
    <w:p w:rsidRDefault="00E20646" w:rsidP="002D333B" w:rsidR="00E20646">
      <w:pPr>
        <w:rPr>
          <w:bCs/>
        </w:rPr>
      </w:pPr>
      <w:r>
        <w:rPr>
          <w:bCs/>
        </w:rPr>
        <w:t xml:space="preserve">Iz svega proizlazi da je odgovorna osoba društva IN.FO. IMPRESS Ivan </w:t>
      </w:r>
      <w:r w:rsidR="00C632CC">
        <w:rPr>
          <w:bCs/>
        </w:rPr>
        <w:t>Š</w:t>
      </w:r>
      <w:r>
        <w:rPr>
          <w:bCs/>
        </w:rPr>
        <w:t>alković</w:t>
      </w:r>
      <w:r w:rsidR="00C632CC">
        <w:rPr>
          <w:bCs/>
        </w:rPr>
        <w:t xml:space="preserve"> učinio niz nezakonitih </w:t>
      </w:r>
      <w:r w:rsidR="000475AC">
        <w:rPr>
          <w:bCs/>
        </w:rPr>
        <w:t>radnji</w:t>
      </w:r>
      <w:r w:rsidR="00C632CC">
        <w:rPr>
          <w:bCs/>
        </w:rPr>
        <w:t xml:space="preserve"> u kojima ima i elemenata kaznenog djela iz čl. 232 st.3 kaznenog zakona.</w:t>
      </w:r>
    </w:p>
    <w:p w:rsidRDefault="00C632CC" w:rsidP="002D333B" w:rsidR="00C632CC">
      <w:pPr>
        <w:rPr>
          <w:bCs/>
        </w:rPr>
      </w:pPr>
      <w:r>
        <w:rPr>
          <w:bCs/>
        </w:rPr>
        <w:t xml:space="preserve">Iz navedenih razloga podnosim </w:t>
      </w:r>
      <w:r w:rsidR="00D57FC1">
        <w:rPr>
          <w:bCs/>
        </w:rPr>
        <w:t>prijavu Sudu zbog nesuradnje ( članak 177 SZ).</w:t>
      </w:r>
    </w:p>
    <w:p w:rsidRDefault="00C632CC" w:rsidP="002D333B" w:rsidR="00C632CC">
      <w:pPr>
        <w:rPr>
          <w:bCs/>
        </w:rPr>
      </w:pPr>
    </w:p>
    <w:p w:rsidRDefault="005B2F77" w:rsidP="002D333B" w:rsidR="005B2F77">
      <w:pPr>
        <w:rPr>
          <w:bCs/>
        </w:rPr>
      </w:pPr>
    </w:p>
    <w:p w:rsidRDefault="005B2F77" w:rsidP="002D333B" w:rsidR="005B2F77" w:rsidRPr="00C638B4">
      <w:pPr>
        <w:rPr>
          <w:bCs/>
        </w:rPr>
      </w:pPr>
    </w:p>
    <w:p w:rsidRDefault="009542B1" w:rsidP="002D333B" w:rsidR="009542B1" w:rsidRPr="00C638B4">
      <w:pPr>
        <w:rPr>
          <w:bCs/>
        </w:rPr>
      </w:pPr>
    </w:p>
    <w:p w:rsidRDefault="002D333B" w:rsidP="002D333B" w:rsidR="002D333B">
      <w:pPr>
        <w:pStyle w:val="Uvuenotijeloteksta"/>
        <w:ind w:firstLine="0"/>
        <w:jc w:val="both"/>
        <w:rPr>
          <w:rFonts w:cs="Times New Roman" w:hAnsi="Times New Roman" w:ascii="Times New Roman"/>
          <w:b/>
          <w:bCs/>
        </w:rPr>
      </w:pPr>
      <w:r w:rsidRPr="00C638B4">
        <w:rPr>
          <w:rFonts w:cs="Times New Roman" w:hAnsi="Times New Roman" w:ascii="Times New Roman"/>
          <w:b/>
          <w:bCs/>
        </w:rPr>
        <w:t>POSLOVANJE DUŽNIKA</w:t>
      </w:r>
    </w:p>
    <w:p w:rsidRDefault="000966F1" w:rsidP="002D333B" w:rsidR="000966F1">
      <w:pPr>
        <w:pStyle w:val="Uvuenotijeloteksta"/>
        <w:ind w:firstLine="0"/>
        <w:jc w:val="both"/>
        <w:rPr>
          <w:rFonts w:cs="Times New Roman" w:hAnsi="Times New Roman" w:ascii="Times New Roman"/>
          <w:b/>
          <w:bCs/>
        </w:rPr>
      </w:pPr>
    </w:p>
    <w:p w:rsidRDefault="000475AC" w:rsidP="002D333B" w:rsidR="000966F1">
      <w:pPr>
        <w:pStyle w:val="Uvuenotijeloteksta"/>
        <w:ind w:firstLine="0"/>
        <w:jc w:val="both"/>
        <w:rPr>
          <w:rFonts w:cs="Times New Roman" w:hAnsi="Times New Roman" w:ascii="Times New Roman"/>
          <w:bCs/>
        </w:rPr>
      </w:pPr>
      <w:r w:rsidRPr="000475AC">
        <w:rPr>
          <w:rFonts w:cs="Times New Roman" w:hAnsi="Times New Roman" w:ascii="Times New Roman"/>
          <w:bCs/>
        </w:rPr>
        <w:t>Poslovanje dužnika moguće je iščitati jedino iz financijskih izvješća koja su javno objavljena  na stranicama FINA-e RGFI-javna objava, a odnose se na 2016. godinu.</w:t>
      </w:r>
    </w:p>
    <w:p w:rsidRDefault="000475AC" w:rsidP="002D333B" w:rsidR="000475AC" w:rsidRPr="000475AC">
      <w:pPr>
        <w:pStyle w:val="Uvuenotijeloteksta"/>
        <w:ind w:firstLine="0"/>
        <w:jc w:val="both"/>
        <w:rPr>
          <w:rFonts w:cs="Times New Roman" w:hAnsi="Times New Roman" w:ascii="Times New Roman"/>
          <w:bCs/>
        </w:rPr>
      </w:pPr>
      <w:r>
        <w:rPr>
          <w:rFonts w:cs="Times New Roman" w:hAnsi="Times New Roman" w:ascii="Times New Roman"/>
          <w:bCs/>
        </w:rPr>
        <w:t>Bilanca sa stanjem na dan 31.12.2016. godine pokazuje da je ukupna  aktiva iznosila 4.399.422 kn, od čega se na dugotrajnu imovinu odnosi 433.771 kn. ostalo je kratkotrajna imovina, tj potraživanja, zalihe, kratkotrajna financijska imovina. Dužnik je u 2016. godini ostvario gubitak u iznosu od 433.053 kn.</w:t>
      </w:r>
    </w:p>
    <w:p w:rsidRDefault="002D333B" w:rsidP="002D333B" w:rsidR="002D333B" w:rsidRPr="000475AC">
      <w:pPr>
        <w:pStyle w:val="Uvuenotijeloteksta"/>
        <w:ind w:firstLine="0"/>
        <w:jc w:val="both"/>
        <w:rPr>
          <w:rFonts w:cs="Times New Roman" w:hAnsi="Times New Roman" w:ascii="Times New Roman"/>
        </w:rPr>
      </w:pPr>
    </w:p>
    <w:p w:rsidRDefault="00724B1B" w:rsidP="00724B1B" w:rsidR="00724B1B" w:rsidRPr="00C638B4">
      <w:pPr>
        <w:pStyle w:val="Uvuenotijeloteksta"/>
        <w:ind w:right="-53"/>
        <w:jc w:val="both"/>
        <w:rPr>
          <w:rFonts w:cs="Times New Roman" w:hAnsi="Times New Roman" w:ascii="Times New Roman"/>
        </w:rPr>
      </w:pPr>
    </w:p>
    <w:p w:rsidRDefault="000A54E4" w:rsidP="00EB30F6" w:rsidR="000A54E4" w:rsidRPr="00C638B4">
      <w:pPr>
        <w:pStyle w:val="Uvuenotijeloteksta"/>
        <w:ind w:right="-53"/>
        <w:jc w:val="both"/>
        <w:rPr>
          <w:rFonts w:cs="Times New Roman" w:hAnsi="Times New Roman" w:ascii="Times New Roman"/>
          <w:highlight w:val="yellow"/>
        </w:rPr>
      </w:pPr>
    </w:p>
    <w:p w:rsidRDefault="002D333B" w:rsidP="002D333B" w:rsidR="002D333B" w:rsidRPr="00C638B4">
      <w:pPr>
        <w:pStyle w:val="Uvuenotijeloteksta"/>
        <w:ind w:right="-53"/>
        <w:jc w:val="both"/>
        <w:rPr>
          <w:rFonts w:cs="Times New Roman" w:hAnsi="Times New Roman" w:ascii="Times New Roman"/>
        </w:rPr>
      </w:pPr>
    </w:p>
    <w:p w:rsidRDefault="002D333B" w:rsidP="002D333B" w:rsidR="002D333B">
      <w:pPr>
        <w:pStyle w:val="Uvuenotijeloteksta"/>
        <w:ind w:firstLine="0" w:right="-288"/>
        <w:jc w:val="both"/>
        <w:rPr>
          <w:rFonts w:cs="Times New Roman" w:hAnsi="Times New Roman" w:ascii="Times New Roman"/>
          <w:b/>
        </w:rPr>
      </w:pPr>
      <w:r w:rsidRPr="00C638B4">
        <w:rPr>
          <w:rFonts w:cs="Times New Roman" w:hAnsi="Times New Roman" w:ascii="Times New Roman"/>
          <w:b/>
        </w:rPr>
        <w:lastRenderedPageBreak/>
        <w:t>UZROCI GOSPODARSKOG POLOŽAJA PREDLOŽENOG DUŽNIKA</w:t>
      </w:r>
    </w:p>
    <w:p w:rsidRDefault="000475AC" w:rsidP="002D333B" w:rsidR="000475AC">
      <w:pPr>
        <w:pStyle w:val="Uvuenotijeloteksta"/>
        <w:ind w:firstLine="0" w:right="-288"/>
        <w:jc w:val="both"/>
        <w:rPr>
          <w:rFonts w:cs="Times New Roman" w:hAnsi="Times New Roman" w:ascii="Times New Roman"/>
          <w:b/>
        </w:rPr>
      </w:pPr>
    </w:p>
    <w:p w:rsidRDefault="000475AC" w:rsidP="002D333B" w:rsidR="000475AC">
      <w:pPr>
        <w:pStyle w:val="Uvuenotijeloteksta"/>
        <w:ind w:firstLine="0" w:right="-288"/>
        <w:jc w:val="both"/>
        <w:rPr>
          <w:rFonts w:cs="Times New Roman" w:hAnsi="Times New Roman" w:ascii="Times New Roman"/>
          <w:b/>
        </w:rPr>
      </w:pPr>
    </w:p>
    <w:p w:rsidRDefault="000475AC" w:rsidP="002D333B" w:rsidR="000475AC" w:rsidRPr="000475AC">
      <w:pPr>
        <w:pStyle w:val="Uvuenotijeloteksta"/>
        <w:ind w:firstLine="0" w:right="-288"/>
        <w:jc w:val="both"/>
        <w:rPr>
          <w:rFonts w:cs="Times New Roman" w:hAnsi="Times New Roman" w:ascii="Times New Roman"/>
        </w:rPr>
      </w:pPr>
      <w:r w:rsidRPr="000475AC">
        <w:rPr>
          <w:rFonts w:cs="Times New Roman" w:hAnsi="Times New Roman" w:ascii="Times New Roman"/>
        </w:rPr>
        <w:t xml:space="preserve">Kako </w:t>
      </w:r>
      <w:r>
        <w:rPr>
          <w:rFonts w:cs="Times New Roman" w:hAnsi="Times New Roman" w:ascii="Times New Roman"/>
        </w:rPr>
        <w:t>je</w:t>
      </w:r>
      <w:r w:rsidR="00CD4F72">
        <w:rPr>
          <w:rFonts w:cs="Times New Roman" w:hAnsi="Times New Roman" w:ascii="Times New Roman"/>
        </w:rPr>
        <w:t xml:space="preserve"> već navedeno nisam, nije mi omogućeno uvid u poslovnu dokumentaciju što je u suprotnosti sa člankom 117. Stečajnog zakon, te nisam mogao utvrditi uzroke gospodarskog položaja dužnika.</w:t>
      </w:r>
    </w:p>
    <w:p w:rsidRDefault="002D333B" w:rsidP="002D333B" w:rsidR="002D333B" w:rsidRPr="00C638B4"/>
    <w:p w:rsidRDefault="00AE1CC2" w:rsidP="00AE1CC2" w:rsidR="00AE1CC2" w:rsidRPr="00C638B4">
      <w:pPr>
        <w:pStyle w:val="Uvuenotijeloteksta"/>
        <w:ind w:firstLine="0" w:right="-53" w:left="720"/>
        <w:jc w:val="both"/>
        <w:rPr>
          <w:rFonts w:cs="Times New Roman" w:hAnsi="Times New Roman" w:ascii="Times New Roman"/>
          <w:bCs/>
        </w:rPr>
      </w:pPr>
    </w:p>
    <w:p w:rsidRDefault="002D333B" w:rsidP="002D333B" w:rsidR="002D333B" w:rsidRPr="00C638B4">
      <w:pPr>
        <w:pStyle w:val="Odlomakpopisa"/>
        <w:rPr>
          <w:bCs/>
        </w:rPr>
      </w:pPr>
    </w:p>
    <w:p w:rsidRDefault="002D333B" w:rsidP="002D333B" w:rsidR="002D333B" w:rsidRPr="00C638B4">
      <w:pPr>
        <w:pStyle w:val="Uvuenotijeloteksta"/>
        <w:ind w:right="19"/>
        <w:jc w:val="both"/>
        <w:rPr>
          <w:rFonts w:cs="Times New Roman" w:hAnsi="Times New Roman" w:ascii="Times New Roman"/>
          <w:b/>
          <w:bCs/>
        </w:rPr>
      </w:pPr>
    </w:p>
    <w:p w:rsidRDefault="00AE1CC2" w:rsidP="00AE1CC2" w:rsidR="00AE1CC2">
      <w:pPr>
        <w:pStyle w:val="Uvuenotijeloteksta"/>
        <w:ind w:right="19"/>
        <w:jc w:val="both"/>
        <w:rPr>
          <w:rFonts w:cs="Times New Roman" w:hAnsi="Times New Roman" w:ascii="Times New Roman"/>
          <w:b/>
          <w:bCs/>
        </w:rPr>
      </w:pPr>
    </w:p>
    <w:p w:rsidRDefault="00AE1CC2" w:rsidP="00AE1CC2" w:rsidR="00AE1CC2">
      <w:pPr>
        <w:pStyle w:val="Uvuenotijeloteksta"/>
        <w:ind w:right="19"/>
        <w:jc w:val="both"/>
        <w:rPr>
          <w:rFonts w:cs="Times New Roman" w:hAnsi="Times New Roman" w:ascii="Times New Roman"/>
          <w:b/>
          <w:bCs/>
        </w:rPr>
      </w:pPr>
    </w:p>
    <w:p w:rsidRDefault="00E321F1" w:rsidP="002D333B" w:rsidR="00E321F1" w:rsidRPr="00C638B4">
      <w:pPr>
        <w:pStyle w:val="Uvuenotijeloteksta"/>
        <w:ind w:firstLine="0" w:right="19"/>
        <w:rPr>
          <w:rFonts w:cs="Times New Roman" w:hAnsi="Times New Roman" w:ascii="Times New Roman"/>
          <w:b/>
          <w:bCs/>
        </w:rPr>
      </w:pPr>
    </w:p>
    <w:p w:rsidRDefault="002D333B" w:rsidP="002D333B" w:rsidR="002D333B" w:rsidRPr="00C638B4">
      <w:pPr>
        <w:pStyle w:val="Uvuenotijeloteksta"/>
        <w:ind w:firstLine="0" w:right="19"/>
        <w:rPr>
          <w:rFonts w:cs="Times New Roman" w:hAnsi="Times New Roman" w:ascii="Times New Roman"/>
          <w:b/>
          <w:bCs/>
        </w:rPr>
      </w:pPr>
      <w:r w:rsidRPr="00C638B4">
        <w:rPr>
          <w:rFonts w:cs="Times New Roman" w:hAnsi="Times New Roman" w:ascii="Times New Roman"/>
          <w:b/>
          <w:bCs/>
        </w:rPr>
        <w:t>POSLOVNE KNJIGE I DOKUMENTACIJA</w:t>
      </w:r>
    </w:p>
    <w:p w:rsidRDefault="002D333B" w:rsidP="002D333B" w:rsidR="002D333B" w:rsidRPr="00C638B4">
      <w:pPr>
        <w:pStyle w:val="Uvuenotijeloteksta"/>
        <w:ind w:firstLine="0" w:right="19"/>
        <w:rPr>
          <w:rFonts w:cs="Times New Roman" w:hAnsi="Times New Roman" w:ascii="Times New Roman"/>
        </w:rPr>
      </w:pPr>
    </w:p>
    <w:p w:rsidRDefault="002D333B" w:rsidP="002D333B" w:rsidR="002D333B">
      <w:pPr>
        <w:pStyle w:val="Uvuenotijeloteksta"/>
        <w:ind w:firstLine="0" w:right="19"/>
        <w:jc w:val="both"/>
        <w:rPr>
          <w:rFonts w:cs="Times New Roman" w:hAnsi="Times New Roman" w:ascii="Times New Roman"/>
        </w:rPr>
      </w:pPr>
      <w:r w:rsidRPr="00C638B4">
        <w:rPr>
          <w:rFonts w:cs="Times New Roman" w:hAnsi="Times New Roman" w:ascii="Times New Roman"/>
        </w:rPr>
        <w:tab/>
      </w:r>
      <w:r w:rsidR="00053309" w:rsidRPr="00CD4F72">
        <w:rPr>
          <w:rFonts w:cs="Times New Roman" w:hAnsi="Times New Roman" w:ascii="Times New Roman"/>
        </w:rPr>
        <w:t>Direktor društva</w:t>
      </w:r>
      <w:r w:rsidR="00053309" w:rsidRPr="00C638B4">
        <w:rPr>
          <w:rFonts w:cs="Times New Roman" w:hAnsi="Times New Roman" w:ascii="Times New Roman"/>
          <w:b/>
        </w:rPr>
        <w:t xml:space="preserve"> </w:t>
      </w:r>
      <w:r w:rsidR="00CD4F72">
        <w:rPr>
          <w:rFonts w:cs="Times New Roman" w:hAnsi="Times New Roman" w:ascii="Times New Roman"/>
        </w:rPr>
        <w:t>Ivan Šalković nije izvršio obvezu davanja podataka tijekom prethodnog postupka, te nije dostavio nikakvu poslovnu dokumentaciju. Uvidom na internet stranice FINA-e , RGFI-j</w:t>
      </w:r>
      <w:r w:rsidR="0021575D">
        <w:rPr>
          <w:rFonts w:cs="Times New Roman" w:hAnsi="Times New Roman" w:ascii="Times New Roman"/>
        </w:rPr>
        <w:t>a</w:t>
      </w:r>
      <w:r w:rsidR="00CD4F72">
        <w:rPr>
          <w:rFonts w:cs="Times New Roman" w:hAnsi="Times New Roman" w:ascii="Times New Roman"/>
        </w:rPr>
        <w:t>vna objava</w:t>
      </w:r>
      <w:r w:rsidR="0021575D">
        <w:rPr>
          <w:rFonts w:cs="Times New Roman" w:hAnsi="Times New Roman" w:ascii="Times New Roman"/>
        </w:rPr>
        <w:t>, utvrđeno je da je za</w:t>
      </w:r>
      <w:r w:rsidRPr="00C638B4">
        <w:rPr>
          <w:rFonts w:cs="Times New Roman" w:hAnsi="Times New Roman" w:ascii="Times New Roman"/>
        </w:rPr>
        <w:t xml:space="preserve"> 201</w:t>
      </w:r>
      <w:r w:rsidR="00E321F1">
        <w:rPr>
          <w:rFonts w:cs="Times New Roman" w:hAnsi="Times New Roman" w:ascii="Times New Roman"/>
        </w:rPr>
        <w:t>6</w:t>
      </w:r>
      <w:r w:rsidRPr="00C638B4">
        <w:rPr>
          <w:rFonts w:cs="Times New Roman" w:hAnsi="Times New Roman" w:ascii="Times New Roman"/>
        </w:rPr>
        <w:t>. godinu predan</w:t>
      </w:r>
      <w:r w:rsidR="00284FAD">
        <w:rPr>
          <w:rFonts w:cs="Times New Roman" w:hAnsi="Times New Roman" w:ascii="Times New Roman"/>
        </w:rPr>
        <w:t>i</w:t>
      </w:r>
      <w:r w:rsidRPr="00C638B4">
        <w:rPr>
          <w:rFonts w:cs="Times New Roman" w:hAnsi="Times New Roman" w:ascii="Times New Roman"/>
        </w:rPr>
        <w:t xml:space="preserve"> </w:t>
      </w:r>
      <w:r w:rsidR="00284FAD">
        <w:rPr>
          <w:rFonts w:cs="Times New Roman" w:hAnsi="Times New Roman" w:ascii="Times New Roman"/>
        </w:rPr>
        <w:t>su</w:t>
      </w:r>
      <w:r w:rsidRPr="00C638B4">
        <w:rPr>
          <w:rFonts w:cs="Times New Roman" w:hAnsi="Times New Roman" w:ascii="Times New Roman"/>
        </w:rPr>
        <w:t xml:space="preserve"> godišnji financijski izvještaj</w:t>
      </w:r>
      <w:r w:rsidR="00284FAD">
        <w:rPr>
          <w:rFonts w:cs="Times New Roman" w:hAnsi="Times New Roman" w:ascii="Times New Roman"/>
        </w:rPr>
        <w:t>i</w:t>
      </w:r>
      <w:r w:rsidRPr="00C638B4">
        <w:rPr>
          <w:rFonts w:cs="Times New Roman" w:hAnsi="Times New Roman" w:ascii="Times New Roman"/>
        </w:rPr>
        <w:t>.</w:t>
      </w:r>
    </w:p>
    <w:p w:rsidRDefault="00326FCB" w:rsidP="002D333B" w:rsidR="00326FCB" w:rsidRPr="00C638B4">
      <w:pPr>
        <w:pStyle w:val="Uvuenotijeloteksta"/>
        <w:ind w:firstLine="0" w:right="19"/>
        <w:jc w:val="both"/>
        <w:rPr>
          <w:rFonts w:cs="Times New Roman" w:hAnsi="Times New Roman" w:ascii="Times New Roman"/>
        </w:rPr>
      </w:pPr>
    </w:p>
    <w:p w:rsidRDefault="002D333B" w:rsidP="002D333B" w:rsidR="002D333B" w:rsidRPr="00C638B4">
      <w:pPr>
        <w:pStyle w:val="Uvuenotijeloteksta"/>
        <w:ind w:firstLine="0" w:right="19"/>
        <w:jc w:val="both"/>
        <w:rPr>
          <w:rFonts w:cs="Times New Roman" w:hAnsi="Times New Roman" w:ascii="Times New Roman"/>
        </w:rPr>
      </w:pPr>
      <w:r w:rsidRPr="00C638B4">
        <w:rPr>
          <w:rFonts w:cs="Times New Roman" w:hAnsi="Times New Roman" w:ascii="Times New Roman"/>
        </w:rPr>
        <w:t xml:space="preserve"> </w:t>
      </w:r>
    </w:p>
    <w:p w:rsidRDefault="002D333B" w:rsidP="002D333B" w:rsidR="002D333B" w:rsidRPr="00C638B4">
      <w:pPr>
        <w:pStyle w:val="Uvuenotijeloteksta"/>
        <w:ind w:firstLine="0" w:right="-288"/>
        <w:jc w:val="both"/>
        <w:rPr>
          <w:rFonts w:cs="Times New Roman" w:hAnsi="Times New Roman" w:ascii="Times New Roman"/>
        </w:rPr>
      </w:pPr>
    </w:p>
    <w:p w:rsidRDefault="00C638B4" w:rsidP="00C638B4" w:rsidR="00C638B4" w:rsidRPr="00C638B4">
      <w:pPr>
        <w:tabs>
          <w:tab w:pos="720" w:val="left"/>
        </w:tabs>
      </w:pPr>
    </w:p>
    <w:p w:rsidRDefault="00C638B4" w:rsidP="00C638B4" w:rsidR="00C638B4" w:rsidRPr="00C638B4">
      <w:pPr>
        <w:pStyle w:val="Uvuenotijeloteksta"/>
        <w:ind w:left="2832"/>
        <w:jc w:val="both"/>
        <w:rPr>
          <w:rFonts w:cs="Times New Roman" w:hAnsi="Times New Roman" w:ascii="Times New Roman"/>
          <w:b/>
          <w:bCs/>
        </w:rPr>
      </w:pPr>
      <w:r w:rsidRPr="00C638B4">
        <w:rPr>
          <w:rFonts w:cs="Times New Roman" w:hAnsi="Times New Roman" w:ascii="Times New Roman"/>
          <w:b/>
          <w:bCs/>
        </w:rPr>
        <w:t>ZAKLJUČAK</w:t>
      </w:r>
    </w:p>
    <w:p w:rsidRDefault="00C638B4" w:rsidP="00C638B4" w:rsidR="00C638B4" w:rsidRPr="00C638B4">
      <w:pPr>
        <w:pStyle w:val="Uvuenotijeloteksta"/>
        <w:ind w:firstLine="0" w:right="-288"/>
        <w:jc w:val="both"/>
        <w:rPr>
          <w:rFonts w:cs="Times New Roman" w:hAnsi="Times New Roman" w:ascii="Times New Roman"/>
        </w:rPr>
      </w:pPr>
    </w:p>
    <w:p w:rsidRDefault="00C638B4" w:rsidP="0021575D" w:rsidR="0021575D">
      <w:pPr>
        <w:pStyle w:val="Uvuenotijeloteksta"/>
        <w:jc w:val="both"/>
        <w:rPr>
          <w:rFonts w:cs="Times New Roman" w:hAnsi="Times New Roman" w:ascii="Times New Roman"/>
        </w:rPr>
      </w:pPr>
      <w:r w:rsidRPr="00C638B4">
        <w:rPr>
          <w:rFonts w:cs="Times New Roman" w:hAnsi="Times New Roman" w:ascii="Times New Roman"/>
        </w:rPr>
        <w:t xml:space="preserve">Temeljem iznesenih činjenica </w:t>
      </w:r>
      <w:r w:rsidR="0021575D">
        <w:rPr>
          <w:rFonts w:cs="Times New Roman" w:hAnsi="Times New Roman" w:ascii="Times New Roman"/>
        </w:rPr>
        <w:t>predlažem Sudu da:</w:t>
      </w:r>
    </w:p>
    <w:p w:rsidRDefault="00284FAD" w:rsidP="0021575D" w:rsidR="00284FAD">
      <w:pPr>
        <w:pStyle w:val="Uvuenotijeloteksta"/>
        <w:jc w:val="both"/>
        <w:rPr>
          <w:rFonts w:cs="Times New Roman" w:hAnsi="Times New Roman" w:ascii="Times New Roman"/>
        </w:rPr>
      </w:pPr>
    </w:p>
    <w:p w:rsidRDefault="0021575D" w:rsidP="0021575D" w:rsidR="00C638B4" w:rsidRPr="00284FAD">
      <w:pPr>
        <w:pStyle w:val="Uvuenotijeloteksta"/>
        <w:numPr>
          <w:ilvl w:val="0"/>
          <w:numId w:val="26"/>
        </w:numPr>
        <w:jc w:val="both"/>
        <w:rPr>
          <w:rFonts w:cs="Times New Roman" w:hAnsi="Times New Roman" w:ascii="Times New Roman"/>
          <w:b/>
          <w:bCs/>
        </w:rPr>
      </w:pPr>
      <w:r>
        <w:rPr>
          <w:rFonts w:cs="Times New Roman" w:hAnsi="Times New Roman" w:ascii="Times New Roman"/>
        </w:rPr>
        <w:t>Primjeni odredbe članka 178.stavak (1) i (2). Stečajnog zakona</w:t>
      </w:r>
      <w:r w:rsidR="00284FAD">
        <w:rPr>
          <w:rFonts w:cs="Times New Roman" w:hAnsi="Times New Roman" w:ascii="Times New Roman"/>
        </w:rPr>
        <w:t>.</w:t>
      </w:r>
    </w:p>
    <w:p w:rsidRDefault="00284FAD" w:rsidP="00284FAD" w:rsidR="00284FAD" w:rsidRPr="0021575D">
      <w:pPr>
        <w:pStyle w:val="Uvuenotijeloteksta"/>
        <w:ind w:firstLine="0" w:left="1485"/>
        <w:jc w:val="both"/>
        <w:rPr>
          <w:rFonts w:cs="Times New Roman" w:hAnsi="Times New Roman" w:ascii="Times New Roman"/>
          <w:b/>
          <w:bCs/>
        </w:rPr>
      </w:pPr>
    </w:p>
    <w:p w:rsidRDefault="00284FAD" w:rsidP="0021575D" w:rsidR="0021575D" w:rsidRPr="00C638B4">
      <w:pPr>
        <w:pStyle w:val="Uvuenotijeloteksta"/>
        <w:numPr>
          <w:ilvl w:val="0"/>
          <w:numId w:val="26"/>
        </w:numPr>
        <w:jc w:val="both"/>
        <w:rPr>
          <w:rFonts w:cs="Times New Roman" w:hAnsi="Times New Roman" w:ascii="Times New Roman"/>
          <w:b/>
          <w:bCs/>
        </w:rPr>
      </w:pPr>
      <w:r>
        <w:rPr>
          <w:rFonts w:cs="Times New Roman" w:hAnsi="Times New Roman" w:ascii="Times New Roman"/>
        </w:rPr>
        <w:t>Da za pravnu osobu IN. FO. IMPRESS d.o.o. za proizvodnju, trgovinu i usluge , Krapina, Frana Galovića 9, MBS: 080677440, OIB: 50574950949, otvori stečajni postupak temeljem odredbi članka 6. stavak 2. Stečajnog zakona.</w:t>
      </w:r>
    </w:p>
    <w:p w:rsidRDefault="00C638B4" w:rsidP="00C638B4" w:rsidR="00C638B4" w:rsidRPr="00C638B4">
      <w:pPr>
        <w:pStyle w:val="Uvuenotijeloteksta"/>
        <w:ind w:firstLine="0" w:right="-288"/>
        <w:jc w:val="both"/>
        <w:rPr>
          <w:rFonts w:cs="Times New Roman" w:hAnsi="Times New Roman" w:ascii="Times New Roman"/>
          <w:b/>
          <w:bCs/>
        </w:rPr>
      </w:pPr>
    </w:p>
    <w:p w:rsidRDefault="00C638B4" w:rsidP="00C638B4" w:rsidR="00C638B4" w:rsidRPr="00C638B4">
      <w:pPr>
        <w:pStyle w:val="Uvuenotijeloteksta"/>
        <w:ind w:firstLine="0" w:right="-288"/>
        <w:jc w:val="both"/>
        <w:rPr>
          <w:rFonts w:cs="Times New Roman" w:hAnsi="Times New Roman" w:ascii="Times New Roman"/>
          <w:bCs/>
        </w:rPr>
      </w:pPr>
    </w:p>
    <w:p w:rsidRDefault="00C638B4" w:rsidP="00C638B4" w:rsidR="00C638B4" w:rsidRPr="00C638B4">
      <w:pPr>
        <w:pStyle w:val="Uvuenotijeloteksta"/>
        <w:ind w:firstLine="0" w:right="-288"/>
        <w:jc w:val="both"/>
        <w:rPr>
          <w:rFonts w:cs="Times New Roman" w:hAnsi="Times New Roman" w:ascii="Times New Roman"/>
          <w:bCs/>
        </w:rPr>
      </w:pPr>
    </w:p>
    <w:p w:rsidRDefault="00C638B4" w:rsidP="00C638B4" w:rsidR="00C638B4" w:rsidRPr="00C638B4">
      <w:pPr>
        <w:pStyle w:val="Uvuenotijeloteksta"/>
        <w:ind w:firstLine="0" w:right="19"/>
        <w:jc w:val="both"/>
        <w:rPr>
          <w:rFonts w:cs="Times New Roman" w:hAnsi="Times New Roman" w:ascii="Times New Roman"/>
        </w:rPr>
      </w:pPr>
      <w:r w:rsidRPr="00C638B4">
        <w:rPr>
          <w:rFonts w:cs="Times New Roman" w:hAnsi="Times New Roman" w:ascii="Times New Roman"/>
          <w:b/>
          <w:bCs/>
        </w:rPr>
        <w:tab/>
      </w:r>
    </w:p>
    <w:p w:rsidRDefault="002D333B" w:rsidP="00C638B4" w:rsidR="002D333B" w:rsidRPr="00C638B4">
      <w:pPr>
        <w:jc w:val="both"/>
        <w:rPr>
          <w:b/>
        </w:rPr>
      </w:pPr>
    </w:p>
    <w:p w:rsidRDefault="002D333B" w:rsidP="002D333B" w:rsidR="002D333B" w:rsidRPr="00C638B4">
      <w:pPr>
        <w:ind w:firstLine="708" w:left="4248"/>
        <w:rPr>
          <w:b/>
        </w:rPr>
      </w:pPr>
    </w:p>
    <w:p w:rsidRDefault="002D333B" w:rsidP="002D333B" w:rsidR="002D333B" w:rsidRPr="00284FAD">
      <w:pPr>
        <w:ind w:firstLine="708" w:left="4248"/>
      </w:pPr>
      <w:r w:rsidRPr="00284FAD">
        <w:t>Privremeni stečajni upravitelj</w:t>
      </w:r>
    </w:p>
    <w:p w:rsidRDefault="00284FAD" w:rsidP="00284FAD" w:rsidR="00670A54" w:rsidRPr="00284FAD">
      <w:pPr>
        <w:ind w:firstLine="708" w:left="4248"/>
      </w:pPr>
      <w:r>
        <w:t>Nikola Krvavica</w:t>
      </w:r>
    </w:p>
    <w:p w:rsidRDefault="00284FAD" w:rsidP="00A30AE8" w:rsidR="00A30AE8" w:rsidRPr="00C638B4">
      <w:pPr>
        <w:ind w:left="720"/>
        <w:jc w:val="both"/>
      </w:pPr>
      <w:r>
        <w:t>U Zagrebu, 8. lipnja 2018. godine</w:t>
      </w:r>
    </w:p>
    <w:p w:rsidRDefault="00C638B4" w:rsidR="00C638B4">
      <w:pPr>
        <w:ind w:left="720"/>
        <w:jc w:val="both"/>
      </w:pPr>
    </w:p>
    <w:p w:rsidRDefault="001C6CBE" w:rsidR="001C6CBE">
      <w:pPr>
        <w:ind w:left="720"/>
        <w:jc w:val="both"/>
      </w:pPr>
      <w:r>
        <w:t>Prilog: Kopije poštanskih uputnica upućenih</w:t>
      </w:r>
    </w:p>
    <w:p w:rsidRDefault="001C6CBE" w:rsidR="001C6CBE">
      <w:pPr>
        <w:ind w:left="720"/>
        <w:jc w:val="both"/>
      </w:pPr>
      <w:r>
        <w:t xml:space="preserve">            odgovornoj osobi uz dopis za dostavu </w:t>
      </w:r>
    </w:p>
    <w:p w:rsidRDefault="001C6CBE" w:rsidR="001C6CBE" w:rsidRPr="00C638B4">
      <w:pPr>
        <w:ind w:left="720"/>
        <w:jc w:val="both"/>
      </w:pPr>
      <w:r>
        <w:t xml:space="preserve">            dokumentacije.</w:t>
      </w:r>
    </w:p>
    <w:sectPr w:rsidSect="008120E9" w:rsidR="001C6CBE" w:rsidRPr="00C638B4">
      <w:headerReference w:type="default" r:id="rId10"/>
      <w:pgSz w:h="16838" w:w="11906"/>
      <w:pgMar w:gutter="0" w:footer="709" w:header="709" w:left="1418" w:bottom="1418" w:right="1469"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67BD" w:rsidP="008120E9" w:rsidR="008E67BD">
      <w:r>
        <w:separator/>
      </w:r>
    </w:p>
  </w:endnote>
  <w:endnote w:id="0" w:type="continuationSeparator">
    <w:p w:rsidRDefault="008E67BD" w:rsidP="008120E9" w:rsidR="008E67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Lucida Sans Typewriter">
    <w:panose1 w:val="020B0509030504030204"/>
    <w:charset w:val="00"/>
    <w:family w:val="modern"/>
    <w:pitch w:val="fixed"/>
    <w:sig w:csb1="00000000" w:csb0="00000001" w:usb3="00000000" w:usb2="00000000" w:usb1="00000000" w:usb0="00000003"/>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67BD" w:rsidP="008120E9" w:rsidR="008E67BD">
      <w:r>
        <w:separator/>
      </w:r>
    </w:p>
  </w:footnote>
  <w:footnote w:id="0" w:type="continuationSeparator">
    <w:p w:rsidRDefault="008E67BD" w:rsidP="008120E9" w:rsidR="008E67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0E9" w:rsidR="008120E9">
    <w:pPr>
      <w:pStyle w:val="Zaglavlje"/>
      <w:jc w:val="center"/>
    </w:pPr>
    <w:r>
      <w:fldChar w:fldCharType="begin"/>
    </w:r>
    <w:r>
      <w:instrText xml:space="preserve"> PAGE   \* MERGEFORMAT </w:instrText>
    </w:r>
    <w:r>
      <w:fldChar w:fldCharType="separate"/>
    </w:r>
    <w:r w:rsidR="009E415A">
      <w:rPr>
        <w:noProof/>
      </w:rPr>
      <w:t>4</w:t>
    </w:r>
    <w:r>
      <w:fldChar w:fldCharType="end"/>
    </w:r>
  </w:p>
  <w:p w:rsidRDefault="008120E9" w:rsidR="008120E9">
    <w:pPr>
      <w:pStyle w:val="Zaglavlje"/>
    </w:pPr>
    <w:r w:rsidRPr="00255B90">
      <w:tab/>
    </w:r>
    <w:r w:rsidRPr="00255B90">
      <w:tab/>
    </w:r>
    <w:r w:rsidR="00255B90" w:rsidRPr="00255B90">
      <w:t xml:space="preserve"> St-</w:t>
    </w:r>
    <w:r w:rsidR="0021575D">
      <w:t>785/17</w:t>
    </w:r>
  </w:p>
  <w:p w:rsidRDefault="0021575D" w:rsidR="0021575D" w:rsidRPr="00255B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2272B"/>
    <w:multiLevelType w:val="multilevel"/>
    <w:tmpl w:val="0178CD38"/>
    <w:lvl w:ilvl="0">
      <w:start w:val="1"/>
      <w:numFmt w:val="decimal"/>
      <w:lvlText w:val="%1."/>
      <w:lvlJc w:val="left"/>
      <w:pPr>
        <w:ind w:firstLine="360" w:left="720"/>
      </w:pPr>
      <w:rPr>
        <w:vertAlign w:val="baseline"/>
      </w:rPr>
    </w:lvl>
    <w:lvl w:ilvl="1">
      <w:start w:val="1"/>
      <w:numFmt w:val="lowerLetter"/>
      <w:lvlText w:val="%2."/>
      <w:lvlJc w:val="left"/>
      <w:pPr>
        <w:ind w:firstLine="1080" w:left="1440"/>
      </w:pPr>
      <w:rPr>
        <w:vertAlign w:val="baseline"/>
      </w:rPr>
    </w:lvl>
    <w:lvl w:ilvl="2">
      <w:start w:val="1"/>
      <w:numFmt w:val="lowerRoman"/>
      <w:lvlText w:val="%3."/>
      <w:lvlJc w:val="right"/>
      <w:pPr>
        <w:ind w:firstLine="1980" w:left="2160"/>
      </w:pPr>
      <w:rPr>
        <w:vertAlign w:val="baseline"/>
      </w:rPr>
    </w:lvl>
    <w:lvl w:ilvl="3">
      <w:start w:val="1"/>
      <w:numFmt w:val="decimal"/>
      <w:lvlText w:val="%4."/>
      <w:lvlJc w:val="left"/>
      <w:pPr>
        <w:ind w:firstLine="2520" w:left="2880"/>
      </w:pPr>
      <w:rPr>
        <w:vertAlign w:val="baseline"/>
      </w:rPr>
    </w:lvl>
    <w:lvl w:ilvl="4">
      <w:start w:val="1"/>
      <w:numFmt w:val="lowerLetter"/>
      <w:lvlText w:val="%5."/>
      <w:lvlJc w:val="left"/>
      <w:pPr>
        <w:ind w:firstLine="3240" w:left="3600"/>
      </w:pPr>
      <w:rPr>
        <w:vertAlign w:val="baseline"/>
      </w:rPr>
    </w:lvl>
    <w:lvl w:ilvl="5">
      <w:start w:val="1"/>
      <w:numFmt w:val="lowerRoman"/>
      <w:lvlText w:val="%6."/>
      <w:lvlJc w:val="right"/>
      <w:pPr>
        <w:ind w:firstLine="4140" w:left="4320"/>
      </w:pPr>
      <w:rPr>
        <w:vertAlign w:val="baseline"/>
      </w:rPr>
    </w:lvl>
    <w:lvl w:ilvl="6">
      <w:start w:val="1"/>
      <w:numFmt w:val="decimal"/>
      <w:lvlText w:val="%7."/>
      <w:lvlJc w:val="left"/>
      <w:pPr>
        <w:ind w:firstLine="4680" w:left="5040"/>
      </w:pPr>
      <w:rPr>
        <w:vertAlign w:val="baseline"/>
      </w:rPr>
    </w:lvl>
    <w:lvl w:ilvl="7">
      <w:start w:val="1"/>
      <w:numFmt w:val="lowerLetter"/>
      <w:lvlText w:val="%8."/>
      <w:lvlJc w:val="left"/>
      <w:pPr>
        <w:ind w:firstLine="5400" w:left="5760"/>
      </w:pPr>
      <w:rPr>
        <w:vertAlign w:val="baseline"/>
      </w:rPr>
    </w:lvl>
    <w:lvl w:ilvl="8">
      <w:start w:val="1"/>
      <w:numFmt w:val="lowerRoman"/>
      <w:lvlText w:val="%9."/>
      <w:lvlJc w:val="right"/>
      <w:pPr>
        <w:ind w:firstLine="6300" w:left="6480"/>
      </w:pPr>
      <w:rPr>
        <w:vertAlign w:val="baseline"/>
      </w:rPr>
    </w:lvl>
  </w:abstractNum>
  <w:abstractNum w:abstractNumId="1">
    <w:nsid w:val="138E7390"/>
    <w:multiLevelType w:val="hybridMultilevel"/>
    <w:tmpl w:val="A546E7A8"/>
    <w:lvl w:tplc="70BEAE28" w:ilvl="0">
      <w:start w:val="8"/>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hAnsi="Lucida Sans Typewriter" w:ascii="Lucida Sans Typewriter"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Lucida Sans Typewriter" w:ascii="Lucida Sans Typewriter"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Lucida Sans Typewriter" w:ascii="Lucida Sans Typewriter"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4424FE2"/>
    <w:multiLevelType w:val="hybridMultilevel"/>
    <w:tmpl w:val="A48CFF50"/>
    <w:lvl w:tplc="79F2C41A" w:ilvl="0">
      <w:start w:val="2"/>
      <w:numFmt w:val="bullet"/>
      <w:lvlText w:val="-"/>
      <w:lvlJc w:val="left"/>
      <w:pPr>
        <w:ind w:hanging="360" w:left="1368"/>
      </w:pPr>
      <w:rPr>
        <w:rFonts w:cs="Times New Roman" w:eastAsia="Times New Roman" w:hAnsi="Times New Roman" w:ascii="Times New Roman" w:hint="default"/>
      </w:rPr>
    </w:lvl>
    <w:lvl w:tentative="true" w:tplc="041A0003" w:ilvl="1">
      <w:start w:val="1"/>
      <w:numFmt w:val="bullet"/>
      <w:lvlText w:val="o"/>
      <w:lvlJc w:val="left"/>
      <w:pPr>
        <w:ind w:hanging="360" w:left="2088"/>
      </w:pPr>
      <w:rPr>
        <w:rFonts w:cs="Courier New" w:hAnsi="Courier New" w:ascii="Courier New" w:hint="default"/>
      </w:rPr>
    </w:lvl>
    <w:lvl w:tentative="true" w:tplc="041A0005" w:ilvl="2">
      <w:start w:val="1"/>
      <w:numFmt w:val="bullet"/>
      <w:lvlText w:val=""/>
      <w:lvlJc w:val="left"/>
      <w:pPr>
        <w:ind w:hanging="360" w:left="2808"/>
      </w:pPr>
      <w:rPr>
        <w:rFonts w:hAnsi="Wingdings" w:ascii="Wingdings" w:hint="default"/>
      </w:rPr>
    </w:lvl>
    <w:lvl w:tentative="true" w:tplc="041A0001" w:ilvl="3">
      <w:start w:val="1"/>
      <w:numFmt w:val="bullet"/>
      <w:lvlText w:val=""/>
      <w:lvlJc w:val="left"/>
      <w:pPr>
        <w:ind w:hanging="360" w:left="3528"/>
      </w:pPr>
      <w:rPr>
        <w:rFonts w:hAnsi="Symbol" w:ascii="Symbol" w:hint="default"/>
      </w:rPr>
    </w:lvl>
    <w:lvl w:tentative="true" w:tplc="041A0003" w:ilvl="4">
      <w:start w:val="1"/>
      <w:numFmt w:val="bullet"/>
      <w:lvlText w:val="o"/>
      <w:lvlJc w:val="left"/>
      <w:pPr>
        <w:ind w:hanging="360" w:left="4248"/>
      </w:pPr>
      <w:rPr>
        <w:rFonts w:cs="Courier New" w:hAnsi="Courier New" w:ascii="Courier New" w:hint="default"/>
      </w:rPr>
    </w:lvl>
    <w:lvl w:tentative="true" w:tplc="041A0005" w:ilvl="5">
      <w:start w:val="1"/>
      <w:numFmt w:val="bullet"/>
      <w:lvlText w:val=""/>
      <w:lvlJc w:val="left"/>
      <w:pPr>
        <w:ind w:hanging="360" w:left="4968"/>
      </w:pPr>
      <w:rPr>
        <w:rFonts w:hAnsi="Wingdings" w:ascii="Wingdings" w:hint="default"/>
      </w:rPr>
    </w:lvl>
    <w:lvl w:tentative="true" w:tplc="041A0001" w:ilvl="6">
      <w:start w:val="1"/>
      <w:numFmt w:val="bullet"/>
      <w:lvlText w:val=""/>
      <w:lvlJc w:val="left"/>
      <w:pPr>
        <w:ind w:hanging="360" w:left="5688"/>
      </w:pPr>
      <w:rPr>
        <w:rFonts w:hAnsi="Symbol" w:ascii="Symbol" w:hint="default"/>
      </w:rPr>
    </w:lvl>
    <w:lvl w:tentative="true" w:tplc="041A0003" w:ilvl="7">
      <w:start w:val="1"/>
      <w:numFmt w:val="bullet"/>
      <w:lvlText w:val="o"/>
      <w:lvlJc w:val="left"/>
      <w:pPr>
        <w:ind w:hanging="360" w:left="6408"/>
      </w:pPr>
      <w:rPr>
        <w:rFonts w:cs="Courier New" w:hAnsi="Courier New" w:ascii="Courier New" w:hint="default"/>
      </w:rPr>
    </w:lvl>
    <w:lvl w:tentative="true" w:tplc="041A0005" w:ilvl="8">
      <w:start w:val="1"/>
      <w:numFmt w:val="bullet"/>
      <w:lvlText w:val=""/>
      <w:lvlJc w:val="left"/>
      <w:pPr>
        <w:ind w:hanging="360" w:left="7128"/>
      </w:pPr>
      <w:rPr>
        <w:rFonts w:hAnsi="Wingdings" w:ascii="Wingdings" w:hint="default"/>
      </w:rPr>
    </w:lvl>
  </w:abstractNum>
  <w:abstractNum w:abstractNumId="3">
    <w:nsid w:val="1530080F"/>
    <w:multiLevelType w:val="hybridMultilevel"/>
    <w:tmpl w:val="80522B24"/>
    <w:lvl w:tplc="8A404A52"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F75572D"/>
    <w:multiLevelType w:val="hybridMultilevel"/>
    <w:tmpl w:val="4864B49A"/>
    <w:lvl w:tplc="38941830" w:ilvl="0">
      <w:start w:val="1"/>
      <w:numFmt w:val="decimal"/>
      <w:lvlText w:val="%1."/>
      <w:lvlJc w:val="left"/>
      <w:pPr>
        <w:ind w:hanging="360" w:left="928"/>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24C512D"/>
    <w:multiLevelType w:val="hybridMultilevel"/>
    <w:tmpl w:val="539CF640"/>
    <w:lvl w:tplc="A432B74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3B294DA9"/>
    <w:multiLevelType w:val="hybridMultilevel"/>
    <w:tmpl w:val="3C6ED616"/>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3CB93E0A"/>
    <w:multiLevelType w:val="hybridMultilevel"/>
    <w:tmpl w:val="52E0EA5C"/>
    <w:lvl w:tplc="ED322464"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25D1BC3"/>
    <w:multiLevelType w:val="hybridMultilevel"/>
    <w:tmpl w:val="68620B22"/>
    <w:lvl w:tplc="A664FA5E"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69876B7"/>
    <w:multiLevelType w:val="hybridMultilevel"/>
    <w:tmpl w:val="32009D92"/>
    <w:lvl w:tplc="CD3AC65E"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BC33D62"/>
    <w:multiLevelType w:val="hybridMultilevel"/>
    <w:tmpl w:val="2CE2457A"/>
    <w:lvl w:tplc="E03E61B0"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1">
    <w:nsid w:val="4D962647"/>
    <w:multiLevelType w:val="hybridMultilevel"/>
    <w:tmpl w:val="ED0A5D58"/>
    <w:lvl w:tplc="68DC28C2"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2">
    <w:nsid w:val="503A03EB"/>
    <w:multiLevelType w:val="hybridMultilevel"/>
    <w:tmpl w:val="1384EE04"/>
    <w:lvl w:tplc="0568C16E"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13">
    <w:nsid w:val="5B1A3FEE"/>
    <w:multiLevelType w:val="hybridMultilevel"/>
    <w:tmpl w:val="B5F02FA2"/>
    <w:lvl w:tplc="DD9C2FE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D583454"/>
    <w:multiLevelType w:val="hybridMultilevel"/>
    <w:tmpl w:val="82EAC884"/>
    <w:lvl w:tplc="6C68489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E83070D"/>
    <w:multiLevelType w:val="hybridMultilevel"/>
    <w:tmpl w:val="430ED392"/>
    <w:lvl w:tplc="B98CC39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FB03177"/>
    <w:multiLevelType w:val="hybridMultilevel"/>
    <w:tmpl w:val="371CB614"/>
    <w:lvl w:tplc="041A000F"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17">
    <w:nsid w:val="5FFC01F7"/>
    <w:multiLevelType w:val="hybridMultilevel"/>
    <w:tmpl w:val="545A7AD8"/>
    <w:lvl w:tplc="31C2329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8">
    <w:nsid w:val="63B9703F"/>
    <w:multiLevelType w:val="hybridMultilevel"/>
    <w:tmpl w:val="D44C040E"/>
    <w:lvl w:tplc="041A000F" w:ilvl="0">
      <w:start w:val="1"/>
      <w:numFmt w:val="decimal"/>
      <w:lvlText w:val="%1."/>
      <w:lvlJc w:val="left"/>
      <w:pPr>
        <w:ind w:hanging="360" w:left="1485"/>
      </w:pPr>
    </w:lvl>
    <w:lvl w:tentative="true" w:tplc="041A0019" w:ilvl="1">
      <w:start w:val="1"/>
      <w:numFmt w:val="lowerLetter"/>
      <w:lvlText w:val="%2."/>
      <w:lvlJc w:val="left"/>
      <w:pPr>
        <w:ind w:hanging="360" w:left="2205"/>
      </w:pPr>
    </w:lvl>
    <w:lvl w:tentative="true" w:tplc="041A001B" w:ilvl="2">
      <w:start w:val="1"/>
      <w:numFmt w:val="lowerRoman"/>
      <w:lvlText w:val="%3."/>
      <w:lvlJc w:val="right"/>
      <w:pPr>
        <w:ind w:hanging="180" w:left="2925"/>
      </w:pPr>
    </w:lvl>
    <w:lvl w:tentative="true" w:tplc="041A000F" w:ilvl="3">
      <w:start w:val="1"/>
      <w:numFmt w:val="decimal"/>
      <w:lvlText w:val="%4."/>
      <w:lvlJc w:val="left"/>
      <w:pPr>
        <w:ind w:hanging="360" w:left="3645"/>
      </w:pPr>
    </w:lvl>
    <w:lvl w:tentative="true" w:tplc="041A0019" w:ilvl="4">
      <w:start w:val="1"/>
      <w:numFmt w:val="lowerLetter"/>
      <w:lvlText w:val="%5."/>
      <w:lvlJc w:val="left"/>
      <w:pPr>
        <w:ind w:hanging="360" w:left="4365"/>
      </w:pPr>
    </w:lvl>
    <w:lvl w:tentative="true" w:tplc="041A001B" w:ilvl="5">
      <w:start w:val="1"/>
      <w:numFmt w:val="lowerRoman"/>
      <w:lvlText w:val="%6."/>
      <w:lvlJc w:val="right"/>
      <w:pPr>
        <w:ind w:hanging="180" w:left="5085"/>
      </w:pPr>
    </w:lvl>
    <w:lvl w:tentative="true" w:tplc="041A000F" w:ilvl="6">
      <w:start w:val="1"/>
      <w:numFmt w:val="decimal"/>
      <w:lvlText w:val="%7."/>
      <w:lvlJc w:val="left"/>
      <w:pPr>
        <w:ind w:hanging="360" w:left="5805"/>
      </w:pPr>
    </w:lvl>
    <w:lvl w:tentative="true" w:tplc="041A0019" w:ilvl="7">
      <w:start w:val="1"/>
      <w:numFmt w:val="lowerLetter"/>
      <w:lvlText w:val="%8."/>
      <w:lvlJc w:val="left"/>
      <w:pPr>
        <w:ind w:hanging="360" w:left="6525"/>
      </w:pPr>
    </w:lvl>
    <w:lvl w:tentative="true" w:tplc="041A001B" w:ilvl="8">
      <w:start w:val="1"/>
      <w:numFmt w:val="lowerRoman"/>
      <w:lvlText w:val="%9."/>
      <w:lvlJc w:val="right"/>
      <w:pPr>
        <w:ind w:hanging="180" w:left="7245"/>
      </w:pPr>
    </w:lvl>
  </w:abstractNum>
  <w:abstractNum w:abstractNumId="19">
    <w:nsid w:val="6A614FAF"/>
    <w:multiLevelType w:val="hybridMultilevel"/>
    <w:tmpl w:val="7C8EF902"/>
    <w:lvl w:tplc="5494155A" w:ilvl="0">
      <w:start w:val="1"/>
      <w:numFmt w:val="decimal"/>
      <w:lvlText w:val="%1."/>
      <w:lvlJc w:val="left"/>
      <w:pPr>
        <w:ind w:hanging="555" w:left="1406"/>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0">
    <w:nsid w:val="6E352632"/>
    <w:multiLevelType w:val="hybridMultilevel"/>
    <w:tmpl w:val="E3C48184"/>
    <w:lvl w:tplc="041A0001" w:ilvl="0">
      <w:start w:val="1"/>
      <w:numFmt w:val="bullet"/>
      <w:lvlText w:val=""/>
      <w:lvlJc w:val="left"/>
      <w:pPr>
        <w:tabs>
          <w:tab w:pos="1065" w:val="num"/>
        </w:tabs>
        <w:ind w:hanging="360" w:left="1065"/>
      </w:pPr>
      <w:rPr>
        <w:rFonts w:hAnsi="Symbol" w:ascii="Symbol"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1">
    <w:nsid w:val="733B77B2"/>
    <w:multiLevelType w:val="hybridMultilevel"/>
    <w:tmpl w:val="556EC2C4"/>
    <w:lvl w:tplc="33D85B0C"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2">
    <w:nsid w:val="74732023"/>
    <w:multiLevelType w:val="hybridMultilevel"/>
    <w:tmpl w:val="2F424CCE"/>
    <w:lvl w:tplc="7226823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5BC0BEF"/>
    <w:multiLevelType w:val="hybridMultilevel"/>
    <w:tmpl w:val="1794E240"/>
    <w:lvl w:tplc="000AE886"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DF97E58"/>
    <w:multiLevelType w:val="hybridMultilevel"/>
    <w:tmpl w:val="C23C0B50"/>
    <w:lvl w:tplc="64C65658"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5">
    <w:nsid w:val="7EC8156C"/>
    <w:multiLevelType w:val="hybridMultilevel"/>
    <w:tmpl w:val="243A1DBC"/>
    <w:lvl w:tplc="041A0003" w:ilvl="0">
      <w:start w:val="1"/>
      <w:numFmt w:val="bullet"/>
      <w:lvlText w:val="o"/>
      <w:lvlJc w:val="left"/>
      <w:pPr>
        <w:tabs>
          <w:tab w:pos="720" w:val="num"/>
        </w:tabs>
        <w:ind w:hanging="360" w:left="720"/>
      </w:pPr>
      <w:rPr>
        <w:rFonts w:cs="Courier New"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0"/>
  </w:num>
  <w:num w:numId="2">
    <w:abstractNumId w:val="25"/>
  </w:num>
  <w:num w:numId="3">
    <w:abstractNumId w:val="6"/>
  </w:num>
  <w:num w:numId="4">
    <w:abstractNumId w:val="5"/>
  </w:num>
  <w:num w:numId="5">
    <w:abstractNumId w:val="12"/>
  </w:num>
  <w:num w:numId="6">
    <w:abstractNumId w:val="7"/>
  </w:num>
  <w:num w:numId="7">
    <w:abstractNumId w:val="10"/>
  </w:num>
  <w:num w:numId="8">
    <w:abstractNumId w:val="1"/>
  </w:num>
  <w:num w:numId="9">
    <w:abstractNumId w:val="16"/>
  </w:num>
  <w:num w:numId="10">
    <w:abstractNumId w:val="21"/>
  </w:num>
  <w:num w:numId="11">
    <w:abstractNumId w:val="15"/>
  </w:num>
  <w:num w:numId="12">
    <w:abstractNumId w:val="0"/>
  </w:num>
  <w:num w:numId="13">
    <w:abstractNumId w:val="24"/>
  </w:num>
  <w:num w:numId="14">
    <w:abstractNumId w:val="11"/>
  </w:num>
  <w:num w:numId="15">
    <w:abstractNumId w:val="8"/>
  </w:num>
  <w:num w:numId="16">
    <w:abstractNumId w:val="22"/>
  </w:num>
  <w:num w:numId="17">
    <w:abstractNumId w:val="9"/>
  </w:num>
  <w:num w:numId="18">
    <w:abstractNumId w:val="3"/>
  </w:num>
  <w:num w:numId="19">
    <w:abstractNumId w:val="23"/>
  </w:num>
  <w:num w:numId="20">
    <w:abstractNumId w:val="4"/>
  </w:num>
  <w:num w:numId="21">
    <w:abstractNumId w:val="14"/>
  </w:num>
  <w:num w:numId="22">
    <w:abstractNumId w:val="13"/>
  </w:num>
  <w:num w:numId="23">
    <w:abstractNumId w:val="17"/>
  </w:num>
  <w:num w:numId="24">
    <w:abstractNumId w:val="2"/>
  </w:num>
  <w:num w:numId="25">
    <w:abstractNumId w:val="19"/>
  </w:num>
  <w:num w:numId="26">
    <w:abstractNumId w:val="18"/>
  </w:num>
  <w:numIdMacAtCleanup w:val="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drawingGridHorizontalSpacing w:val="120"/>
  <w:displayHorizontalDrawingGridEvery w:val="2"/>
  <w:noPunctuationKerning/>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3509"/>
    <w:rsid w:val="00004486"/>
    <w:rsid w:val="00005F30"/>
    <w:rsid w:val="00014608"/>
    <w:rsid w:val="00016FDC"/>
    <w:rsid w:val="00017DAE"/>
    <w:rsid w:val="00020595"/>
    <w:rsid w:val="00021A2B"/>
    <w:rsid w:val="00024E9E"/>
    <w:rsid w:val="0002517E"/>
    <w:rsid w:val="0002740D"/>
    <w:rsid w:val="0002778B"/>
    <w:rsid w:val="00030850"/>
    <w:rsid w:val="000409FC"/>
    <w:rsid w:val="00044D88"/>
    <w:rsid w:val="000475AC"/>
    <w:rsid w:val="00052FF1"/>
    <w:rsid w:val="00053309"/>
    <w:rsid w:val="00054114"/>
    <w:rsid w:val="00056C35"/>
    <w:rsid w:val="000608F4"/>
    <w:rsid w:val="00061EE8"/>
    <w:rsid w:val="00066609"/>
    <w:rsid w:val="0006686C"/>
    <w:rsid w:val="0007090D"/>
    <w:rsid w:val="000715AD"/>
    <w:rsid w:val="00071AE9"/>
    <w:rsid w:val="00082072"/>
    <w:rsid w:val="000826DF"/>
    <w:rsid w:val="00084A63"/>
    <w:rsid w:val="000874BC"/>
    <w:rsid w:val="00087667"/>
    <w:rsid w:val="000966F1"/>
    <w:rsid w:val="000967CE"/>
    <w:rsid w:val="000A29F1"/>
    <w:rsid w:val="000A48C3"/>
    <w:rsid w:val="000A54E4"/>
    <w:rsid w:val="000A6004"/>
    <w:rsid w:val="000A63B5"/>
    <w:rsid w:val="000A672D"/>
    <w:rsid w:val="000A6C09"/>
    <w:rsid w:val="000B0555"/>
    <w:rsid w:val="000B37DA"/>
    <w:rsid w:val="000D0911"/>
    <w:rsid w:val="000D2FFB"/>
    <w:rsid w:val="000D5ACA"/>
    <w:rsid w:val="000D7819"/>
    <w:rsid w:val="000D7DCE"/>
    <w:rsid w:val="000D7E1C"/>
    <w:rsid w:val="000E335E"/>
    <w:rsid w:val="000E4449"/>
    <w:rsid w:val="000F102C"/>
    <w:rsid w:val="000F568B"/>
    <w:rsid w:val="000F5E3D"/>
    <w:rsid w:val="001013FA"/>
    <w:rsid w:val="001027B5"/>
    <w:rsid w:val="00104C46"/>
    <w:rsid w:val="00104E7C"/>
    <w:rsid w:val="00104FC7"/>
    <w:rsid w:val="001069E7"/>
    <w:rsid w:val="00106EB2"/>
    <w:rsid w:val="00110BAF"/>
    <w:rsid w:val="0011606C"/>
    <w:rsid w:val="00116589"/>
    <w:rsid w:val="00120201"/>
    <w:rsid w:val="00124620"/>
    <w:rsid w:val="00125C8F"/>
    <w:rsid w:val="0012706C"/>
    <w:rsid w:val="001320CF"/>
    <w:rsid w:val="001320D7"/>
    <w:rsid w:val="00134614"/>
    <w:rsid w:val="00142214"/>
    <w:rsid w:val="00147479"/>
    <w:rsid w:val="00147D6F"/>
    <w:rsid w:val="0016011C"/>
    <w:rsid w:val="00164890"/>
    <w:rsid w:val="00164E86"/>
    <w:rsid w:val="001668D3"/>
    <w:rsid w:val="001743A4"/>
    <w:rsid w:val="00175DF4"/>
    <w:rsid w:val="00182D9B"/>
    <w:rsid w:val="001831C6"/>
    <w:rsid w:val="00185B6F"/>
    <w:rsid w:val="0018635D"/>
    <w:rsid w:val="00190BA4"/>
    <w:rsid w:val="00193BDF"/>
    <w:rsid w:val="00193E2C"/>
    <w:rsid w:val="00193E4F"/>
    <w:rsid w:val="00196E30"/>
    <w:rsid w:val="00197A3D"/>
    <w:rsid w:val="001A7177"/>
    <w:rsid w:val="001B534A"/>
    <w:rsid w:val="001B6210"/>
    <w:rsid w:val="001B6396"/>
    <w:rsid w:val="001C31AF"/>
    <w:rsid w:val="001C4976"/>
    <w:rsid w:val="001C4AF5"/>
    <w:rsid w:val="001C64E8"/>
    <w:rsid w:val="001C6CBE"/>
    <w:rsid w:val="001D19CA"/>
    <w:rsid w:val="001D5D0D"/>
    <w:rsid w:val="001D5EA3"/>
    <w:rsid w:val="001D60B0"/>
    <w:rsid w:val="001D7632"/>
    <w:rsid w:val="001E02AF"/>
    <w:rsid w:val="001E12E5"/>
    <w:rsid w:val="001E5882"/>
    <w:rsid w:val="001E6509"/>
    <w:rsid w:val="001E742E"/>
    <w:rsid w:val="001F0497"/>
    <w:rsid w:val="001F0E50"/>
    <w:rsid w:val="001F1A1D"/>
    <w:rsid w:val="001F34E7"/>
    <w:rsid w:val="001F50C9"/>
    <w:rsid w:val="001F7472"/>
    <w:rsid w:val="00202DAA"/>
    <w:rsid w:val="00203C03"/>
    <w:rsid w:val="002062F7"/>
    <w:rsid w:val="002063E6"/>
    <w:rsid w:val="00206D85"/>
    <w:rsid w:val="002105B9"/>
    <w:rsid w:val="00211E54"/>
    <w:rsid w:val="00212EE5"/>
    <w:rsid w:val="002145F7"/>
    <w:rsid w:val="0021575D"/>
    <w:rsid w:val="002169BD"/>
    <w:rsid w:val="00216D5E"/>
    <w:rsid w:val="0021735E"/>
    <w:rsid w:val="00217896"/>
    <w:rsid w:val="0022011E"/>
    <w:rsid w:val="00225A79"/>
    <w:rsid w:val="00231C1B"/>
    <w:rsid w:val="00231C2F"/>
    <w:rsid w:val="002338C3"/>
    <w:rsid w:val="00234600"/>
    <w:rsid w:val="00234D7E"/>
    <w:rsid w:val="002375D0"/>
    <w:rsid w:val="00237793"/>
    <w:rsid w:val="0024142C"/>
    <w:rsid w:val="00241DA4"/>
    <w:rsid w:val="002424F3"/>
    <w:rsid w:val="002443A7"/>
    <w:rsid w:val="00245EAC"/>
    <w:rsid w:val="0024601F"/>
    <w:rsid w:val="00246404"/>
    <w:rsid w:val="0024665A"/>
    <w:rsid w:val="00252D36"/>
    <w:rsid w:val="002531F2"/>
    <w:rsid w:val="00255B90"/>
    <w:rsid w:val="00256EF9"/>
    <w:rsid w:val="00256F1B"/>
    <w:rsid w:val="00262555"/>
    <w:rsid w:val="00264633"/>
    <w:rsid w:val="00264933"/>
    <w:rsid w:val="002705E4"/>
    <w:rsid w:val="00275470"/>
    <w:rsid w:val="002762EE"/>
    <w:rsid w:val="00277083"/>
    <w:rsid w:val="00277B09"/>
    <w:rsid w:val="00281772"/>
    <w:rsid w:val="00284FAD"/>
    <w:rsid w:val="00286FE7"/>
    <w:rsid w:val="00291819"/>
    <w:rsid w:val="002936EE"/>
    <w:rsid w:val="0029503E"/>
    <w:rsid w:val="002A0348"/>
    <w:rsid w:val="002A2D37"/>
    <w:rsid w:val="002A3109"/>
    <w:rsid w:val="002A7568"/>
    <w:rsid w:val="002A7E04"/>
    <w:rsid w:val="002B137A"/>
    <w:rsid w:val="002B14E7"/>
    <w:rsid w:val="002B21C0"/>
    <w:rsid w:val="002C2C60"/>
    <w:rsid w:val="002C32D4"/>
    <w:rsid w:val="002C4AEB"/>
    <w:rsid w:val="002C6FC4"/>
    <w:rsid w:val="002D1478"/>
    <w:rsid w:val="002D333B"/>
    <w:rsid w:val="002D4C18"/>
    <w:rsid w:val="002D5BEF"/>
    <w:rsid w:val="002D6B04"/>
    <w:rsid w:val="002E05E3"/>
    <w:rsid w:val="002E0BAB"/>
    <w:rsid w:val="002E4664"/>
    <w:rsid w:val="002F21EC"/>
    <w:rsid w:val="002F2451"/>
    <w:rsid w:val="003032E2"/>
    <w:rsid w:val="00304815"/>
    <w:rsid w:val="00311B32"/>
    <w:rsid w:val="003171E9"/>
    <w:rsid w:val="00320D0B"/>
    <w:rsid w:val="00326FCB"/>
    <w:rsid w:val="00331E88"/>
    <w:rsid w:val="003326D8"/>
    <w:rsid w:val="00333565"/>
    <w:rsid w:val="003401C1"/>
    <w:rsid w:val="00341BF0"/>
    <w:rsid w:val="00341EA2"/>
    <w:rsid w:val="00342484"/>
    <w:rsid w:val="00346337"/>
    <w:rsid w:val="00352F79"/>
    <w:rsid w:val="003544B8"/>
    <w:rsid w:val="003549C2"/>
    <w:rsid w:val="00356ECD"/>
    <w:rsid w:val="00362782"/>
    <w:rsid w:val="00362B51"/>
    <w:rsid w:val="00364537"/>
    <w:rsid w:val="003709D8"/>
    <w:rsid w:val="003729EE"/>
    <w:rsid w:val="003734C9"/>
    <w:rsid w:val="00380BCD"/>
    <w:rsid w:val="003826B1"/>
    <w:rsid w:val="003842E0"/>
    <w:rsid w:val="00385070"/>
    <w:rsid w:val="0038701B"/>
    <w:rsid w:val="003903A9"/>
    <w:rsid w:val="003A182E"/>
    <w:rsid w:val="003A4761"/>
    <w:rsid w:val="003A5044"/>
    <w:rsid w:val="003B5EC8"/>
    <w:rsid w:val="003C11CA"/>
    <w:rsid w:val="003C1E15"/>
    <w:rsid w:val="003C47AB"/>
    <w:rsid w:val="003C4CA6"/>
    <w:rsid w:val="003C551C"/>
    <w:rsid w:val="003D168A"/>
    <w:rsid w:val="003D2163"/>
    <w:rsid w:val="003D3C23"/>
    <w:rsid w:val="003D784F"/>
    <w:rsid w:val="003E0F08"/>
    <w:rsid w:val="003E3359"/>
    <w:rsid w:val="003E6730"/>
    <w:rsid w:val="003E6AF3"/>
    <w:rsid w:val="003F2607"/>
    <w:rsid w:val="003F3CBA"/>
    <w:rsid w:val="003F7966"/>
    <w:rsid w:val="00425142"/>
    <w:rsid w:val="00426310"/>
    <w:rsid w:val="004319AE"/>
    <w:rsid w:val="00432AD8"/>
    <w:rsid w:val="0043505A"/>
    <w:rsid w:val="00441572"/>
    <w:rsid w:val="0044257C"/>
    <w:rsid w:val="0044466D"/>
    <w:rsid w:val="0044505B"/>
    <w:rsid w:val="00451E48"/>
    <w:rsid w:val="00456627"/>
    <w:rsid w:val="00461840"/>
    <w:rsid w:val="00463C72"/>
    <w:rsid w:val="00467F7B"/>
    <w:rsid w:val="00470262"/>
    <w:rsid w:val="0047446F"/>
    <w:rsid w:val="004745E1"/>
    <w:rsid w:val="0048361C"/>
    <w:rsid w:val="00484EBA"/>
    <w:rsid w:val="0048602F"/>
    <w:rsid w:val="00486CAC"/>
    <w:rsid w:val="00491153"/>
    <w:rsid w:val="004922E7"/>
    <w:rsid w:val="00494E0C"/>
    <w:rsid w:val="004A2405"/>
    <w:rsid w:val="004A3837"/>
    <w:rsid w:val="004A3A4C"/>
    <w:rsid w:val="004A4453"/>
    <w:rsid w:val="004A4BD5"/>
    <w:rsid w:val="004A641A"/>
    <w:rsid w:val="004A7881"/>
    <w:rsid w:val="004A791C"/>
    <w:rsid w:val="004B16CD"/>
    <w:rsid w:val="004B4644"/>
    <w:rsid w:val="004B6404"/>
    <w:rsid w:val="004B7EA0"/>
    <w:rsid w:val="004C0334"/>
    <w:rsid w:val="004C0F1A"/>
    <w:rsid w:val="004C54FD"/>
    <w:rsid w:val="004D0CC9"/>
    <w:rsid w:val="004D22A3"/>
    <w:rsid w:val="004D30C2"/>
    <w:rsid w:val="004D31AA"/>
    <w:rsid w:val="004E201F"/>
    <w:rsid w:val="004E420B"/>
    <w:rsid w:val="0050489A"/>
    <w:rsid w:val="00505779"/>
    <w:rsid w:val="0051039A"/>
    <w:rsid w:val="00510C14"/>
    <w:rsid w:val="00521E4A"/>
    <w:rsid w:val="00527C9E"/>
    <w:rsid w:val="00533FE2"/>
    <w:rsid w:val="0054227B"/>
    <w:rsid w:val="005465E2"/>
    <w:rsid w:val="00550358"/>
    <w:rsid w:val="00551EBB"/>
    <w:rsid w:val="0055351E"/>
    <w:rsid w:val="00553C8D"/>
    <w:rsid w:val="005553E0"/>
    <w:rsid w:val="00557B41"/>
    <w:rsid w:val="00557BF8"/>
    <w:rsid w:val="00561053"/>
    <w:rsid w:val="005612C1"/>
    <w:rsid w:val="005627F7"/>
    <w:rsid w:val="00570339"/>
    <w:rsid w:val="0057217F"/>
    <w:rsid w:val="00573AF4"/>
    <w:rsid w:val="0058075A"/>
    <w:rsid w:val="00582561"/>
    <w:rsid w:val="005830B5"/>
    <w:rsid w:val="00584E27"/>
    <w:rsid w:val="005855AC"/>
    <w:rsid w:val="0059565E"/>
    <w:rsid w:val="00595A21"/>
    <w:rsid w:val="00596860"/>
    <w:rsid w:val="005A0C01"/>
    <w:rsid w:val="005A32C3"/>
    <w:rsid w:val="005A520B"/>
    <w:rsid w:val="005B0403"/>
    <w:rsid w:val="005B2F77"/>
    <w:rsid w:val="005B3858"/>
    <w:rsid w:val="005B4E43"/>
    <w:rsid w:val="005C38B3"/>
    <w:rsid w:val="005C7238"/>
    <w:rsid w:val="005D24E4"/>
    <w:rsid w:val="005D3B92"/>
    <w:rsid w:val="005D3BBB"/>
    <w:rsid w:val="005E08FB"/>
    <w:rsid w:val="005E49E7"/>
    <w:rsid w:val="005F5FED"/>
    <w:rsid w:val="00602043"/>
    <w:rsid w:val="00612C6B"/>
    <w:rsid w:val="006202D5"/>
    <w:rsid w:val="0062176B"/>
    <w:rsid w:val="006324DC"/>
    <w:rsid w:val="0063594B"/>
    <w:rsid w:val="00636C67"/>
    <w:rsid w:val="006419BE"/>
    <w:rsid w:val="0064262B"/>
    <w:rsid w:val="00644249"/>
    <w:rsid w:val="006451C0"/>
    <w:rsid w:val="0065102E"/>
    <w:rsid w:val="00655609"/>
    <w:rsid w:val="00657A99"/>
    <w:rsid w:val="00664334"/>
    <w:rsid w:val="006667AA"/>
    <w:rsid w:val="006678FF"/>
    <w:rsid w:val="00667BA5"/>
    <w:rsid w:val="006707CF"/>
    <w:rsid w:val="00670A54"/>
    <w:rsid w:val="00673AA9"/>
    <w:rsid w:val="00674D94"/>
    <w:rsid w:val="00682C7A"/>
    <w:rsid w:val="006840E3"/>
    <w:rsid w:val="006910E0"/>
    <w:rsid w:val="00693272"/>
    <w:rsid w:val="00693519"/>
    <w:rsid w:val="00693DA5"/>
    <w:rsid w:val="00696C16"/>
    <w:rsid w:val="006A00A6"/>
    <w:rsid w:val="006A0739"/>
    <w:rsid w:val="006A21CB"/>
    <w:rsid w:val="006A493F"/>
    <w:rsid w:val="006A55E2"/>
    <w:rsid w:val="006A5642"/>
    <w:rsid w:val="006B279D"/>
    <w:rsid w:val="006C0254"/>
    <w:rsid w:val="006C1EE2"/>
    <w:rsid w:val="006C772E"/>
    <w:rsid w:val="006D0062"/>
    <w:rsid w:val="006D3129"/>
    <w:rsid w:val="006D557B"/>
    <w:rsid w:val="006D5939"/>
    <w:rsid w:val="006D600A"/>
    <w:rsid w:val="006E08D0"/>
    <w:rsid w:val="006E109C"/>
    <w:rsid w:val="006E1109"/>
    <w:rsid w:val="006E1F92"/>
    <w:rsid w:val="006E2676"/>
    <w:rsid w:val="006E4182"/>
    <w:rsid w:val="006F086F"/>
    <w:rsid w:val="006F208D"/>
    <w:rsid w:val="006F2EE3"/>
    <w:rsid w:val="006F6772"/>
    <w:rsid w:val="006F6B95"/>
    <w:rsid w:val="00700DEA"/>
    <w:rsid w:val="00710071"/>
    <w:rsid w:val="00712479"/>
    <w:rsid w:val="0071577B"/>
    <w:rsid w:val="00723772"/>
    <w:rsid w:val="007247D1"/>
    <w:rsid w:val="00724B1B"/>
    <w:rsid w:val="00726634"/>
    <w:rsid w:val="007271CC"/>
    <w:rsid w:val="00731D6E"/>
    <w:rsid w:val="0073413F"/>
    <w:rsid w:val="0073765D"/>
    <w:rsid w:val="00741D97"/>
    <w:rsid w:val="0074322B"/>
    <w:rsid w:val="00745AA8"/>
    <w:rsid w:val="00751175"/>
    <w:rsid w:val="00752A23"/>
    <w:rsid w:val="007609DE"/>
    <w:rsid w:val="00763608"/>
    <w:rsid w:val="00766F75"/>
    <w:rsid w:val="00766FBA"/>
    <w:rsid w:val="00771849"/>
    <w:rsid w:val="00772230"/>
    <w:rsid w:val="007753C4"/>
    <w:rsid w:val="00784031"/>
    <w:rsid w:val="00787CCA"/>
    <w:rsid w:val="00791E6E"/>
    <w:rsid w:val="00793857"/>
    <w:rsid w:val="00797C7C"/>
    <w:rsid w:val="007A3931"/>
    <w:rsid w:val="007A4D6F"/>
    <w:rsid w:val="007A7D7E"/>
    <w:rsid w:val="007B1B52"/>
    <w:rsid w:val="007C1322"/>
    <w:rsid w:val="007C1AB8"/>
    <w:rsid w:val="007C4992"/>
    <w:rsid w:val="007C5158"/>
    <w:rsid w:val="007C6F5C"/>
    <w:rsid w:val="007C76BC"/>
    <w:rsid w:val="007D2A8E"/>
    <w:rsid w:val="007D2D55"/>
    <w:rsid w:val="007E0749"/>
    <w:rsid w:val="007E1A28"/>
    <w:rsid w:val="007E2DBF"/>
    <w:rsid w:val="007E66D4"/>
    <w:rsid w:val="007E67CC"/>
    <w:rsid w:val="007E7635"/>
    <w:rsid w:val="007E7B5C"/>
    <w:rsid w:val="007F07E8"/>
    <w:rsid w:val="007F2965"/>
    <w:rsid w:val="007F2FBF"/>
    <w:rsid w:val="007F49B6"/>
    <w:rsid w:val="007F539A"/>
    <w:rsid w:val="00802AF2"/>
    <w:rsid w:val="0081010D"/>
    <w:rsid w:val="00811D2E"/>
    <w:rsid w:val="008120E9"/>
    <w:rsid w:val="0081374B"/>
    <w:rsid w:val="0081601C"/>
    <w:rsid w:val="0082228D"/>
    <w:rsid w:val="00827ED8"/>
    <w:rsid w:val="008313DD"/>
    <w:rsid w:val="00834C51"/>
    <w:rsid w:val="0084295C"/>
    <w:rsid w:val="0084377F"/>
    <w:rsid w:val="008477C1"/>
    <w:rsid w:val="00853982"/>
    <w:rsid w:val="00856EEB"/>
    <w:rsid w:val="0086037A"/>
    <w:rsid w:val="00862BD7"/>
    <w:rsid w:val="0086423D"/>
    <w:rsid w:val="00865975"/>
    <w:rsid w:val="00870369"/>
    <w:rsid w:val="00872BC1"/>
    <w:rsid w:val="00872D9D"/>
    <w:rsid w:val="00876B94"/>
    <w:rsid w:val="008825F1"/>
    <w:rsid w:val="0088478E"/>
    <w:rsid w:val="008953A1"/>
    <w:rsid w:val="00896C53"/>
    <w:rsid w:val="00897B3F"/>
    <w:rsid w:val="00897C65"/>
    <w:rsid w:val="008A2A27"/>
    <w:rsid w:val="008A4A26"/>
    <w:rsid w:val="008A6F0D"/>
    <w:rsid w:val="008B350A"/>
    <w:rsid w:val="008B3DB7"/>
    <w:rsid w:val="008C3037"/>
    <w:rsid w:val="008C35C1"/>
    <w:rsid w:val="008C3C0B"/>
    <w:rsid w:val="008C6022"/>
    <w:rsid w:val="008D030F"/>
    <w:rsid w:val="008D49C7"/>
    <w:rsid w:val="008D50D0"/>
    <w:rsid w:val="008D51BC"/>
    <w:rsid w:val="008D5828"/>
    <w:rsid w:val="008E11F4"/>
    <w:rsid w:val="008E2FE4"/>
    <w:rsid w:val="008E5096"/>
    <w:rsid w:val="008E67BD"/>
    <w:rsid w:val="008F00A3"/>
    <w:rsid w:val="008F0DA1"/>
    <w:rsid w:val="008F3E01"/>
    <w:rsid w:val="008F46C9"/>
    <w:rsid w:val="008F4ACC"/>
    <w:rsid w:val="008F56B6"/>
    <w:rsid w:val="00903BCF"/>
    <w:rsid w:val="00905411"/>
    <w:rsid w:val="00912ED2"/>
    <w:rsid w:val="009154DF"/>
    <w:rsid w:val="00916932"/>
    <w:rsid w:val="009206CE"/>
    <w:rsid w:val="00920EBF"/>
    <w:rsid w:val="00923232"/>
    <w:rsid w:val="0093484E"/>
    <w:rsid w:val="009355B2"/>
    <w:rsid w:val="0094380B"/>
    <w:rsid w:val="009455E7"/>
    <w:rsid w:val="00945924"/>
    <w:rsid w:val="00946B1E"/>
    <w:rsid w:val="009542B1"/>
    <w:rsid w:val="00955032"/>
    <w:rsid w:val="00956753"/>
    <w:rsid w:val="009609FB"/>
    <w:rsid w:val="00962739"/>
    <w:rsid w:val="00972BB4"/>
    <w:rsid w:val="00972CCA"/>
    <w:rsid w:val="009734FE"/>
    <w:rsid w:val="009823BE"/>
    <w:rsid w:val="00986BCF"/>
    <w:rsid w:val="0099087B"/>
    <w:rsid w:val="00991D1B"/>
    <w:rsid w:val="009923E6"/>
    <w:rsid w:val="009A12AD"/>
    <w:rsid w:val="009A1F20"/>
    <w:rsid w:val="009A36B0"/>
    <w:rsid w:val="009A3D60"/>
    <w:rsid w:val="009A49B5"/>
    <w:rsid w:val="009A6AFA"/>
    <w:rsid w:val="009B583E"/>
    <w:rsid w:val="009B58FA"/>
    <w:rsid w:val="009C0113"/>
    <w:rsid w:val="009C4015"/>
    <w:rsid w:val="009C4080"/>
    <w:rsid w:val="009C46C6"/>
    <w:rsid w:val="009C548F"/>
    <w:rsid w:val="009D13B0"/>
    <w:rsid w:val="009D275E"/>
    <w:rsid w:val="009D3BE2"/>
    <w:rsid w:val="009D3E81"/>
    <w:rsid w:val="009D4465"/>
    <w:rsid w:val="009E0937"/>
    <w:rsid w:val="009E0CE1"/>
    <w:rsid w:val="009E3130"/>
    <w:rsid w:val="009E35BB"/>
    <w:rsid w:val="009E415A"/>
    <w:rsid w:val="009F673A"/>
    <w:rsid w:val="00A04370"/>
    <w:rsid w:val="00A06967"/>
    <w:rsid w:val="00A1628C"/>
    <w:rsid w:val="00A20E92"/>
    <w:rsid w:val="00A2294A"/>
    <w:rsid w:val="00A23712"/>
    <w:rsid w:val="00A27F9E"/>
    <w:rsid w:val="00A30AE8"/>
    <w:rsid w:val="00A41983"/>
    <w:rsid w:val="00A43E84"/>
    <w:rsid w:val="00A47306"/>
    <w:rsid w:val="00A505B0"/>
    <w:rsid w:val="00A52585"/>
    <w:rsid w:val="00A5581B"/>
    <w:rsid w:val="00A571C4"/>
    <w:rsid w:val="00A5797F"/>
    <w:rsid w:val="00A61F21"/>
    <w:rsid w:val="00A631CC"/>
    <w:rsid w:val="00A6441B"/>
    <w:rsid w:val="00A65897"/>
    <w:rsid w:val="00A65BBE"/>
    <w:rsid w:val="00A65CC3"/>
    <w:rsid w:val="00A72441"/>
    <w:rsid w:val="00A733E2"/>
    <w:rsid w:val="00A7594B"/>
    <w:rsid w:val="00A8461F"/>
    <w:rsid w:val="00A8525B"/>
    <w:rsid w:val="00A86D8A"/>
    <w:rsid w:val="00A87369"/>
    <w:rsid w:val="00A9188C"/>
    <w:rsid w:val="00A91D2E"/>
    <w:rsid w:val="00A93FF8"/>
    <w:rsid w:val="00AA1127"/>
    <w:rsid w:val="00AB0B55"/>
    <w:rsid w:val="00AB253C"/>
    <w:rsid w:val="00AB55D7"/>
    <w:rsid w:val="00AB6649"/>
    <w:rsid w:val="00AB7C21"/>
    <w:rsid w:val="00AB7C4E"/>
    <w:rsid w:val="00AC0F8A"/>
    <w:rsid w:val="00AC3D5E"/>
    <w:rsid w:val="00AD232C"/>
    <w:rsid w:val="00AD23BD"/>
    <w:rsid w:val="00AD24DC"/>
    <w:rsid w:val="00AD322F"/>
    <w:rsid w:val="00AD5827"/>
    <w:rsid w:val="00AD5C26"/>
    <w:rsid w:val="00AE1CC2"/>
    <w:rsid w:val="00AE2B4A"/>
    <w:rsid w:val="00AE4A79"/>
    <w:rsid w:val="00B10EF9"/>
    <w:rsid w:val="00B144B0"/>
    <w:rsid w:val="00B22DAF"/>
    <w:rsid w:val="00B237AF"/>
    <w:rsid w:val="00B305DD"/>
    <w:rsid w:val="00B310B9"/>
    <w:rsid w:val="00B318ED"/>
    <w:rsid w:val="00B3619E"/>
    <w:rsid w:val="00B36C36"/>
    <w:rsid w:val="00B36E02"/>
    <w:rsid w:val="00B36FBE"/>
    <w:rsid w:val="00B376F4"/>
    <w:rsid w:val="00B37B90"/>
    <w:rsid w:val="00B43CFF"/>
    <w:rsid w:val="00B44DAC"/>
    <w:rsid w:val="00B461F7"/>
    <w:rsid w:val="00B4661A"/>
    <w:rsid w:val="00B46F71"/>
    <w:rsid w:val="00B47C48"/>
    <w:rsid w:val="00B50A6B"/>
    <w:rsid w:val="00B52BD1"/>
    <w:rsid w:val="00B56C92"/>
    <w:rsid w:val="00B5723F"/>
    <w:rsid w:val="00B5783E"/>
    <w:rsid w:val="00B60708"/>
    <w:rsid w:val="00B61A5F"/>
    <w:rsid w:val="00B70CE5"/>
    <w:rsid w:val="00B70D18"/>
    <w:rsid w:val="00B71BA9"/>
    <w:rsid w:val="00B83CAC"/>
    <w:rsid w:val="00B90D8D"/>
    <w:rsid w:val="00B929D2"/>
    <w:rsid w:val="00B9497C"/>
    <w:rsid w:val="00B963D9"/>
    <w:rsid w:val="00BA10E5"/>
    <w:rsid w:val="00BA20FA"/>
    <w:rsid w:val="00BA3CF7"/>
    <w:rsid w:val="00BA4BBF"/>
    <w:rsid w:val="00BB0F16"/>
    <w:rsid w:val="00BB16F3"/>
    <w:rsid w:val="00BB29BD"/>
    <w:rsid w:val="00BB5AC4"/>
    <w:rsid w:val="00BC1390"/>
    <w:rsid w:val="00BC7A72"/>
    <w:rsid w:val="00BD1270"/>
    <w:rsid w:val="00BD2939"/>
    <w:rsid w:val="00BD5E06"/>
    <w:rsid w:val="00BD6134"/>
    <w:rsid w:val="00BE0B53"/>
    <w:rsid w:val="00BE230D"/>
    <w:rsid w:val="00BE4884"/>
    <w:rsid w:val="00BE5E20"/>
    <w:rsid w:val="00BE7DD7"/>
    <w:rsid w:val="00BF0C65"/>
    <w:rsid w:val="00BF2790"/>
    <w:rsid w:val="00C00B0E"/>
    <w:rsid w:val="00C01D79"/>
    <w:rsid w:val="00C03816"/>
    <w:rsid w:val="00C061D2"/>
    <w:rsid w:val="00C135F1"/>
    <w:rsid w:val="00C14A3C"/>
    <w:rsid w:val="00C17140"/>
    <w:rsid w:val="00C17158"/>
    <w:rsid w:val="00C25715"/>
    <w:rsid w:val="00C273B6"/>
    <w:rsid w:val="00C30B97"/>
    <w:rsid w:val="00C31F42"/>
    <w:rsid w:val="00C44D30"/>
    <w:rsid w:val="00C45000"/>
    <w:rsid w:val="00C50A8F"/>
    <w:rsid w:val="00C51125"/>
    <w:rsid w:val="00C51B47"/>
    <w:rsid w:val="00C54676"/>
    <w:rsid w:val="00C57976"/>
    <w:rsid w:val="00C61802"/>
    <w:rsid w:val="00C632CC"/>
    <w:rsid w:val="00C638B4"/>
    <w:rsid w:val="00C64094"/>
    <w:rsid w:val="00C667B8"/>
    <w:rsid w:val="00C67762"/>
    <w:rsid w:val="00C72D85"/>
    <w:rsid w:val="00C73EB1"/>
    <w:rsid w:val="00C77766"/>
    <w:rsid w:val="00C805D6"/>
    <w:rsid w:val="00C92D08"/>
    <w:rsid w:val="00CA292D"/>
    <w:rsid w:val="00CA3014"/>
    <w:rsid w:val="00CB0EA1"/>
    <w:rsid w:val="00CB217C"/>
    <w:rsid w:val="00CB35AC"/>
    <w:rsid w:val="00CB5F88"/>
    <w:rsid w:val="00CB7F8F"/>
    <w:rsid w:val="00CC50CC"/>
    <w:rsid w:val="00CC6135"/>
    <w:rsid w:val="00CD0069"/>
    <w:rsid w:val="00CD2D1E"/>
    <w:rsid w:val="00CD3D51"/>
    <w:rsid w:val="00CD4E0A"/>
    <w:rsid w:val="00CD4F72"/>
    <w:rsid w:val="00CD6791"/>
    <w:rsid w:val="00CD720B"/>
    <w:rsid w:val="00CE035A"/>
    <w:rsid w:val="00CE119F"/>
    <w:rsid w:val="00CE30C7"/>
    <w:rsid w:val="00CF1E0D"/>
    <w:rsid w:val="00CF5736"/>
    <w:rsid w:val="00CF586C"/>
    <w:rsid w:val="00CF59F8"/>
    <w:rsid w:val="00D0167D"/>
    <w:rsid w:val="00D04845"/>
    <w:rsid w:val="00D06FFC"/>
    <w:rsid w:val="00D225CD"/>
    <w:rsid w:val="00D237FC"/>
    <w:rsid w:val="00D24030"/>
    <w:rsid w:val="00D269DE"/>
    <w:rsid w:val="00D33509"/>
    <w:rsid w:val="00D37B8C"/>
    <w:rsid w:val="00D41BBE"/>
    <w:rsid w:val="00D429B3"/>
    <w:rsid w:val="00D47165"/>
    <w:rsid w:val="00D54D63"/>
    <w:rsid w:val="00D54F9F"/>
    <w:rsid w:val="00D55638"/>
    <w:rsid w:val="00D57968"/>
    <w:rsid w:val="00D57A7A"/>
    <w:rsid w:val="00D57FC1"/>
    <w:rsid w:val="00D7136A"/>
    <w:rsid w:val="00D75BB2"/>
    <w:rsid w:val="00D77724"/>
    <w:rsid w:val="00D92FD4"/>
    <w:rsid w:val="00DA3DBA"/>
    <w:rsid w:val="00DB0139"/>
    <w:rsid w:val="00DB10FA"/>
    <w:rsid w:val="00DC44F4"/>
    <w:rsid w:val="00DC7B5D"/>
    <w:rsid w:val="00DD2D6D"/>
    <w:rsid w:val="00DD3125"/>
    <w:rsid w:val="00DD4697"/>
    <w:rsid w:val="00DD48EE"/>
    <w:rsid w:val="00DE0419"/>
    <w:rsid w:val="00DE0659"/>
    <w:rsid w:val="00DE529D"/>
    <w:rsid w:val="00DF3F02"/>
    <w:rsid w:val="00DF421E"/>
    <w:rsid w:val="00DF4AA5"/>
    <w:rsid w:val="00DF61BB"/>
    <w:rsid w:val="00DF7BDD"/>
    <w:rsid w:val="00E00FD8"/>
    <w:rsid w:val="00E04BA9"/>
    <w:rsid w:val="00E0550B"/>
    <w:rsid w:val="00E124C2"/>
    <w:rsid w:val="00E132D1"/>
    <w:rsid w:val="00E13580"/>
    <w:rsid w:val="00E14E0D"/>
    <w:rsid w:val="00E1552B"/>
    <w:rsid w:val="00E20646"/>
    <w:rsid w:val="00E245D0"/>
    <w:rsid w:val="00E30129"/>
    <w:rsid w:val="00E321F1"/>
    <w:rsid w:val="00E3400D"/>
    <w:rsid w:val="00E34C3F"/>
    <w:rsid w:val="00E351EB"/>
    <w:rsid w:val="00E3608C"/>
    <w:rsid w:val="00E41EBF"/>
    <w:rsid w:val="00E44B7C"/>
    <w:rsid w:val="00E60174"/>
    <w:rsid w:val="00E722CA"/>
    <w:rsid w:val="00E76975"/>
    <w:rsid w:val="00E805A9"/>
    <w:rsid w:val="00E80E68"/>
    <w:rsid w:val="00E822A9"/>
    <w:rsid w:val="00E826F7"/>
    <w:rsid w:val="00E83842"/>
    <w:rsid w:val="00E8543C"/>
    <w:rsid w:val="00E908F5"/>
    <w:rsid w:val="00E924B2"/>
    <w:rsid w:val="00E937FB"/>
    <w:rsid w:val="00E93F0C"/>
    <w:rsid w:val="00E95E2A"/>
    <w:rsid w:val="00E9708E"/>
    <w:rsid w:val="00EA1E01"/>
    <w:rsid w:val="00EA328F"/>
    <w:rsid w:val="00EA507D"/>
    <w:rsid w:val="00EB30F6"/>
    <w:rsid w:val="00EB40D0"/>
    <w:rsid w:val="00EB77F7"/>
    <w:rsid w:val="00EC30F9"/>
    <w:rsid w:val="00EC4B5C"/>
    <w:rsid w:val="00EC6EEE"/>
    <w:rsid w:val="00EC7E1D"/>
    <w:rsid w:val="00ED1675"/>
    <w:rsid w:val="00ED2C75"/>
    <w:rsid w:val="00ED3DA1"/>
    <w:rsid w:val="00ED45CD"/>
    <w:rsid w:val="00ED6A1F"/>
    <w:rsid w:val="00ED6E13"/>
    <w:rsid w:val="00ED772C"/>
    <w:rsid w:val="00EE15A1"/>
    <w:rsid w:val="00EE2A2F"/>
    <w:rsid w:val="00EE3091"/>
    <w:rsid w:val="00F01A6F"/>
    <w:rsid w:val="00F01BEB"/>
    <w:rsid w:val="00F04B56"/>
    <w:rsid w:val="00F110E4"/>
    <w:rsid w:val="00F11CF4"/>
    <w:rsid w:val="00F124EC"/>
    <w:rsid w:val="00F2018D"/>
    <w:rsid w:val="00F21ED7"/>
    <w:rsid w:val="00F23285"/>
    <w:rsid w:val="00F235FF"/>
    <w:rsid w:val="00F26A46"/>
    <w:rsid w:val="00F27D1A"/>
    <w:rsid w:val="00F30417"/>
    <w:rsid w:val="00F31A89"/>
    <w:rsid w:val="00F32C62"/>
    <w:rsid w:val="00F33936"/>
    <w:rsid w:val="00F34726"/>
    <w:rsid w:val="00F45C1C"/>
    <w:rsid w:val="00F52DA6"/>
    <w:rsid w:val="00F53B7D"/>
    <w:rsid w:val="00F55436"/>
    <w:rsid w:val="00F55864"/>
    <w:rsid w:val="00F57F62"/>
    <w:rsid w:val="00F6100A"/>
    <w:rsid w:val="00F6575C"/>
    <w:rsid w:val="00F6677D"/>
    <w:rsid w:val="00F668E4"/>
    <w:rsid w:val="00F741DD"/>
    <w:rsid w:val="00F7605E"/>
    <w:rsid w:val="00F76C7F"/>
    <w:rsid w:val="00F8339A"/>
    <w:rsid w:val="00F84700"/>
    <w:rsid w:val="00F856EE"/>
    <w:rsid w:val="00F90E2A"/>
    <w:rsid w:val="00F932E0"/>
    <w:rsid w:val="00F97C8F"/>
    <w:rsid w:val="00FB2B8D"/>
    <w:rsid w:val="00FC668F"/>
    <w:rsid w:val="00FD0C78"/>
    <w:rsid w:val="00FD139C"/>
    <w:rsid w:val="00FD3FE8"/>
    <w:rsid w:val="00FD4111"/>
    <w:rsid w:val="00FD6D07"/>
    <w:rsid w:val="00FD73C2"/>
    <w:rsid w:val="00FE28F7"/>
    <w:rsid w:val="00FE699F"/>
    <w:rsid w:val="00FE7534"/>
    <w:rsid w:val="00FF02A0"/>
    <w:rsid w:val="00FF21B4"/>
    <w:rsid w:val="00FF7C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Arial" w:hAnsi="Arial" w:ascii="Arial"/>
      <w:b/>
      <w:bCs/>
    </w:rPr>
  </w:style>
  <w:style w:styleId="Naslov2" w:type="paragraph">
    <w:name w:val="heading 2"/>
    <w:basedOn w:val="Normal"/>
    <w:next w:val="Normal"/>
    <w:link w:val="Naslov2Char"/>
    <w:qFormat/>
    <w:pPr>
      <w:keepNext/>
      <w:jc w:val="center"/>
      <w:outlineLvl w:val="1"/>
    </w:pPr>
    <w:rPr>
      <w:rFonts w:cs="Arial" w:hAnsi="Arial" w:ascii="Arial"/>
      <w:b/>
      <w:bCs/>
      <w:sz w:val="28"/>
    </w:rPr>
  </w:style>
  <w:style w:styleId="Naslov4" w:type="paragraph">
    <w:name w:val="heading 4"/>
    <w:basedOn w:val="Normal"/>
    <w:next w:val="Normal"/>
    <w:qFormat/>
    <w:rsid w:val="00CF5736"/>
    <w:pPr>
      <w:keepNext/>
      <w:spacing w:after="60" w:before="240"/>
      <w:outlineLvl w:val="3"/>
    </w:pPr>
    <w:rPr>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pPr>
      <w:ind w:firstLine="708"/>
    </w:pPr>
    <w:rPr>
      <w:rFonts w:cs="Arial" w:hAnsi="Arial" w:ascii="Arial"/>
    </w:rPr>
  </w:style>
  <w:style w:styleId="Tijeloteksta" w:type="paragraph">
    <w:name w:val="Body Text"/>
    <w:basedOn w:val="Normal"/>
    <w:rsid w:val="005D3BBB"/>
    <w:pPr>
      <w:spacing w:after="120"/>
    </w:pPr>
  </w:style>
  <w:style w:customStyle="true" w:styleId="UvuenotijelotekstaChar" w:type="character">
    <w:name w:val="Uvučeno tijelo teksta Char"/>
    <w:link w:val="Uvuenotijeloteksta"/>
    <w:rsid w:val="009B58FA"/>
    <w:rPr>
      <w:rFonts w:cs="Arial" w:hAnsi="Arial" w:ascii="Arial"/>
      <w:sz w:val="24"/>
      <w:szCs w:val="24"/>
      <w:lang w:eastAsia="hr-HR"/>
    </w:rPr>
  </w:style>
  <w:style w:styleId="Zaglavlje" w:type="paragraph">
    <w:name w:val="header"/>
    <w:basedOn w:val="Normal"/>
    <w:link w:val="ZaglavljeChar"/>
    <w:uiPriority w:val="99"/>
    <w:rsid w:val="008120E9"/>
    <w:pPr>
      <w:tabs>
        <w:tab w:pos="4536" w:val="center"/>
        <w:tab w:pos="9072" w:val="right"/>
      </w:tabs>
    </w:pPr>
  </w:style>
  <w:style w:customStyle="true" w:styleId="ZaglavljeChar" w:type="character">
    <w:name w:val="Zaglavlje Char"/>
    <w:link w:val="Zaglavlje"/>
    <w:uiPriority w:val="99"/>
    <w:rsid w:val="008120E9"/>
    <w:rPr>
      <w:sz w:val="24"/>
      <w:szCs w:val="24"/>
      <w:lang w:eastAsia="hr-HR"/>
    </w:rPr>
  </w:style>
  <w:style w:styleId="Podnoje" w:type="paragraph">
    <w:name w:val="footer"/>
    <w:basedOn w:val="Normal"/>
    <w:link w:val="PodnojeChar"/>
    <w:rsid w:val="008120E9"/>
    <w:pPr>
      <w:tabs>
        <w:tab w:pos="4536" w:val="center"/>
        <w:tab w:pos="9072" w:val="right"/>
      </w:tabs>
    </w:pPr>
  </w:style>
  <w:style w:customStyle="true" w:styleId="PodnojeChar" w:type="character">
    <w:name w:val="Podnožje Char"/>
    <w:link w:val="Podnoje"/>
    <w:rsid w:val="008120E9"/>
    <w:rPr>
      <w:sz w:val="24"/>
      <w:szCs w:val="24"/>
      <w:lang w:eastAsia="hr-HR"/>
    </w:rPr>
  </w:style>
  <w:style w:styleId="Tekstbalonia" w:type="paragraph">
    <w:name w:val="Balloon Text"/>
    <w:basedOn w:val="Normal"/>
    <w:link w:val="TekstbaloniaChar"/>
    <w:rsid w:val="002C6FC4"/>
    <w:rPr>
      <w:rFonts w:cs="Tahoma" w:hAnsi="Tahoma" w:ascii="Tahoma"/>
      <w:sz w:val="16"/>
      <w:szCs w:val="16"/>
    </w:rPr>
  </w:style>
  <w:style w:customStyle="true" w:styleId="TekstbaloniaChar" w:type="character">
    <w:name w:val="Tekst balončića Char"/>
    <w:link w:val="Tekstbalonia"/>
    <w:rsid w:val="002C6FC4"/>
    <w:rPr>
      <w:rFonts w:cs="Tahoma" w:hAnsi="Tahoma" w:ascii="Tahoma"/>
      <w:sz w:val="16"/>
      <w:szCs w:val="16"/>
      <w:lang w:eastAsia="hr-HR"/>
    </w:rPr>
  </w:style>
  <w:style w:styleId="Odlomakpopisa" w:type="paragraph">
    <w:name w:val="List Paragraph"/>
    <w:basedOn w:val="Normal"/>
    <w:uiPriority w:val="34"/>
    <w:qFormat/>
    <w:rsid w:val="006F2EE3"/>
    <w:pPr>
      <w:ind w:left="708"/>
    </w:pPr>
  </w:style>
  <w:style w:customStyle="true" w:styleId="Naslov2Char" w:type="character">
    <w:name w:val="Naslov 2 Char"/>
    <w:link w:val="Naslov2"/>
    <w:rsid w:val="00C638B4"/>
    <w:rPr>
      <w:rFonts w:cs="Arial" w:hAnsi="Arial" w:ascii="Arial"/>
      <w:b/>
      <w:bCs/>
      <w:sz w:val="28"/>
      <w:szCs w:val="24"/>
      <w:lang w:eastAsia="hr-HR"/>
    </w:rPr>
  </w:style>
  <w:style w:customStyle="true" w:styleId="Normal1" w:type="paragraph">
    <w:name w:val="Normal1"/>
    <w:rsid w:val="005D24E4"/>
    <w:rPr>
      <w:color w:val="000000"/>
      <w:sz w:val="24"/>
      <w:szCs w:val="24"/>
      <w:lang w:eastAsia="zh-CN"/>
    </w:rPr>
  </w:style>
  <w:style w:styleId="Tekstrezerviranogmjesta" w:type="character">
    <w:name w:val="Placeholder Text"/>
    <w:basedOn w:val="Zadanifontodlomka"/>
    <w:uiPriority w:val="99"/>
    <w:semiHidden/>
    <w:rsid w:val="009E415A"/>
    <w:rPr>
      <w:color w:val="808080"/>
      <w:bdr w:space="0" w:sz="0" w:color="auto" w:val="none"/>
      <w:shd w:fill="auto" w:color="auto" w:val="clear"/>
    </w:rPr>
  </w:style>
  <w:style w:customStyle="true" w:styleId="eSPISCCParagraphDefaultFont" w:type="character">
    <w:name w:val="eSPIS_CC_Paragraph Default Font"/>
    <w:basedOn w:val="Zadanifontodlomka"/>
    <w:rsid w:val="009E415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9E415A"/>
    <w:rPr>
      <w:bCs/>
      <w:bdr w:space="0" w:sz="0" w:color="auto" w:val="none"/>
      <w:shd w:fill="FFFFCC" w:color="auto" w:val="clear"/>
      <w:lang w:val="hr-HR"/>
    </w:rPr>
  </w:style>
  <w:style w:customStyle="true" w:styleId="PozadinaSvijetloCrvena" w:type="character">
    <w:name w:val="Pozadina_SvijetloCrvena"/>
    <w:basedOn w:val="eSPISCCParagraphDefaultFont"/>
    <w:rsid w:val="009E415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E415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Arial" w:cs="Arial" w:hAnsi="Arial"/>
      <w:b/>
      <w:bCs/>
    </w:rPr>
  </w:style>
  <w:style w:styleId="Naslov2" w:type="paragraph">
    <w:name w:val="heading 2"/>
    <w:basedOn w:val="Normal"/>
    <w:next w:val="Normal"/>
    <w:link w:val="Naslov2Char"/>
    <w:qFormat/>
    <w:pPr>
      <w:keepNext/>
      <w:jc w:val="center"/>
      <w:outlineLvl w:val="1"/>
    </w:pPr>
    <w:rPr>
      <w:rFonts w:ascii="Arial" w:cs="Arial" w:hAnsi="Arial"/>
      <w:b/>
      <w:bCs/>
      <w:sz w:val="28"/>
    </w:rPr>
  </w:style>
  <w:style w:styleId="Naslov4" w:type="paragraph">
    <w:name w:val="heading 4"/>
    <w:basedOn w:val="Normal"/>
    <w:next w:val="Normal"/>
    <w:qFormat/>
    <w:rsid w:val="00CF5736"/>
    <w:pPr>
      <w:keepNext/>
      <w:spacing w:after="60" w:before="240"/>
      <w:outlineLvl w:val="3"/>
    </w:pPr>
    <w:rPr>
      <w:b/>
      <w:b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pPr>
      <w:ind w:firstLine="708"/>
    </w:pPr>
    <w:rPr>
      <w:rFonts w:ascii="Arial" w:cs="Arial" w:hAnsi="Arial"/>
    </w:rPr>
  </w:style>
  <w:style w:styleId="Tijeloteksta" w:type="paragraph">
    <w:name w:val="Body Text"/>
    <w:basedOn w:val="Normal"/>
    <w:rsid w:val="005D3BBB"/>
    <w:pPr>
      <w:spacing w:after="120"/>
    </w:pPr>
  </w:style>
  <w:style w:customStyle="1" w:styleId="UvuenotijelotekstaChar" w:type="character">
    <w:name w:val="Uvučeno tijelo teksta Char"/>
    <w:link w:val="Uvuenotijeloteksta"/>
    <w:rsid w:val="009B58FA"/>
    <w:rPr>
      <w:rFonts w:ascii="Arial" w:cs="Arial" w:hAnsi="Arial"/>
      <w:sz w:val="24"/>
      <w:szCs w:val="24"/>
      <w:lang w:eastAsia="hr-HR"/>
    </w:rPr>
  </w:style>
  <w:style w:styleId="Zaglavlje" w:type="paragraph">
    <w:name w:val="header"/>
    <w:basedOn w:val="Normal"/>
    <w:link w:val="ZaglavljeChar"/>
    <w:uiPriority w:val="99"/>
    <w:rsid w:val="008120E9"/>
    <w:pPr>
      <w:tabs>
        <w:tab w:pos="4536" w:val="center"/>
        <w:tab w:pos="9072" w:val="right"/>
      </w:tabs>
    </w:pPr>
  </w:style>
  <w:style w:customStyle="1" w:styleId="ZaglavljeChar" w:type="character">
    <w:name w:val="Zaglavlje Char"/>
    <w:link w:val="Zaglavlje"/>
    <w:uiPriority w:val="99"/>
    <w:rsid w:val="008120E9"/>
    <w:rPr>
      <w:sz w:val="24"/>
      <w:szCs w:val="24"/>
      <w:lang w:eastAsia="hr-HR"/>
    </w:rPr>
  </w:style>
  <w:style w:styleId="Podnoje" w:type="paragraph">
    <w:name w:val="footer"/>
    <w:basedOn w:val="Normal"/>
    <w:link w:val="PodnojeChar"/>
    <w:rsid w:val="008120E9"/>
    <w:pPr>
      <w:tabs>
        <w:tab w:pos="4536" w:val="center"/>
        <w:tab w:pos="9072" w:val="right"/>
      </w:tabs>
    </w:pPr>
  </w:style>
  <w:style w:customStyle="1" w:styleId="PodnojeChar" w:type="character">
    <w:name w:val="Podnožje Char"/>
    <w:link w:val="Podnoje"/>
    <w:rsid w:val="008120E9"/>
    <w:rPr>
      <w:sz w:val="24"/>
      <w:szCs w:val="24"/>
      <w:lang w:eastAsia="hr-HR"/>
    </w:rPr>
  </w:style>
  <w:style w:styleId="Tekstbalonia" w:type="paragraph">
    <w:name w:val="Balloon Text"/>
    <w:basedOn w:val="Normal"/>
    <w:link w:val="TekstbaloniaChar"/>
    <w:rsid w:val="002C6FC4"/>
    <w:rPr>
      <w:rFonts w:ascii="Tahoma" w:cs="Tahoma" w:hAnsi="Tahoma"/>
      <w:sz w:val="16"/>
      <w:szCs w:val="16"/>
    </w:rPr>
  </w:style>
  <w:style w:customStyle="1" w:styleId="TekstbaloniaChar" w:type="character">
    <w:name w:val="Tekst balončića Char"/>
    <w:link w:val="Tekstbalonia"/>
    <w:rsid w:val="002C6FC4"/>
    <w:rPr>
      <w:rFonts w:ascii="Tahoma" w:cs="Tahoma" w:hAnsi="Tahoma"/>
      <w:sz w:val="16"/>
      <w:szCs w:val="16"/>
      <w:lang w:eastAsia="hr-HR"/>
    </w:rPr>
  </w:style>
  <w:style w:styleId="Odlomakpopisa" w:type="paragraph">
    <w:name w:val="List Paragraph"/>
    <w:basedOn w:val="Normal"/>
    <w:uiPriority w:val="34"/>
    <w:qFormat/>
    <w:rsid w:val="006F2EE3"/>
    <w:pPr>
      <w:ind w:left="708"/>
    </w:pPr>
  </w:style>
  <w:style w:customStyle="1" w:styleId="Naslov2Char" w:type="character">
    <w:name w:val="Naslov 2 Char"/>
    <w:link w:val="Naslov2"/>
    <w:rsid w:val="00C638B4"/>
    <w:rPr>
      <w:rFonts w:ascii="Arial" w:cs="Arial" w:hAnsi="Arial"/>
      <w:b/>
      <w:bCs/>
      <w:sz w:val="28"/>
      <w:szCs w:val="24"/>
      <w:lang w:eastAsia="hr-HR"/>
    </w:rPr>
  </w:style>
  <w:style w:customStyle="1" w:styleId="Normal1" w:type="paragraph">
    <w:name w:val="Normal1"/>
    <w:rsid w:val="005D24E4"/>
    <w:rPr>
      <w:color w:val="000000"/>
      <w:sz w:val="24"/>
      <w:szCs w:val="24"/>
      <w:lang w:eastAsia="zh-CN"/>
    </w:rPr>
  </w:style>
  <w:style w:styleId="Tekstrezerviranogmjesta" w:type="character">
    <w:name w:val="Placeholder Text"/>
    <w:basedOn w:val="Zadanifontodlomka"/>
    <w:uiPriority w:val="99"/>
    <w:semiHidden/>
    <w:rsid w:val="009E415A"/>
    <w:rPr>
      <w:color w:val="808080"/>
      <w:bdr w:color="auto" w:space="0" w:sz="0" w:val="none"/>
      <w:shd w:color="auto" w:fill="auto" w:val="clear"/>
    </w:rPr>
  </w:style>
  <w:style w:customStyle="1" w:styleId="eSPISCCParagraphDefaultFont" w:type="character">
    <w:name w:val="eSPIS_CC_Paragraph Default Font"/>
    <w:basedOn w:val="Zadanifontodlomka"/>
    <w:rsid w:val="009E415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9E415A"/>
    <w:rPr>
      <w:bCs/>
      <w:bdr w:color="auto" w:space="0" w:sz="0" w:val="none"/>
      <w:shd w:color="auto" w:fill="FFFFCC" w:val="clear"/>
      <w:lang w:val="hr-HR"/>
    </w:rPr>
  </w:style>
  <w:style w:customStyle="1" w:styleId="PozadinaSvijetloCrvena" w:type="character">
    <w:name w:val="Pozadina_SvijetloCrvena"/>
    <w:basedOn w:val="eSPISCCParagraphDefaultFont"/>
    <w:rsid w:val="009E415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9E415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021939">
      <w:bodyDiv w:val="true"/>
      <w:marLeft w:val="0"/>
      <w:marRight w:val="0"/>
      <w:marTop w:val="0"/>
      <w:marBottom w:val="0"/>
      <w:divBdr>
        <w:top w:space="0" w:sz="0" w:color="auto" w:val="none"/>
        <w:left w:space="0" w:sz="0" w:color="auto" w:val="none"/>
        <w:bottom w:space="0" w:sz="0" w:color="auto" w:val="none"/>
        <w:right w:space="0" w:sz="0" w:color="auto" w:val="none"/>
      </w:divBdr>
    </w:div>
    <w:div w:id="753547937">
      <w:bodyDiv w:val="true"/>
      <w:marLeft w:val="0"/>
      <w:marRight w:val="0"/>
      <w:marTop w:val="0"/>
      <w:marBottom w:val="0"/>
      <w:divBdr>
        <w:top w:space="0" w:sz="0" w:color="auto" w:val="none"/>
        <w:left w:space="0" w:sz="0" w:color="auto" w:val="none"/>
        <w:bottom w:space="0" w:sz="0" w:color="auto" w:val="none"/>
        <w:right w:space="0" w:sz="0" w:color="auto" w:val="none"/>
      </w:divBdr>
    </w:div>
    <w:div w:id="10871869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97875533">
          <w:marLeft w:val="0"/>
          <w:marRight w:val="0"/>
          <w:marTop w:val="60"/>
          <w:marBottom w:val="0"/>
          <w:divBdr>
            <w:top w:space="0" w:sz="0" w:color="auto" w:val="none"/>
            <w:left w:space="0" w:sz="0" w:color="auto" w:val="none"/>
            <w:bottom w:space="0" w:sz="0" w:color="auto" w:val="none"/>
            <w:right w:space="0" w:sz="0" w:color="auto" w:val="none"/>
          </w:divBdr>
          <w:divsChild>
            <w:div w:id="2016571629">
              <w:marLeft w:val="0"/>
              <w:marRight w:val="0"/>
              <w:marTop w:val="0"/>
              <w:marBottom w:val="0"/>
              <w:divBdr>
                <w:top w:space="0" w:sz="0" w:color="auto" w:val="none"/>
                <w:left w:space="0" w:sz="0" w:color="auto" w:val="none"/>
                <w:bottom w:space="0" w:sz="0" w:color="auto" w:val="none"/>
                <w:right w:space="0" w:sz="0" w:color="auto" w:val="none"/>
              </w:divBdr>
              <w:divsChild>
                <w:div w:id="1548370671">
                  <w:marLeft w:val="3750"/>
                  <w:marRight w:val="0"/>
                  <w:marTop w:val="0"/>
                  <w:marBottom w:val="300"/>
                  <w:divBdr>
                    <w:top w:space="0" w:sz="0" w:color="auto" w:val="none"/>
                    <w:left w:space="0" w:sz="0" w:color="auto" w:val="none"/>
                    <w:bottom w:space="0" w:sz="0" w:color="auto" w:val="none"/>
                    <w:right w:space="0" w:sz="0" w:color="auto" w:val="none"/>
                  </w:divBdr>
                  <w:divsChild>
                    <w:div w:id="1739286331">
                      <w:marLeft w:val="0"/>
                      <w:marRight w:val="0"/>
                      <w:marTop w:val="0"/>
                      <w:marBottom w:val="0"/>
                      <w:divBdr>
                        <w:top w:space="0" w:sz="0" w:color="auto" w:val="none"/>
                        <w:left w:space="0" w:sz="0" w:color="auto" w:val="none"/>
                        <w:bottom w:space="0" w:sz="0" w:color="auto" w:val="none"/>
                        <w:right w:space="0" w:sz="0" w:color="auto" w:val="none"/>
                      </w:divBdr>
                      <w:divsChild>
                        <w:div w:id="1497308501">
                          <w:marLeft w:val="0"/>
                          <w:marRight w:val="0"/>
                          <w:marTop w:val="0"/>
                          <w:marBottom w:val="0"/>
                          <w:divBdr>
                            <w:top w:space="0" w:sz="0" w:color="auto" w:val="none"/>
                            <w:left w:space="0" w:sz="0" w:color="auto" w:val="none"/>
                            <w:bottom w:space="0" w:sz="0" w:color="auto" w:val="none"/>
                            <w:right w:space="0" w:sz="0" w:color="auto" w:val="none"/>
                          </w:divBdr>
                          <w:divsChild>
                            <w:div w:id="1090003876">
                              <w:marLeft w:val="0"/>
                              <w:marRight w:val="0"/>
                              <w:marTop w:val="0"/>
                              <w:marBottom w:val="0"/>
                              <w:divBdr>
                                <w:top w:space="0" w:sz="0" w:color="auto" w:val="none"/>
                                <w:left w:space="0" w:sz="0" w:color="auto" w:val="none"/>
                                <w:bottom w:space="0" w:sz="0" w:color="auto" w:val="none"/>
                                <w:right w:space="0" w:sz="0" w:color="auto" w:val="none"/>
                              </w:divBdr>
                              <w:divsChild>
                                <w:div w:id="399908130">
                                  <w:marLeft w:val="0"/>
                                  <w:marRight w:val="0"/>
                                  <w:marTop w:val="0"/>
                                  <w:marBottom w:val="0"/>
                                  <w:divBdr>
                                    <w:top w:space="0" w:sz="0" w:color="auto" w:val="none"/>
                                    <w:left w:space="0" w:sz="0" w:color="auto" w:val="none"/>
                                    <w:bottom w:space="0" w:sz="0" w:color="auto" w:val="none"/>
                                    <w:right w:space="0" w:sz="0" w:color="auto" w:val="none"/>
                                  </w:divBdr>
                                  <w:divsChild>
                                    <w:div w:id="1368217500">
                                      <w:marLeft w:val="0"/>
                                      <w:marRight w:val="0"/>
                                      <w:marTop w:val="0"/>
                                      <w:marBottom w:val="0"/>
                                      <w:divBdr>
                                        <w:top w:space="0" w:sz="0" w:color="auto" w:val="none"/>
                                        <w:left w:space="0" w:sz="0" w:color="auto" w:val="none"/>
                                        <w:bottom w:space="0" w:sz="0" w:color="auto" w:val="none"/>
                                        <w:right w:space="0" w:sz="0" w:color="auto" w:val="none"/>
                                      </w:divBdr>
                                      <w:divsChild>
                                        <w:div w:id="1848405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E3B28E-EF4A-4BF5-A391-8CDEC977AB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BOJANA</properties:Company>
  <properties:Pages>4</properties:Pages>
  <properties:Words>800</properties:Words>
  <properties:Characters>4719</properties:Characters>
  <properties:Lines>195</properties:Lines>
  <properties:Paragraphs>73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«NOVI ORION» d</vt:lpstr>
      <vt:lpstr>«NOVI ORION» d</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2018-06-12T07:11:00Z</dcterms:created>
  <dc:creator>BOJANA</dc:creator>
  <cp:lastModifiedBy>Ivana Stampf</cp:lastModifiedBy>
  <cp:lastPrinted>2018-06-07T14:09:00Z</cp:lastPrinted>
  <dcterms:modified xmlns:xsi="http://www.w3.org/2001/XMLSchema-instance" xsi:type="dcterms:W3CDTF">2018-06-12T07:11:00Z</dcterms:modified>
  <cp:revision>3</cp:revision>
  <dc:title>«NOVI ORION»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St-785/2017-18 / Podnesak - Izvješće stečajnog upravitelja (- Predhodni postupak - Izvješće_.docx)</vt:lpwstr>
  </prop:property>
  <prop:property name="CC_coloring" pid="4" fmtid="{D5CDD505-2E9C-101B-9397-08002B2CF9AE}">
    <vt:bool>false</vt:bool>
  </prop:property>
  <prop:property name="BrojStranica" pid="5" fmtid="{D5CDD505-2E9C-101B-9397-08002B2CF9AE}">
    <vt:i4>4</vt:i4>
  </prop:property>
</prop:Properties>
</file>