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cfe5" w14:paraId="5cecfe5" w:rsidRDefault="001F6163" w:rsidP="001F6163" w:rsidR="001F6163">
      <w:pPr>
        <w:pStyle w:val="Zaglavlje"/>
        <w:jc w:val="right"/>
        <w15:collapsed w:val="false"/>
      </w:pPr>
      <w:bookmarkStart w:name="_GoBack" w:id="0"/>
      <w:bookmarkEnd w:id="0"/>
      <w:r>
        <w:t>13 St-1651/2017-3</w:t>
      </w:r>
    </w:p>
    <w:p w:rsidRDefault="001F6163" w:rsidP="001F6163" w:rsidR="001F6163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163" w:rsidP="001F6163" w:rsidR="001F6163"/>
    <w:p w:rsidRDefault="001F6163" w:rsidP="001F6163" w:rsidR="001F616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F6163" w:rsidP="001F6163" w:rsidR="001F616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1F6163" w:rsidP="00870E4C" w:rsidR="001F6163">
      <w:pPr>
        <w:ind w:hanging="720" w:left="360"/>
        <w:jc w:val="both"/>
        <w:rPr>
          <w:sz w:val="22"/>
          <w:szCs w:val="22"/>
        </w:rPr>
      </w:pPr>
    </w:p>
    <w:p w:rsidRDefault="001F6163" w:rsidP="00870E4C" w:rsidR="001F6163">
      <w:pPr>
        <w:tabs>
          <w:tab w:pos="7371" w:val="left"/>
        </w:tabs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</w:t>
      </w:r>
      <w:r w:rsidR="00870E4C">
        <w:t xml:space="preserve"> </w:t>
      </w:r>
      <w:r>
        <w:t>CAFFE BAR MARINA</w:t>
      </w:r>
      <w:r w:rsidR="00434550">
        <w:t xml:space="preserve"> </w:t>
      </w:r>
      <w:r>
        <w:t>j.d.o.o.</w:t>
      </w:r>
      <w:r w:rsidR="00870E4C">
        <w:t xml:space="preserve"> za ugostiteljstvo i trgovinu</w:t>
      </w:r>
      <w:r>
        <w:t>, Vinkovci, Kneza Mislava 3, MBS: 030180651, OIB: 94826819740, temeljem članka 430. Stečajnog zakona („Narodne novine“ 71/15), dana 05. prosinca 2017. godine, objavljuje sljedeći</w:t>
      </w:r>
    </w:p>
    <w:p w:rsidRDefault="001F6163" w:rsidP="001F6163" w:rsidR="001F6163">
      <w:pPr>
        <w:jc w:val="both"/>
      </w:pPr>
    </w:p>
    <w:p w:rsidRDefault="001F6163" w:rsidP="001F6163" w:rsidR="001F6163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1F6163" w:rsidP="001F6163" w:rsidR="001F6163">
      <w:pPr>
        <w:jc w:val="both"/>
        <w:rPr>
          <w:bCs/>
        </w:rPr>
      </w:pPr>
    </w:p>
    <w:p w:rsidRDefault="001F6163" w:rsidP="001F6163" w:rsidR="001F6163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CAFFE BAR MARINA j.d.o.o., </w:t>
      </w:r>
      <w:r w:rsidR="00870E4C">
        <w:t xml:space="preserve">za ugostiteljstvo i trgovinu, </w:t>
      </w:r>
      <w:r>
        <w:t>Vinkovci, Kneza Mislava 3, MBS: 030180651, OIB: 94826819740, iznosi 24.274,88 kn.</w:t>
      </w:r>
    </w:p>
    <w:p w:rsidRDefault="001F6163" w:rsidP="001F6163" w:rsidR="001F6163">
      <w:pPr>
        <w:ind w:left="708"/>
        <w:jc w:val="both"/>
      </w:pPr>
      <w:r>
        <w:t xml:space="preserve">II Poziva se osoba ovlaštena za zastupanje dužnika DANIJELA VRANJIĆ, Vinkovci, </w:t>
      </w:r>
      <w:proofErr w:type="spellStart"/>
      <w:r>
        <w:t>Jurja</w:t>
      </w:r>
      <w:proofErr w:type="spellEnd"/>
      <w:r>
        <w:t xml:space="preserve"> Dalmatinca 3, OIB: 46872240631,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F6163" w:rsidP="001F6163" w:rsidR="001F6163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HR05 272-1651-17 (članak 430 Stečajnog zakona u vezi s člankom 132. Stečajnog zakona Narodne novine broj 71/15).</w:t>
      </w:r>
    </w:p>
    <w:p w:rsidRDefault="001F6163" w:rsidP="001F6163" w:rsidR="001F6163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F6163" w:rsidP="001F6163" w:rsidR="001F6163">
      <w:pPr>
        <w:ind w:left="708"/>
        <w:jc w:val="both"/>
      </w:pPr>
    </w:p>
    <w:p w:rsidRDefault="001F6163" w:rsidP="001F6163" w:rsidR="001F6163">
      <w:pPr>
        <w:ind w:left="708"/>
        <w:jc w:val="center"/>
      </w:pPr>
      <w:r>
        <w:t>U Osijeku 05. prosinca 2017.g.</w:t>
      </w:r>
    </w:p>
    <w:p w:rsidRDefault="001F6163" w:rsidP="001F6163" w:rsidR="001F6163">
      <w:pPr>
        <w:ind w:left="708"/>
        <w:jc w:val="center"/>
      </w:pPr>
    </w:p>
    <w:p w:rsidRDefault="001F6163" w:rsidP="001F6163" w:rsidR="001F6163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1F6163" w:rsidP="001F6163" w:rsidR="001F6163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1F6163" w:rsidP="001F6163" w:rsidR="001F6163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1F6163" w:rsidP="001F6163" w:rsidR="001F616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F6163" w:rsidP="001F6163" w:rsidR="001F616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1F6163" w:rsidP="001F6163" w:rsidR="001F6163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17/1</w:t>
      </w:r>
    </w:p>
    <w:sectPr w:rsidR="001F61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87E"/>
    <w:rsid w:val="001675D0"/>
    <w:rsid w:val="001F6163"/>
    <w:rsid w:val="002340FB"/>
    <w:rsid w:val="00434550"/>
    <w:rsid w:val="004D3ED2"/>
    <w:rsid w:val="005B1BE2"/>
    <w:rsid w:val="007A519F"/>
    <w:rsid w:val="00870E4C"/>
    <w:rsid w:val="008F087E"/>
    <w:rsid w:val="009C19E5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163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6163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F6163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1F6163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F6163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1F6163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63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163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6163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F6163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1F6163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F6163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1F6163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63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St-1651/2017</izvorni_sadrzaj>
    <derivirana_varijabla naziv="DomainObject.Predmet.OznakaBroj_1">St-1651/2017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MARINA j.d.o.o. za ugostiteljstvo i trgovinu</izvorni_sadrzaj>
    <derivirana_varijabla naziv="DomainObject.Predmet.ProtustrankaFormated_1">  CAFFE BAR MARINA j.d.o.o. za ugostiteljstvo i trgovinu</derivirana_varijabla>
  </DomainObject.Predmet.ProtustrankaFormated>
  <DomainObject.Predmet.ProtustrankaFormatedOIB>
    <izvorni_sadrzaj>  CAFFE BAR MARINA j.d.o.o. za ugostiteljstvo i trgovinu, OIB 94826819740</izvorni_sadrzaj>
    <derivirana_varijabla naziv="DomainObject.Predmet.ProtustrankaFormatedOIB_1">  CAFFE BAR MARINA j.d.o.o. za ugostiteljstvo i trgovinu, OIB 94826819740</derivirana_varijabla>
  </DomainObject.Predmet.ProtustrankaFormatedOIB>
  <DomainObject.Predmet.ProtustrankaFormatedWithAdress>
    <izvorni_sadrzaj> CAFFE BAR MARINA j.d.o.o. za ugostiteljstvo i trgovinu, Kneza Mislava 3, 32100 Vinkovci</izvorni_sadrzaj>
    <derivirana_varijabla naziv="DomainObject.Predmet.ProtustrankaFormatedWithAdress_1"> CAFFE BAR MARINA j.d.o.o. za ugostiteljstvo i trgovinu, Kneza Mislava 3, 32100 Vinkovci</derivirana_varijabla>
  </DomainObject.Predmet.ProtustrankaFormatedWithAdress>
  <DomainObject.Predmet.ProtustrankaFormatedWithAdressOIB>
    <izvorni_sadrzaj> CAFFE BAR MARINA j.d.o.o. za ugostiteljstvo i trgovinu, OIB 94826819740, Kneza Mislava 3, 32100 Vinkovci</izvorni_sadrzaj>
    <derivirana_varijabla naziv="DomainObject.Predmet.ProtustrankaFormatedWithAdressOIB_1"> CAFFE BAR MARINA j.d.o.o. za ugostiteljstvo i trgovinu, OIB 94826819740, Kneza Mislava 3, 32100 Vinkovci</derivirana_varijabla>
  </DomainObject.Predmet.ProtustrankaFormatedWithAdressOIB>
  <DomainObject.Predmet.ProtustrankaWithAdress>
    <izvorni_sadrzaj>CAFFE BAR MARINA j.d.o.o. za ugostiteljstvo i trgovinu Kneza Mislava 3, 32100 Vinkovci</izvorni_sadrzaj>
    <derivirana_varijabla naziv="DomainObject.Predmet.ProtustrankaWithAdress_1">CAFFE BAR MARINA j.d.o.o. za ugostiteljstvo i trgovinu Kneza Mislava 3, 32100 Vinkovci</derivirana_varijabla>
  </DomainObject.Predmet.ProtustrankaWithAdress>
  <DomainObject.Predmet.ProtustrankaWithAdressOIB>
    <izvorni_sadrzaj>CAFFE BAR MARINA j.d.o.o. za ugostiteljstvo i trgovinu, OIB 94826819740, Kneza Mislava 3, 32100 Vinkovci</izvorni_sadrzaj>
    <derivirana_varijabla naziv="DomainObject.Predmet.ProtustrankaWithAdressOIB_1">CAFFE BAR MARINA j.d.o.o. za ugostiteljstvo i trgovinu, OIB 94826819740, Kneza Mislava 3, 32100 Vinkovci</derivirana_varijabla>
  </DomainObject.Predmet.ProtustrankaWithAdressOIB>
  <DomainObject.Predmet.ProtustrankaNazivFormated>
    <izvorni_sadrzaj>CAFFE BAR MARINA j.d.o.o. za ugostiteljstvo i trgovinu</izvorni_sadrzaj>
    <derivirana_varijabla naziv="DomainObject.Predmet.ProtustrankaNazivFormated_1">CAFFE BAR MARINA j.d.o.o. za ugostiteljstvo i trgovinu</derivirana_varijabla>
  </DomainObject.Predmet.ProtustrankaNazivFormated>
  <DomainObject.Predmet.ProtustrankaNazivFormatedOIB>
    <izvorni_sadrzaj>CAFFE BAR MARINA j.d.o.o. za ugostiteljstvo i trgovinu, OIB 94826819740</izvorni_sadrzaj>
    <derivirana_varijabla naziv="DomainObject.Predmet.ProtustrankaNazivFormatedOIB_1">CAFFE BAR MARINA j.d.o.o. za ugostiteljstvo i trgovinu, OIB 94826819740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CAFFE BAR MARINA j.d.o.o. za ugostiteljstvo i trgovinu</item>
    </izvorni_sadrzaj>
    <derivirana_varijabla naziv="DomainObject.Predmet.ProtuStrankaListFormated_1">
      <item>CAFFE BAR MARINA j.d.o.o. za ugostiteljstvo i trgovinu</item>
    </derivirana_varijabla>
  </DomainObject.Predmet.ProtuStrankaListFormated>
  <DomainObject.Predmet.ProtuStrankaListFormatedOIB>
    <izvorni_sadrzaj>
      <item>CAFFE BAR MARINA j.d.o.o. za ugostiteljstvo i trgovinu, OIB 94826819740</item>
    </izvorni_sadrzaj>
    <derivirana_varijabla naziv="DomainObject.Predmet.ProtuStrankaListFormatedOIB_1">
      <item>CAFFE BAR MARINA j.d.o.o. za ugostiteljstvo i trgovinu, OIB 94826819740</item>
    </derivirana_varijabla>
  </DomainObject.Predmet.ProtuStrankaListFormatedOIB>
  <DomainObject.Predmet.ProtuStrankaListFormatedWithAdress>
    <izvorni_sadrzaj>
      <item>CAFFE BAR MARINA j.d.o.o. za ugostiteljstvo i trgovinu, Kneza Mislava 3, 32100 Vinkovci</item>
    </izvorni_sadrzaj>
    <derivirana_varijabla naziv="DomainObject.Predmet.ProtuStrankaListFormatedWithAdress_1">
      <item>CAFFE BAR MARINA j.d.o.o. za ugostiteljstvo i trgovinu, Kneza Mislava 3, 32100 Vinkovci</item>
    </derivirana_varijabla>
  </DomainObject.Predmet.ProtuStrankaListFormatedWithAdress>
  <DomainObject.Predmet.ProtuStrankaListFormatedWithAdressOIB>
    <izvorni_sadrzaj>
      <item>CAFFE BAR MARINA j.d.o.o. za ugostiteljstvo i trgovinu, OIB 94826819740, Kneza Mislava 3, 32100 Vinkovci</item>
    </izvorni_sadrzaj>
    <derivirana_varijabla naziv="DomainObject.Predmet.ProtuStrankaListFormatedWithAdressOIB_1">
      <item>CAFFE BAR MARINA j.d.o.o. za ugostiteljstvo i trgovinu, OIB 94826819740, Kneza Mislava 3, 32100 Vinkovci</item>
    </derivirana_varijabla>
  </DomainObject.Predmet.ProtuStrankaListFormatedWithAdressOIB>
  <DomainObject.Predmet.ProtuStrankaListNazivFormated>
    <izvorni_sadrzaj>
      <item>CAFFE BAR MARINA j.d.o.o. za ugostiteljstvo i trgovinu</item>
    </izvorni_sadrzaj>
    <derivirana_varijabla naziv="DomainObject.Predmet.ProtuStrankaListNazivFormated_1">
      <item>CAFFE BAR MARINA j.d.o.o. za ugostiteljstvo i trgovinu</item>
    </derivirana_varijabla>
  </DomainObject.Predmet.ProtuStrankaListNazivFormated>
  <DomainObject.Predmet.ProtuStrankaListNazivFormatedOIB>
    <izvorni_sadrzaj>
      <item>CAFFE BAR MARINA j.d.o.o. za ugostiteljstvo i trgovinu, OIB 94826819740</item>
    </izvorni_sadrzaj>
    <derivirana_varijabla naziv="DomainObject.Predmet.ProtuStrankaListNazivFormatedOIB_1">
      <item>CAFFE BAR MARINA j.d.o.o. za ugostiteljstvo i trgovinu, OIB 94826819740</item>
    </derivirana_varijabla>
  </DomainObject.Predmet.ProtuStrankaListNazivFormatedOIB>
  <DomainObject.Predmet.OstaliListFormated>
    <izvorni_sadrzaj>
      <item>Danijela Vranjić</item>
    </izvorni_sadrzaj>
    <derivirana_varijabla naziv="DomainObject.Predmet.OstaliListFormated_1">
      <item>Danijela Vranjić</item>
    </derivirana_varijabla>
  </DomainObject.Predmet.OstaliListFormated>
  <DomainObject.Predmet.OstaliListFormatedOIB>
    <izvorni_sadrzaj>
      <item>Danijela Vranjić, OIB 46872240631</item>
    </izvorni_sadrzaj>
    <derivirana_varijabla naziv="DomainObject.Predmet.OstaliListFormatedOIB_1">
      <item>Danijela Vranjić, OIB 46872240631</item>
    </derivirana_varijabla>
  </DomainObject.Predmet.OstaliListFormatedOIB>
  <DomainObject.Predmet.OstaliListFormatedWithAdress>
    <izvorni_sadrzaj>
      <item>Danijela Vranjić, Jurja Dalmatinca 3, 32100 Vinkovci</item>
    </izvorni_sadrzaj>
    <derivirana_varijabla naziv="DomainObject.Predmet.OstaliListFormatedWithAdress_1">
      <item>Danijela Vranjić, Jurja Dalmatinca 3, 32100 Vinkovci</item>
    </derivirana_varijabla>
  </DomainObject.Predmet.OstaliListFormatedWithAdress>
  <DomainObject.Predmet.OstaliListFormatedWithAdressOIB>
    <izvorni_sadrzaj>
      <item>Danijela Vranjić, OIB 46872240631, Jurja Dalmatinca 3, 32100 Vinkovci</item>
    </izvorni_sadrzaj>
    <derivirana_varijabla naziv="DomainObject.Predmet.OstaliListFormatedWithAdressOIB_1">
      <item>Danijela Vranjić, OIB 46872240631, Jurja Dalmatinca 3, 32100 Vinkovci</item>
    </derivirana_varijabla>
  </DomainObject.Predmet.OstaliListFormatedWithAdressOIB>
  <DomainObject.Predmet.OstaliListNazivFormated>
    <izvorni_sadrzaj>
      <item>Danijela Vranjić</item>
    </izvorni_sadrzaj>
    <derivirana_varijabla naziv="DomainObject.Predmet.OstaliListNazivFormated_1">
      <item>Danijela Vranjić</item>
    </derivirana_varijabla>
  </DomainObject.Predmet.OstaliListNazivFormated>
  <DomainObject.Predmet.OstaliListNazivFormatedOIB>
    <izvorni_sadrzaj>
      <item>Danijela Vranjić, OIB 46872240631</item>
    </izvorni_sadrzaj>
    <derivirana_varijabla naziv="DomainObject.Predmet.OstaliListNazivFormatedOIB_1">
      <item>Danijela Vranjić, OIB 46872240631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CAFFE BAR MARINA j.d.o.o. za ugostiteljstvo i trgovinu</izvorni_sadrzaj>
    <derivirana_varijabla naziv="DomainObject.Predmet.ProtustrankaIDrugi_1">CAFFE BAR MARINA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CAFFE BAR MARINA j.d.o.o. za ugostiteljstvo i trgovinu, OIB 94826819740, Kneza Mislava 3, 32100 Vinkovci</izvorni_sadrzaj>
    <derivirana_varijabla naziv="DomainObject.Predmet.ProtustrankaIDrugiAdressOIB_1">CAFFE BAR MARINA j.d.o.o. za ugostiteljstvo i trgovinu, OIB 94826819740, Kneza Mislava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CAFFE BAR MARINA j.d.o.o. za ugostiteljstvo i trgovinu</item>
      <item>Danijela Vranjić</item>
    </izvorni_sadrzaj>
    <derivirana_varijabla naziv="DomainObject.Predmet.SudioniciListNaziv_1">
      <item>FINA RC OSIJEK</item>
      <item>CAFFE BAR MARINA j.d.o.o. za ugostiteljstvo i trgovinu</item>
      <item>Danijela Vranjić</item>
    </derivirana_varijabla>
  </DomainObject.Predmet.SudioniciListNaziv>
  <DomainObject.Predmet.SudioniciListAdressOIB>
    <izvorni_sadrzaj>
      <item>FINA RC OSIJEK, OIB 85821130368</item>
      <item>CAFFE BAR MARINA j.d.o.o. za ugostiteljstvo i trgovinu, OIB 94826819740, Kneza Mislava 3,32100 Vinkovci</item>
      <item>Danijela Vranjić, OIB 46872240631, Jurja Dalmatinca 3,32100 Vinkovci</item>
    </izvorni_sadrzaj>
    <derivirana_varijabla naziv="DomainObject.Predmet.SudioniciListAdressOIB_1">
      <item>FINA RC OSIJEK, OIB 85821130368</item>
      <item>CAFFE BAR MARINA j.d.o.o. za ugostiteljstvo i trgovinu, OIB 94826819740, Kneza Mislava 3,32100 Vinkovci</item>
      <item>Danijela Vranjić, OIB 46872240631, Jurja Dalmatinca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94826819740</item>
      <item>, OIB 46872240631</item>
    </izvorni_sadrzaj>
    <derivirana_varijabla naziv="DomainObject.Predmet.SudioniciListNazivOIB_1">
      <item>, OIB 85821130368</item>
      <item>, OIB 94826819740</item>
      <item>, OIB 46872240631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1968</properties:Characters>
  <properties:Lines>47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2017-12-04T09:29:00Z</dcterms:created>
  <dc:creator>Snježana Markotić Jurić</dc:creator>
  <cp:lastModifiedBy>Snježana Markotić Jurić</cp:lastModifiedBy>
  <cp:lastPrinted>2017-12-04T09:33:00Z</cp:lastPrinted>
  <dcterms:modified xmlns:xsi="http://www.w3.org/2001/XMLSchema-instance" xsi:type="dcterms:W3CDTF">2017-12-05T08:28:00Z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