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bf68717" w14:textId="bf68717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>
        <w:rPr>
          <w:rFonts w:ascii="Times New Roman" w:hAnsi="Times New Roman"/>
          <w:sz w:val="24"/>
          <w:szCs w:val="24"/>
          <w:lang w:val="hr-HR"/>
        </w:rPr>
        <w:t>4786/2019-10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D97922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PETAR SKAKIĆ-BEGIĆ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F16B29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 S I J E K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D9792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Vinogradska 149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D97922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PETAR SKAKIĆ-BEGIĆ, OIB: 13737431969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D97922">
        <w:rPr>
          <w:rFonts w:ascii="Times New Roman" w:hAnsi="Times New Roman"/>
          <w:sz w:val="24"/>
          <w:szCs w:val="24"/>
          <w:lang w:val="hr-HR"/>
        </w:rPr>
        <w:t>15. listopada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1072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0CA4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A0C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0CA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0CA4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0CA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0CA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0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C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C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C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C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4786</izvorni_sadrzaj>
    <derivirana_varijabla naziv="DomainObject.Predmet.Broj_1">4786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24. rujna 2019.</izvorni_sadrzaj>
    <derivirana_varijabla naziv="DomainObject.Predmet.DatumRjesavanja_1">24.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Sp-4786/2019</izvorni_sadrzaj>
    <derivirana_varijabla naziv="DomainObject.Predmet.OznakaBroj_1">Sp-4786/2019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PETAR SKAKIĆ-BEGIĆ</izvorni_sadrzaj>
    <derivirana_varijabla naziv="DomainObject.Predmet.ProtustrankaFormated_1">  PETAR SKAKIĆ-BEGIĆ</derivirana_varijabla>
  </DomainObject.Predmet.ProtustrankaFormated>
  <DomainObject.Predmet.ProtustrankaFormatedOIB>
    <izvorni_sadrzaj>  PETAR SKAKIĆ-BEGIĆ, OIB 13737431969</izvorni_sadrzaj>
    <derivirana_varijabla naziv="DomainObject.Predmet.ProtustrankaFormatedOIB_1">  PETAR SKAKIĆ-BEGIĆ, OIB 13737431969</derivirana_varijabla>
  </DomainObject.Predmet.ProtustrankaFormatedOIB>
  <DomainObject.Predmet.ProtustrankaFormatedWithAdress>
    <izvorni_sadrzaj> PETAR SKAKIĆ-BEGIĆ, VINOGRADSKA 149, 31000 Osijek</izvorni_sadrzaj>
    <derivirana_varijabla naziv="DomainObject.Predmet.ProtustrankaFormatedWithAdress_1"> PETAR SKAKIĆ-BEGIĆ, VINOGRADSKA 149, 31000 Osijek</derivirana_varijabla>
  </DomainObject.Predmet.ProtustrankaFormatedWithAdress>
  <DomainObject.Predmet.ProtustrankaFormatedWithAdressOIB>
    <izvorni_sadrzaj> PETAR SKAKIĆ-BEGIĆ, OIB 13737431969, VINOGRADSKA 149, 31000 Osijek</izvorni_sadrzaj>
    <derivirana_varijabla naziv="DomainObject.Predmet.ProtustrankaFormatedWithAdressOIB_1"> PETAR SKAKIĆ-BEGIĆ, OIB 13737431969, VINOGRADSKA 149, 31000 Osijek</derivirana_varijabla>
  </DomainObject.Predmet.ProtustrankaFormatedWithAdressOIB>
  <DomainObject.Predmet.ProtustrankaWithAdress>
    <izvorni_sadrzaj>PETAR SKAKIĆ-BEGIĆ VINOGRADSKA 149, 31000 Osijek</izvorni_sadrzaj>
    <derivirana_varijabla naziv="DomainObject.Predmet.ProtustrankaWithAdress_1">PETAR SKAKIĆ-BEGIĆ VINOGRADSKA 149, 31000 Osijek</derivirana_varijabla>
  </DomainObject.Predmet.ProtustrankaWithAdress>
  <DomainObject.Predmet.ProtustrankaWithAdressOIB>
    <izvorni_sadrzaj>PETAR SKAKIĆ-BEGIĆ, OIB 13737431969, VINOGRADSKA 149, 31000 Osijek</izvorni_sadrzaj>
    <derivirana_varijabla naziv="DomainObject.Predmet.ProtustrankaWithAdressOIB_1">PETAR SKAKIĆ-BEGIĆ, OIB 13737431969, VINOGRADSKA 149, 31000 Osijek</derivirana_varijabla>
  </DomainObject.Predmet.ProtustrankaWithAdressOIB>
  <DomainObject.Predmet.ProtustrankaNazivFormated>
    <izvorni_sadrzaj>PETAR SKAKIĆ-BEGIĆ</izvorni_sadrzaj>
    <derivirana_varijabla naziv="DomainObject.Predmet.ProtustrankaNazivFormated_1">PETAR SKAKIĆ-BEGIĆ</derivirana_varijabla>
  </DomainObject.Predmet.ProtustrankaNazivFormated>
  <DomainObject.Predmet.ProtustrankaNazivFormatedOIB>
    <izvorni_sadrzaj>PETAR SKAKIĆ-BEGIĆ, OIB 13737431969</izvorni_sadrzaj>
    <derivirana_varijabla naziv="DomainObject.Predmet.ProtustrankaNazivFormatedOIB_1">PETAR SKAKIĆ-BEGIĆ, OIB 13737431969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VODOVOD-OSIJEK d.o.o. za vodoopskrbu i odvodnju; Hrvatska radiotelevizija; GRAD OSIJEK</izvorni_sadrzaj>
    <derivirana_varijabla naziv="DomainObject.Predmet.StrankaFormated_1">  Financijska agencija; VODOVOD-OSIJEK d.o.o. za vodoopskrbu i odvodnju; Hrvatska radiotelevizija; GRAD OSIJEK</derivirana_varijabla>
  </DomainObject.Predmet.StrankaFormated>
  <DomainObject.Predmet.StrankaFormatedOIB>
    <izvorni_sadrzaj>  Financijska agencija, OIB 85821130368; VODOVOD-OSIJEK d.o.o. za vodoopskrbu i odvodnju, OIB 43654507669; Hrvatska radiotelevizija, OIB 68419124305; GRAD OSIJEK, OIB 30050049642</izvorni_sadrzaj>
    <derivirana_varijabla naziv="DomainObject.Predmet.StrankaFormatedOIB_1">  Financijska agencija, OIB 85821130368; VODOVOD-OSIJEK d.o.o. za vodoopskrbu i odvodnju, OIB 43654507669; Hrvatska radiotelevizija, OIB 68419124305; GRAD OSIJEK, OIB 30050049642</derivirana_varijabla>
  </DomainObject.Predmet.StrankaFormatedOIB>
  <DomainObject.Predmet.StrankaFormatedWithAdress>
    <izvorni_sadrzaj> Financijska agencija, Ulica grada Vukovara 70, 10000 Zagreb; VODOVOD-OSIJEK d.o.o. za vodoopskrbu i odvodnju, Poljski Put 1, 31000 Osijek; Hrvatska radiotelevizija, Prisavlje 3, 10000 Zagreb; GRAD OSIJEK, Franje Kuhača 9, 31000 Osijek</izvorni_sadrzaj>
    <derivirana_varijabla naziv="DomainObject.Predmet.StrankaFormatedWithAdress_1"> Financijska agencija, Ulica grada Vukovara 70, 10000 Zagreb; VODOVOD-OSIJEK d.o.o. za vodoopskrbu i odvodnju, Poljski Put 1, 31000 Osijek; Hrvatska radiotelevizija, Prisavlje 3, 10000 Zagreb; GRAD OSIJEK, Franje Kuhača 9, 31000 Osijek</derivirana_varijabla>
  </DomainObject.Predmet.StrankaFormatedWithAdress>
  <DomainObject.Predmet.StrankaFormatedWithAdressOIB>
    <izvorni_sadrzaj> Financijska agencija, OIB 85821130368, Ulica grada Vukovara 70, 10000 Zagreb; VODOVOD-OSIJEK d.o.o. za vodoopskrbu i odvodnju, OIB 43654507669, Poljski Put 1, 31000 Osijek; Hrvatska radiotelevizija, OIB 68419124305, Prisavlje 3, 10000 Zagreb; GRAD OSIJEK, OIB 30050049642, Franje Kuhača 9, 31000 Osijek</izvorni_sadrzaj>
    <derivirana_varijabla naziv="DomainObject.Predmet.StrankaFormatedWithAdressOIB_1"> Financijska agencija, OIB 85821130368, Ulica grada Vukovara 70, 10000 Zagreb; VODOVOD-OSIJEK d.o.o. za vodoopskrbu i odvodnju, OIB 43654507669, Poljski Put 1, 31000 Osijek; Hrvatska radiotelevizija, OIB 68419124305, Prisavlje 3, 10000 Zagreb; GRAD OSIJEK, OIB 30050049642, Franje Kuhača 9, 31000 Osijek</derivirana_varijabla>
  </DomainObject.Predmet.StrankaFormatedWithAdressOIB>
  <DomainObject.Predmet.StrankaWithAdress>
    <izvorni_sadrzaj>Financijska agencija Ulica grada Vukovara 70,10000 Zagreb,VODOVOD-OSIJEK d.o.o. za vodoopskrbu i odvodnju Poljski Put 1,31000 Osijek,Hrvatska radiotelevizija Prisavlje 3,10000 Zagreb,GRAD OSIJEK Franje Kuhača 9,31000 Osijek</izvorni_sadrzaj>
    <derivirana_varijabla naziv="DomainObject.Predmet.StrankaWithAdress_1">Financijska agencija Ulica grada Vukovara 70,10000 Zagreb,VODOVOD-OSIJEK d.o.o. za vodoopskrbu i odvodnju Poljski Put 1,31000 Osijek,Hrvatska radiotelevizija Prisavlje 3,10000 Zagreb,GRAD OSIJEK Franje Kuhača 9,31000 Osijek</derivirana_varijabla>
  </DomainObject.Predmet.StrankaWithAdress>
  <DomainObject.Predmet.StrankaWithAdressOIB>
    <izvorni_sadrzaj>Financijska agencija, OIB 85821130368, Ulica grada Vukovara 70,10000 Zagreb,VODOVOD-OSIJEK d.o.o. za vodoopskrbu i odvodnju, OIB 43654507669, Poljski Put 1,31000 Osijek,Hrvatska radiotelevizija, OIB 68419124305, Prisavlje 3,10000 Zagreb,GRAD OSIJEK, OIB 30050049642, Franje Kuhača 9,31000 Osijek</izvorni_sadrzaj>
    <derivirana_varijabla naziv="DomainObject.Predmet.StrankaWithAdressOIB_1">Financijska agencija, OIB 85821130368, Ulica grada Vukovara 70,10000 Zagreb,VODOVOD-OSIJEK d.o.o. za vodoopskrbu i odvodnju, OIB 43654507669, Poljski Put 1,31000 Osijek,Hrvatska radiotelevizija, OIB 68419124305, Prisavlje 3,10000 Zagreb,GRAD OSIJEK, OIB 30050049642, Franje Kuhača 9,31000 Osijek</derivirana_varijabla>
  </DomainObject.Predmet.StrankaWithAdressOIB>
  <DomainObject.Predmet.StrankaNazivFormated>
    <izvorni_sadrzaj>Financijska agencija,VODOVOD-OSIJEK d.o.o. za vodoopskrbu i odvodnju,Hrvatska radiotelevizija,GRAD OSIJEK</izvorni_sadrzaj>
    <derivirana_varijabla naziv="DomainObject.Predmet.StrankaNazivFormated_1">Financijska agencija,VODOVOD-OSIJEK d.o.o. za vodoopskrbu i odvodnju,Hrvatska radiotelevizija,GRAD OSIJEK</derivirana_varijabla>
  </DomainObject.Predmet.StrankaNazivFormated>
  <DomainObject.Predmet.StrankaNazivFormatedOIB>
    <izvorni_sadrzaj>Financijska agencija, OIB 85821130368,VODOVOD-OSIJEK d.o.o. za vodoopskrbu i odvodnju, OIB 43654507669,Hrvatska radiotelevizija, OIB 68419124305,GRAD OSIJEK, OIB 30050049642</izvorni_sadrzaj>
    <derivirana_varijabla naziv="DomainObject.Predmet.StrankaNazivFormatedOIB_1">Financijska agencija, OIB 85821130368,VODOVOD-OSIJEK d.o.o. za vodoopskrbu i odvodnju, OIB 43654507669,Hrvatska radiotelevizija, OIB 68419124305,GRAD OSIJEK, OIB 30050049642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VODOVOD-OSIJEK d.o.o. za vodoopskrbu i odvodnju</item>
      <item>Hrvatska radiotelevizija</item>
      <item>GRAD OSIJEK</item>
    </izvorni_sadrzaj>
    <derivirana_varijabla naziv="DomainObject.Predmet.StrankaListFormated_1">
      <item>Financijska agencija</item>
      <item>VODOVOD-OSIJEK d.o.o. za vodoopskrbu i odvodnju</item>
      <item>Hrvatska radiotelevizija</item>
      <item>GRAD OSIJEK</item>
    </derivirana_varijabla>
  </DomainObject.Predmet.StrankaListFormated>
  <DomainObject.Predmet.StrankaListFormatedOIB>
    <izvorni_sadrzaj>
      <item>Financijska agencija, OIB 85821130368</item>
      <item>VODOVOD-OSIJEK d.o.o. za vodoopskrbu i odvodnju, OIB 43654507669</item>
      <item>Hrvatska radiotelevizija, OIB 68419124305</item>
      <item>GRAD OSIJEK, OIB 30050049642</item>
    </izvorni_sadrzaj>
    <derivirana_varijabla naziv="DomainObject.Predmet.StrankaListFormatedOIB_1">
      <item>Financijska agencija, OIB 85821130368</item>
      <item>VODOVOD-OSIJEK d.o.o. za vodoopskrbu i odvodnju, OIB 43654507669</item>
      <item>Hrvatska radiotelevizija, OIB 68419124305</item>
      <item>GRAD OSIJEK, OIB 30050049642</item>
    </derivirana_varijabla>
  </DomainObject.Predmet.StrankaListFormatedOIB>
  <DomainObject.Predmet.StrankaListFormatedWithAdress>
    <izvorni_sadrzaj>
      <item>Financijska agencija, Ulica grada Vukovara 70, 10000 Zagreb</item>
      <item>VODOVOD-OSIJEK d.o.o. za vodoopskrbu i odvodnju, Poljski Put 1, 31000 Osijek</item>
      <item>Hrvatska radiotelevizija, Prisavlje 3, 10000 Zagreb</item>
      <item>GRAD OSIJEK, Franje Kuhača 9, 31000 Osijek</item>
    </izvorni_sadrzaj>
    <derivirana_varijabla naziv="DomainObject.Predmet.StrankaListFormatedWithAdress_1">
      <item>Financijska agencija, Ulica grada Vukovara 70, 10000 Zagreb</item>
      <item>VODOVOD-OSIJEK d.o.o. za vodoopskrbu i odvodnju, Poljski Put 1, 31000 Osijek</item>
      <item>Hrvatska radiotelevizija, Prisavlje 3, 10000 Zagreb</item>
      <item>GRAD OSIJEK, Franje Kuhača 9, 31000 Osijek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VODOVOD-OSIJEK d.o.o. za vodoopskrbu i odvodnju, OIB 43654507669, Poljski Put 1, 31000 Osijek</item>
      <item>Hrvatska radiotelevizija, OIB 68419124305, Prisavlje 3, 10000 Zagreb</item>
      <item>GRAD OSIJEK, OIB 30050049642, Franje Kuhača 9, 31000 Osijek</item>
    </izvorni_sadrzaj>
    <derivirana_varijabla naziv="DomainObject.Predmet.StrankaListFormatedWithAdressOIB_1">
      <item>Financijska agencija, OIB 85821130368, Ulica grada Vukovara 70, 10000 Zagreb</item>
      <item>VODOVOD-OSIJEK d.o.o. za vodoopskrbu i odvodnju, OIB 43654507669, Poljski Put 1, 31000 Osijek</item>
      <item>Hrvatska radiotelevizija, OIB 68419124305, Prisavlje 3, 10000 Zagreb</item>
      <item>GRAD OSIJEK, OIB 30050049642, Franje Kuhača 9, 31000 Osijek</item>
    </derivirana_varijabla>
  </DomainObject.Predmet.StrankaListFormatedWithAdressOIB>
  <DomainObject.Predmet.StrankaListNazivFormated>
    <izvorni_sadrzaj>
      <item>Financijska agencija</item>
      <item>VODOVOD-OSIJEK d.o.o. za vodoopskrbu i odvodnju</item>
      <item>Hrvatska radiotelevizija</item>
      <item>GRAD OSIJEK</item>
    </izvorni_sadrzaj>
    <derivirana_varijabla naziv="DomainObject.Predmet.StrankaListNazivFormated_1">
      <item>Financijska agencija</item>
      <item>VODOVOD-OSIJEK d.o.o. za vodoopskrbu i odvodnju</item>
      <item>Hrvatska radiotelevizija</item>
      <item>GRAD OSIJEK</item>
    </derivirana_varijabla>
  </DomainObject.Predmet.StrankaListNazivFormated>
  <DomainObject.Predmet.StrankaListNazivFormatedOIB>
    <izvorni_sadrzaj>
      <item>Financijska agencija, OIB 85821130368</item>
      <item>VODOVOD-OSIJEK d.o.o. za vodoopskrbu i odvodnju, OIB 43654507669</item>
      <item>Hrvatska radiotelevizija, OIB 68419124305</item>
      <item>GRAD OSIJEK, OIB 30050049642</item>
    </izvorni_sadrzaj>
    <derivirana_varijabla naziv="DomainObject.Predmet.StrankaListNazivFormatedOIB_1">
      <item>Financijska agencija, OIB 85821130368</item>
      <item>VODOVOD-OSIJEK d.o.o. za vodoopskrbu i odvodnju, OIB 43654507669</item>
      <item>Hrvatska radiotelevizija, OIB 68419124305</item>
      <item>GRAD OSIJEK, OIB 30050049642</item>
    </derivirana_varijabla>
  </DomainObject.Predmet.StrankaListNazivFormatedOIB>
  <DomainObject.Predmet.ProtuStrankaListFormated>
    <izvorni_sadrzaj>
      <item>PETAR SKAKIĆ-BEGIĆ</item>
    </izvorni_sadrzaj>
    <derivirana_varijabla naziv="DomainObject.Predmet.ProtuStrankaListFormated_1">
      <item>PETAR SKAKIĆ-BEGIĆ</item>
    </derivirana_varijabla>
  </DomainObject.Predmet.ProtuStrankaListFormated>
  <DomainObject.Predmet.ProtuStrankaListFormatedOIB>
    <izvorni_sadrzaj>
      <item>PETAR SKAKIĆ-BEGIĆ, OIB 13737431969</item>
    </izvorni_sadrzaj>
    <derivirana_varijabla naziv="DomainObject.Predmet.ProtuStrankaListFormatedOIB_1">
      <item>PETAR SKAKIĆ-BEGIĆ, OIB 13737431969</item>
    </derivirana_varijabla>
  </DomainObject.Predmet.ProtuStrankaListFormatedOIB>
  <DomainObject.Predmet.ProtuStrankaListFormatedWithAdress>
    <izvorni_sadrzaj>
      <item>PETAR SKAKIĆ-BEGIĆ, VINOGRADSKA 149, 31000 Osijek</item>
    </izvorni_sadrzaj>
    <derivirana_varijabla naziv="DomainObject.Predmet.ProtuStrankaListFormatedWithAdress_1">
      <item>PETAR SKAKIĆ-BEGIĆ, VINOGRADSKA 149, 31000 Osijek</item>
    </derivirana_varijabla>
  </DomainObject.Predmet.ProtuStrankaListFormatedWithAdress>
  <DomainObject.Predmet.ProtuStrankaListFormatedWithAdressOIB>
    <izvorni_sadrzaj>
      <item>PETAR SKAKIĆ-BEGIĆ, OIB 13737431969, VINOGRADSKA 149, 31000 Osijek</item>
    </izvorni_sadrzaj>
    <derivirana_varijabla naziv="DomainObject.Predmet.ProtuStrankaListFormatedWithAdressOIB_1">
      <item>PETAR SKAKIĆ-BEGIĆ, OIB 13737431969, VINOGRADSKA 149, 31000 Osijek</item>
    </derivirana_varijabla>
  </DomainObject.Predmet.ProtuStrankaListFormatedWithAdressOIB>
  <DomainObject.Predmet.ProtuStrankaListNazivFormated>
    <izvorni_sadrzaj>
      <item>PETAR SKAKIĆ-BEGIĆ</item>
    </izvorni_sadrzaj>
    <derivirana_varijabla naziv="DomainObject.Predmet.ProtuStrankaListNazivFormated_1">
      <item>PETAR SKAKIĆ-BEGIĆ</item>
    </derivirana_varijabla>
  </DomainObject.Predmet.ProtuStrankaListNazivFormated>
  <DomainObject.Predmet.ProtuStrankaListNazivFormatedOIB>
    <izvorni_sadrzaj>
      <item>PETAR SKAKIĆ-BEGIĆ, OIB 13737431969</item>
    </izvorni_sadrzaj>
    <derivirana_varijabla naziv="DomainObject.Predmet.ProtuStrankaListNazivFormatedOIB_1">
      <item>PETAR SKAKIĆ-BEGIĆ, OIB 13737431969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PETAR SKAKIĆ-BEGIĆ</izvorni_sadrzaj>
    <derivirana_varijabla naziv="DomainObject.Predmet.ProtustrankaIDrugi_1">PETAR SKAKIĆ-BEGIĆ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PETAR SKAKIĆ-BEGIĆ, OIB 13737431969, VINOGRADSKA 149, 31000 Osijek</izvorni_sadrzaj>
    <derivirana_varijabla naziv="DomainObject.Predmet.ProtustrankaIDrugiAdressOIB_1">PETAR SKAKIĆ-BEGIĆ, OIB 13737431969, VINOGRADSKA 149,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2019.</izvorni_sadrzaj>
    <derivirana_varijabla naziv="DomainObject.Predmet.OdlukaRjesenje.DatumDonosenjaOdluke_1">24.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Sp-4786/2019-7</izvorni_sadrzaj>
    <derivirana_varijabla naziv="DomainObject.Predmet.OdlukaRjesenje.Oznaka_1">Sp-4786/2019-7</derivirana_varijabla>
  </DomainObject.Predmet.OdlukaRjesenje.Oznaka>
  <DomainObject.Predmet.SudioniciListNaziv>
    <izvorni_sadrzaj>
      <item>PETAR SKAKIĆ-BEGIĆ</item>
      <item>Financijska agencija</item>
      <item>VODOVOD-OSIJEK d.o.o. za vodoopskrbu i odvodnju</item>
      <item>Hrvatska radiotelevizija</item>
      <item>GRAD OSIJEK</item>
    </izvorni_sadrzaj>
    <derivirana_varijabla naziv="DomainObject.Predmet.SudioniciListNaziv_1">
      <item>PETAR SKAKIĆ-BEGIĆ</item>
      <item>Financijska agencija</item>
      <item>VODOVOD-OSIJEK d.o.o. za vodoopskrbu i odvodnju</item>
      <item>Hrvatska radiotelevizija</item>
      <item>GRAD OSIJEK</item>
    </derivirana_varijabla>
  </DomainObject.Predmet.SudioniciListNaziv>
  <DomainObject.Predmet.SudioniciListAdressOIB>
    <izvorni_sadrzaj>
      <item>PETAR SKAKIĆ-BEGIĆ, OIB 13737431969, VINOGRADSKA 149,31000 Osijek</item>
      <item>Financijska agencija, OIB 85821130368, Ulica grada Vukovara 70,10000 Zagreb</item>
      <item>VODOVOD-OSIJEK d.o.o. za vodoopskrbu i odvodnju, OIB 43654507669, Poljski Put 1,31000 Osijek</item>
      <item>Hrvatska radiotelevizija, OIB 68419124305, Prisavlje 3,10000 Zagreb</item>
      <item>GRAD OSIJEK, OIB 30050049642, Franje Kuhača 9,31000 Osijek</item>
    </izvorni_sadrzaj>
    <derivirana_varijabla naziv="DomainObject.Predmet.SudioniciListAdressOIB_1">
      <item>PETAR SKAKIĆ-BEGIĆ, OIB 13737431969, VINOGRADSKA 149,31000 Osijek</item>
      <item>Financijska agencija, OIB 85821130368, Ulica grada Vukovara 70,10000 Zagreb</item>
      <item>VODOVOD-OSIJEK d.o.o. za vodoopskrbu i odvodnju, OIB 43654507669, Poljski Put 1,31000 Osijek</item>
      <item>Hrvatska radiotelevizija, OIB 68419124305, Prisavlje 3,10000 Zagreb</item>
      <item>GRAD OSIJEK, OIB 30050049642, Franje Kuhača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13737431969</item>
      <item>, OIB 85821130368</item>
      <item>, OIB 43654507669</item>
      <item>, OIB 68419124305</item>
      <item>, OIB 30050049642</item>
    </izvorni_sadrzaj>
    <derivirana_varijabla naziv="DomainObject.Predmet.SudioniciListNazivOIB_1">
      <item>, OIB 13737431969</item>
      <item>, OIB 85821130368</item>
      <item>, OIB 43654507669</item>
      <item>, OIB 68419124305</item>
      <item>, OIB 30050049642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2019.</izvorni_sadrzaj>
    <derivirana_varijabla naziv="DomainObject.PredzadnjaOdlukaIzPredmeta.DatumDonosenjaOdluke_1">30. travnja 2019.</derivirana_varijabla>
  </DomainObject.PredzadnjaOdlukaIzPredmeta.DatumDonosenjaOdluke>
  <DomainObject.PredzadnjaOdlukaIzPredmeta.Oznaka>
    <izvorni_sadrzaj>Sp-4786/2019-2</izvorni_sadrzaj>
    <derivirana_varijabla naziv="DomainObject.PredzadnjaOdlukaIzPredmeta.Oznaka_1">Sp-4786/2019-2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864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2019-10-15T06:09:00Z</dcterms:created>
  <dc:creator>Sanela Maričić</dc:creator>
  <cp:lastModifiedBy>Ljiljana Dubovečak</cp:lastModifiedBy>
  <cp:lastPrinted>2019-10-15T06:09:00Z</cp:lastPrinted>
  <dcterms:modified xmlns:xsi="http://www.w3.org/2001/XMLSchema-instance" xsi:type="dcterms:W3CDTF">2019-10-15T06:10:00Z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- 4786-19.docx)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