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629c" w14:paraId="9bf629c" w:rsidRDefault="00014ABC" w:rsidP="00014ABC" w:rsidR="00014ABC" w:rsidRPr="00014ABC">
      <w:pPr>
        <w:ind w:firstLine="708"/>
        <w15:collapsed w:val="false"/>
      </w:pPr>
      <w:bookmarkStart w:name="_GoBack" w:id="0"/>
      <w:bookmarkEnd w:id="0"/>
      <w:r w:rsidRPr="00014ABC"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4ABC" w:rsidP="00014ABC" w:rsidR="00014ABC" w:rsidRPr="00014ABC">
      <w:r w:rsidRPr="00014ABC">
        <w:rPr>
          <w:rFonts w:eastAsia="MS Mincho"/>
          <w:szCs w:val="24"/>
        </w:rPr>
        <w:t>REPUBLIKA HRVATSKA</w:t>
      </w:r>
    </w:p>
    <w:p w:rsidRDefault="00014ABC" w:rsidP="00014ABC" w:rsidR="00014ABC" w:rsidRPr="00014ABC">
      <w:r w:rsidRPr="00014ABC">
        <w:rPr>
          <w:rFonts w:eastAsia="MS Mincho"/>
          <w:szCs w:val="24"/>
        </w:rPr>
        <w:t>TRGOVAČKI SUD U RIJECI</w:t>
      </w:r>
    </w:p>
    <w:p w:rsidRDefault="00014ABC" w:rsidP="00014ABC" w:rsidR="00014ABC" w:rsidRPr="00014ABC">
      <w:pPr>
        <w:rPr>
          <w:rFonts w:eastAsia="MS Mincho"/>
          <w:szCs w:val="24"/>
        </w:rPr>
      </w:pPr>
      <w:r w:rsidRPr="00014ABC">
        <w:rPr>
          <w:rFonts w:eastAsia="MS Mincho"/>
          <w:szCs w:val="24"/>
        </w:rPr>
        <w:t xml:space="preserve">      Rijeka, Zadarska 1 i 3</w:t>
      </w:r>
    </w:p>
    <w:p w:rsidRDefault="00014ABC" w:rsidP="00014ABC" w:rsidR="00014ABC" w:rsidRPr="00014ABC"/>
    <w:p w:rsidRDefault="00014ABC" w:rsidP="00014ABC" w:rsidR="00014ABC" w:rsidRPr="00014ABC">
      <w:pPr>
        <w:jc w:val="right"/>
      </w:pPr>
      <w:r w:rsidRPr="00014ABC">
        <w:t>Poslovni broj 14. St-889/2016-15</w:t>
      </w:r>
    </w:p>
    <w:p w:rsidRDefault="00014ABC" w:rsidP="00014ABC" w:rsidR="00014ABC" w:rsidRPr="00014ABC">
      <w:pPr>
        <w:jc w:val="center"/>
        <w:rPr>
          <w:bCs/>
        </w:rPr>
      </w:pPr>
      <w:r w:rsidRPr="00014ABC">
        <w:tab/>
      </w:r>
      <w:r w:rsidRPr="00014ABC">
        <w:tab/>
      </w:r>
    </w:p>
    <w:p w:rsidRDefault="00014ABC" w:rsidP="00014ABC" w:rsidR="00014ABC" w:rsidRPr="00014ABC">
      <w:pPr>
        <w:jc w:val="right"/>
      </w:pPr>
      <w:r w:rsidRPr="00014ABC">
        <w:t xml:space="preserve">   </w:t>
      </w:r>
      <w:r w:rsidRPr="00014ABC">
        <w:tab/>
      </w:r>
      <w:r w:rsidRPr="00014ABC">
        <w:tab/>
      </w:r>
      <w:r w:rsidRPr="00014ABC">
        <w:tab/>
      </w:r>
      <w:r w:rsidRPr="00014ABC">
        <w:tab/>
      </w:r>
      <w:r w:rsidRPr="00014ABC">
        <w:tab/>
      </w:r>
      <w:r w:rsidRPr="00014ABC">
        <w:tab/>
      </w:r>
    </w:p>
    <w:p w:rsidRDefault="00014ABC" w:rsidP="00014ABC" w:rsidR="00014ABC" w:rsidRPr="00014ABC">
      <w:pPr>
        <w:jc w:val="center"/>
        <w:rPr>
          <w:bCs/>
        </w:rPr>
      </w:pPr>
      <w:r w:rsidRPr="00014ABC">
        <w:rPr>
          <w:bCs/>
        </w:rPr>
        <w:t>R E P U B L I K A   H R V A T S K A</w:t>
      </w:r>
    </w:p>
    <w:p w:rsidRDefault="00014ABC" w:rsidP="00014ABC" w:rsidR="00014ABC" w:rsidRPr="00014ABC">
      <w:pPr>
        <w:jc w:val="center"/>
        <w:rPr>
          <w:bCs/>
        </w:rPr>
      </w:pPr>
      <w:r w:rsidRPr="00014ABC">
        <w:rPr>
          <w:bCs/>
        </w:rPr>
        <w:t>R J E Š E N J E</w:t>
      </w:r>
    </w:p>
    <w:p w:rsidRDefault="00014ABC" w:rsidP="00014ABC" w:rsidR="00014ABC" w:rsidRPr="00014ABC">
      <w:pPr>
        <w:jc w:val="center"/>
      </w:pPr>
    </w:p>
    <w:p w:rsidRDefault="00014ABC" w:rsidP="00014ABC" w:rsidR="00014ABC" w:rsidRPr="00014ABC">
      <w:pPr>
        <w:jc w:val="both"/>
      </w:pPr>
      <w:r w:rsidRPr="00014ABC">
        <w:tab/>
      </w:r>
      <w:r w:rsidRPr="00014ABC">
        <w:tab/>
        <w:t xml:space="preserve">Trgovački sud u Rijeci, po sucu Veri Jelenović, u stečajnom predmetu nad dužnikom </w:t>
      </w:r>
      <w:r w:rsidRPr="00014ABC">
        <w:rPr>
          <w:bCs/>
        </w:rPr>
        <w:t>NANOSYSTEM</w:t>
      </w:r>
      <w:r w:rsidRPr="00014ABC">
        <w:t xml:space="preserve"> jednostavno društvo s ograničenom odgovornošću za servis elektronike, informatičke usluge i ugostiteljstvo u stečaju Rijeka, Vrlije 5, OIB: 45095342679, MBS: 040349814, dana 29. siječnja 2018. </w:t>
      </w:r>
    </w:p>
    <w:p w:rsidRDefault="00014ABC" w:rsidP="00014ABC" w:rsidR="00014ABC" w:rsidRPr="00014ABC">
      <w:pPr>
        <w:jc w:val="both"/>
      </w:pPr>
    </w:p>
    <w:p w:rsidRDefault="00014ABC" w:rsidP="00014ABC" w:rsidR="00014ABC" w:rsidRPr="00014ABC">
      <w:pPr>
        <w:jc w:val="center"/>
        <w:rPr>
          <w:bCs/>
        </w:rPr>
      </w:pPr>
      <w:r w:rsidRPr="00014ABC">
        <w:rPr>
          <w:bCs/>
        </w:rPr>
        <w:t>r i j e š i o  j e</w:t>
      </w:r>
    </w:p>
    <w:p w:rsidRDefault="00014ABC" w:rsidP="00014ABC" w:rsidR="00014ABC" w:rsidRPr="00014ABC">
      <w:pPr>
        <w:jc w:val="both"/>
      </w:pPr>
      <w:r w:rsidRPr="00014ABC">
        <w:tab/>
      </w:r>
      <w:r w:rsidRPr="00014ABC">
        <w:tab/>
      </w:r>
    </w:p>
    <w:p w:rsidRDefault="00014ABC" w:rsidP="00014ABC" w:rsidR="00014ABC" w:rsidRPr="00014ABC">
      <w:pPr>
        <w:jc w:val="both"/>
      </w:pPr>
      <w:r w:rsidRPr="00014ABC">
        <w:t xml:space="preserve">    </w:t>
      </w:r>
      <w:r w:rsidRPr="00014ABC">
        <w:tab/>
        <w:t xml:space="preserve">Određuje se naknada stvarnih troškova privremenog stečajnog upravitelja Slavka Štambuka, OIB: 28699356177, Prvog maja 3, Rijeka u iznosu od 53,60 kn neto. </w:t>
      </w:r>
    </w:p>
    <w:p w:rsidRDefault="00014ABC" w:rsidP="00014ABC" w:rsidR="00014ABC" w:rsidRPr="00014ABC">
      <w:pPr>
        <w:jc w:val="both"/>
      </w:pPr>
      <w:r w:rsidRPr="00014ABC">
        <w:t xml:space="preserve">    </w:t>
      </w:r>
    </w:p>
    <w:p w:rsidRDefault="00014ABC" w:rsidP="00014ABC" w:rsidR="00014ABC" w:rsidRPr="00014ABC">
      <w:pPr>
        <w:jc w:val="center"/>
        <w:rPr>
          <w:bCs/>
        </w:rPr>
      </w:pPr>
      <w:r w:rsidRPr="00014ABC">
        <w:rPr>
          <w:bCs/>
        </w:rPr>
        <w:t>Obrazloženje</w:t>
      </w:r>
    </w:p>
    <w:p w:rsidRDefault="00014ABC" w:rsidP="00014ABC" w:rsidR="00014ABC" w:rsidRPr="00014ABC">
      <w:pPr>
        <w:jc w:val="both"/>
      </w:pPr>
      <w:r w:rsidRPr="00014ABC">
        <w:rPr>
          <w:bCs/>
        </w:rPr>
        <w:tab/>
        <w:t xml:space="preserve">Privremeni stečajni upravitelj je dana 11. siječnja 2018. podnio zahtjev za naknadu stvarnih troškova u iznosu od 53,60 kn </w:t>
      </w:r>
      <w:r w:rsidRPr="00014ABC">
        <w:t xml:space="preserve"> i to za potvrdu Financijske agencije.</w:t>
      </w:r>
      <w:r w:rsidRPr="00014ABC">
        <w:tab/>
      </w:r>
      <w:r w:rsidRPr="00014ABC">
        <w:tab/>
      </w:r>
    </w:p>
    <w:p w:rsidRDefault="00014ABC" w:rsidP="00014ABC" w:rsidR="00014ABC" w:rsidRPr="00014ABC">
      <w:pPr>
        <w:jc w:val="both"/>
      </w:pPr>
      <w:r w:rsidRPr="00014ABC">
        <w:tab/>
        <w:t>Sud je ocijenio i uvidom u dokumentaciju priloženu navedenom zahtjevu stečajnog upravitelja (račun Financijske agencije i računi Hrvatske pošte  na listu 38 spisa) da su nastali stvarni troškovi stečajnog upravitelja u iznosu od 53,60 kn neto u prethodnom postupku opravdani i realni.</w:t>
      </w:r>
    </w:p>
    <w:p w:rsidRDefault="00014ABC" w:rsidP="00014ABC" w:rsidR="00014ABC" w:rsidRPr="00014ABC">
      <w:pPr>
        <w:jc w:val="both"/>
      </w:pPr>
      <w:r w:rsidRPr="00014ABC">
        <w:tab/>
        <w:t xml:space="preserve">Slijedom navedenog, a na temelju čl. 94. st. 1., 2. i 3. Stečajnog zakona </w:t>
      </w:r>
      <w:r w:rsidRPr="00014ABC">
        <w:rPr>
          <w:bCs/>
        </w:rPr>
        <w:t>(objavljen u NN 71/15, 104/17)</w:t>
      </w:r>
      <w:r w:rsidRPr="00014ABC">
        <w:t xml:space="preserve"> valjalo je riješiti kao u izreci.</w:t>
      </w:r>
    </w:p>
    <w:p w:rsidRDefault="00014ABC" w:rsidP="00014ABC" w:rsidR="00014ABC" w:rsidRPr="00014ABC">
      <w:pPr>
        <w:jc w:val="both"/>
        <w:rPr>
          <w:bCs/>
        </w:rPr>
      </w:pPr>
      <w:r w:rsidRPr="00014ABC">
        <w:rPr>
          <w:bCs/>
        </w:rPr>
        <w:tab/>
      </w:r>
      <w:r w:rsidRPr="00014ABC">
        <w:rPr>
          <w:bCs/>
        </w:rPr>
        <w:tab/>
      </w:r>
      <w:r w:rsidRPr="00014ABC">
        <w:rPr>
          <w:bCs/>
        </w:rPr>
        <w:tab/>
      </w:r>
      <w:r w:rsidRPr="00014ABC">
        <w:rPr>
          <w:bCs/>
        </w:rPr>
        <w:tab/>
      </w:r>
    </w:p>
    <w:p w:rsidRDefault="00014ABC" w:rsidP="00014ABC" w:rsidR="00014ABC" w:rsidRPr="00014ABC">
      <w:pPr>
        <w:jc w:val="center"/>
        <w:rPr>
          <w:bCs/>
        </w:rPr>
      </w:pPr>
      <w:r w:rsidRPr="00014ABC">
        <w:rPr>
          <w:bCs/>
        </w:rPr>
        <w:t xml:space="preserve">Rijeka, 29. siječnja </w:t>
      </w:r>
      <w:r w:rsidRPr="00014ABC">
        <w:t>2018</w:t>
      </w:r>
      <w:r w:rsidRPr="00014ABC">
        <w:rPr>
          <w:bCs/>
        </w:rPr>
        <w:t>.</w:t>
      </w:r>
    </w:p>
    <w:p w:rsidRDefault="00014ABC" w:rsidP="00014ABC" w:rsidR="00014ABC" w:rsidRPr="00014ABC">
      <w:pPr>
        <w:jc w:val="center"/>
        <w:rPr>
          <w:bCs/>
        </w:rPr>
      </w:pPr>
    </w:p>
    <w:p w:rsidRDefault="00014ABC" w:rsidP="00014ABC" w:rsidR="00014ABC" w:rsidRPr="00014ABC">
      <w:pPr>
        <w:jc w:val="center"/>
        <w:rPr>
          <w:bCs/>
        </w:rPr>
      </w:pPr>
    </w:p>
    <w:p w:rsidRDefault="00014ABC" w:rsidP="00014ABC" w:rsidR="00014ABC" w:rsidRPr="00014ABC">
      <w:pPr>
        <w:jc w:val="both"/>
      </w:pPr>
      <w:r w:rsidRPr="00014ABC">
        <w:tab/>
      </w:r>
      <w:r w:rsidRPr="00014ABC">
        <w:tab/>
      </w:r>
      <w:r w:rsidRPr="00014ABC">
        <w:tab/>
      </w:r>
      <w:r w:rsidRPr="00014ABC">
        <w:tab/>
      </w:r>
      <w:r w:rsidRPr="00014ABC">
        <w:tab/>
      </w:r>
      <w:r w:rsidRPr="00014ABC">
        <w:tab/>
      </w:r>
      <w:r w:rsidRPr="00014ABC">
        <w:tab/>
        <w:t xml:space="preserve">                Sudac</w:t>
      </w:r>
    </w:p>
    <w:p w:rsidRDefault="00014ABC" w:rsidP="00014ABC" w:rsidR="00014ABC" w:rsidRPr="00014ABC">
      <w:pPr>
        <w:jc w:val="both"/>
      </w:pPr>
      <w:r w:rsidRPr="00014ABC">
        <w:tab/>
      </w:r>
      <w:r w:rsidRPr="00014ABC">
        <w:tab/>
      </w:r>
      <w:r w:rsidRPr="00014ABC">
        <w:tab/>
      </w:r>
      <w:r w:rsidRPr="00014ABC">
        <w:tab/>
      </w:r>
      <w:r w:rsidRPr="00014ABC">
        <w:tab/>
      </w:r>
      <w:r w:rsidRPr="00014ABC">
        <w:tab/>
      </w:r>
      <w:r w:rsidRPr="00014ABC">
        <w:tab/>
        <w:t xml:space="preserve">          Vera Jelenović</w:t>
      </w:r>
    </w:p>
    <w:p w:rsidRDefault="00014ABC" w:rsidP="00014ABC" w:rsidR="00014ABC" w:rsidRPr="00014ABC">
      <w:pPr>
        <w:jc w:val="both"/>
      </w:pPr>
    </w:p>
    <w:p w:rsidRDefault="00014ABC" w:rsidP="00014ABC" w:rsidR="00014ABC" w:rsidRPr="00014ABC">
      <w:pPr>
        <w:jc w:val="both"/>
      </w:pPr>
    </w:p>
    <w:p w:rsidRDefault="00014ABC" w:rsidP="00014ABC" w:rsidR="00014ABC" w:rsidRPr="00014ABC">
      <w:pPr>
        <w:jc w:val="both"/>
        <w:rPr>
          <w:bCs/>
        </w:rPr>
      </w:pPr>
      <w:r w:rsidRPr="00014ABC">
        <w:rPr>
          <w:bCs/>
        </w:rPr>
        <w:t>UPUTA O PRAVNOM LIJEKU:</w:t>
      </w:r>
    </w:p>
    <w:p w:rsidRDefault="00014ABC" w:rsidP="00014ABC" w:rsidR="00014ABC" w:rsidRPr="00014ABC">
      <w:pPr>
        <w:ind w:firstLine="720"/>
        <w:jc w:val="both"/>
        <w:rPr>
          <w:bCs/>
        </w:rPr>
      </w:pPr>
      <w:r w:rsidRPr="00014ABC">
        <w:rPr>
          <w:bCs/>
        </w:rPr>
        <w:t xml:space="preserve">Protiv ovog rješenja pravo na žalbu imaju </w:t>
      </w:r>
      <w:r w:rsidRPr="00014ABC">
        <w:t>stečajni upravitelj, dužnik pojedinac i svaki stečajni vjerovnik</w:t>
      </w:r>
      <w:r w:rsidRPr="00014ABC"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D930A1" w:rsidR="00D930A1" w:rsidRPr="00014ABC"/>
    <w:sectPr w:rsidR="00D930A1" w:rsidRPr="00014AB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ABC"/>
    <w:rsid w:val="00014ABC"/>
    <w:rsid w:val="0096315D"/>
    <w:rsid w:val="00D9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AB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4A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4A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1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1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1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1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AB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4A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4A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1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1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1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1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129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NANOSYSTEM j.d.o.o.</izvorni_sadrzaj>
    <derivirana_varijabla naziv="DomainObject.Predmet.ProtustrankaFormated_1">  NANOSYSTEM j.d.o.o.</derivirana_varijabla>
  </DomainObject.Predmet.ProtustrankaFormated>
  <DomainObject.Predmet.ProtustrankaFormatedOIB>
    <izvorni_sadrzaj>  NANOSYSTEM j.d.o.o., OIB 45095342679</izvorni_sadrzaj>
    <derivirana_varijabla naziv="DomainObject.Predmet.ProtustrankaFormatedOIB_1">  NANOSYSTEM j.d.o.o., OIB 45095342679</derivirana_varijabla>
  </DomainObject.Predmet.ProtustrankaFormatedOIB>
  <DomainObject.Predmet.ProtustrankaFormatedWithAdress>
    <izvorni_sadrzaj> NANOSYSTEM j.d.o.o., Vrlije 5, 51000 Rijeka</izvorni_sadrzaj>
    <derivirana_varijabla naziv="DomainObject.Predmet.ProtustrankaFormatedWithAdress_1"> NANOSYSTEM j.d.o.o., Vrlije 5, 51000 Rijeka</derivirana_varijabla>
  </DomainObject.Predmet.ProtustrankaFormatedWithAdress>
  <DomainObject.Predmet.ProtustrankaFormatedWithAdressOIB>
    <izvorni_sadrzaj> NANOSYSTEM j.d.o.o., OIB 45095342679, Vrlije 5, 51000 Rijeka</izvorni_sadrzaj>
    <derivirana_varijabla naziv="DomainObject.Predmet.ProtustrankaFormatedWithAdressOIB_1"> NANOSYSTEM j.d.o.o., OIB 45095342679, Vrlije 5, 51000 Rijeka</derivirana_varijabla>
  </DomainObject.Predmet.ProtustrankaFormatedWithAdressOIB>
  <DomainObject.Predmet.ProtustrankaWithAdress>
    <izvorni_sadrzaj>NANOSYSTEM j.d.o.o. Vrlije 5, 51000 Rijeka</izvorni_sadrzaj>
    <derivirana_varijabla naziv="DomainObject.Predmet.ProtustrankaWithAdress_1">NANOSYSTEM j.d.o.o. Vrlije 5, 51000 Rijeka</derivirana_varijabla>
  </DomainObject.Predmet.ProtustrankaWithAdress>
  <DomainObject.Predmet.ProtustrankaWithAdressOIB>
    <izvorni_sadrzaj>NANOSYSTEM j.d.o.o., OIB 45095342679, Vrlije 5, 51000 Rijeka</izvorni_sadrzaj>
    <derivirana_varijabla naziv="DomainObject.Predmet.ProtustrankaWithAdressOIB_1">NANOSYSTEM j.d.o.o., OIB 45095342679, Vrlije 5, 51000 Rijeka</derivirana_varijabla>
  </DomainObject.Predmet.ProtustrankaWithAdressOIB>
  <DomainObject.Predmet.ProtustrankaNazivFormated>
    <izvorni_sadrzaj>NANOSYSTEM j.d.o.o.</izvorni_sadrzaj>
    <derivirana_varijabla naziv="DomainObject.Predmet.ProtustrankaNazivFormated_1">NANOSYSTEM j.d.o.o.</derivirana_varijabla>
  </DomainObject.Predmet.ProtustrankaNazivFormated>
  <DomainObject.Predmet.ProtustrankaNazivFormatedOIB>
    <izvorni_sadrzaj>NANOSYSTEM j.d.o.o., OIB 45095342679</izvorni_sadrzaj>
    <derivirana_varijabla naziv="DomainObject.Predmet.ProtustrankaNazivFormatedOIB_1">NANOSYSTEM j.d.o.o., OIB 45095342679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NANOSYSTEM j.d.o.o.</item>
    </izvorni_sadrzaj>
    <derivirana_varijabla naziv="DomainObject.Predmet.ProtuStrankaListFormated_1">
      <item>NANOSYSTEM j.d.o.o.</item>
    </derivirana_varijabla>
  </DomainObject.Predmet.ProtuStrankaListFormated>
  <DomainObject.Predmet.ProtuStrankaListFormatedOIB>
    <izvorni_sadrzaj>
      <item>NANOSYSTEM j.d.o.o., OIB 45095342679</item>
    </izvorni_sadrzaj>
    <derivirana_varijabla naziv="DomainObject.Predmet.ProtuStrankaListFormatedOIB_1">
      <item>NANOSYSTEM j.d.o.o., OIB 45095342679</item>
    </derivirana_varijabla>
  </DomainObject.Predmet.ProtuStrankaListFormatedOIB>
  <DomainObject.Predmet.ProtuStrankaListFormatedWithAdress>
    <izvorni_sadrzaj>
      <item>NANOSYSTEM j.d.o.o., Vrlije 5, 51000 Rijeka</item>
    </izvorni_sadrzaj>
    <derivirana_varijabla naziv="DomainObject.Predmet.ProtuStrankaListFormatedWithAdress_1">
      <item>NANOSYSTEM j.d.o.o., Vrlije 5, 51000 Rijeka</item>
    </derivirana_varijabla>
  </DomainObject.Predmet.ProtuStrankaListFormatedWithAdress>
  <DomainObject.Predmet.ProtuStrankaListFormatedWithAdressOIB>
    <izvorni_sadrzaj>
      <item>NANOSYSTEM j.d.o.o., OIB 45095342679, Vrlije 5, 51000 Rijeka</item>
    </izvorni_sadrzaj>
    <derivirana_varijabla naziv="DomainObject.Predmet.ProtuStrankaListFormatedWithAdressOIB_1">
      <item>NANOSYSTEM j.d.o.o., OIB 45095342679, Vrlije 5, 51000 Rijeka</item>
    </derivirana_varijabla>
  </DomainObject.Predmet.ProtuStrankaListFormatedWithAdressOIB>
  <DomainObject.Predmet.ProtuStrankaListNazivFormated>
    <izvorni_sadrzaj>
      <item>NANOSYSTEM j.d.o.o.</item>
    </izvorni_sadrzaj>
    <derivirana_varijabla naziv="DomainObject.Predmet.ProtuStrankaListNazivFormated_1">
      <item>NANOSYSTEM j.d.o.o.</item>
    </derivirana_varijabla>
  </DomainObject.Predmet.ProtuStrankaListNazivFormated>
  <DomainObject.Predmet.ProtuStrankaListNazivFormatedOIB>
    <izvorni_sadrzaj>
      <item>NANOSYSTEM j.d.o.o., OIB 45095342679</item>
    </izvorni_sadrzaj>
    <derivirana_varijabla naziv="DomainObject.Predmet.ProtuStrankaListNazivFormatedOIB_1">
      <item>NANOSYSTEM j.d.o.o., OIB 45095342679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NANOSYSTEM j.d.o.o.</izvorni_sadrzaj>
    <derivirana_varijabla naziv="DomainObject.Predmet.ProtustrankaIDrugi_1">NANOSYSTEM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NANOSYSTEM j.d.o.o., OIB 45095342679, Vrlije 5, 51000 Rijeka</izvorni_sadrzaj>
    <derivirana_varijabla naziv="DomainObject.Predmet.ProtustrankaIDrugiAdressOIB_1">NANOSYSTEM j.d.o.o., OIB 45095342679, Vrlije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>20. lipnja 2017.</izvorni_sadrzaj>
    <derivirana_varijabla naziv="DomainObject.Predmet.OdlukaRjesenje.DatumPravomocnosti_1">20. lipnja 2017.</derivirana_varijabla>
  </DomainObject.Predmet.OdlukaRjesenje.DatumPravomocnosti>
  <DomainObject.Predmet.OdlukaRjesenje.Oznaka>
    <izvorni_sadrzaj>St-889/2016-10</izvorni_sadrzaj>
    <derivirana_varijabla naziv="DomainObject.Predmet.OdlukaRjesenje.Oznaka_1">St-889/2016-10</derivirana_varijabla>
  </DomainObject.Predmet.OdlukaRjesenje.Oznaka>
  <DomainObject.Predmet.SudioniciListNaziv>
    <izvorni_sadrzaj>
      <item>FINA  Rijeka</item>
      <item>NANOSYSTEM j.d.o.o.</item>
    </izvorni_sadrzaj>
    <derivirana_varijabla naziv="DomainObject.Predmet.SudioniciListNaziv_1">
      <item>FINA  Rijeka</item>
      <item>NANOSYSTEM j.d.o.o.</item>
    </derivirana_varijabla>
  </DomainObject.Predmet.SudioniciListNaziv>
  <DomainObject.Predmet.SudioniciListAdressOIB>
    <izvorni_sadrzaj>
      <item>FINA  Rijeka, OIB 85821130368, Frana Kurelca 8,51000 Rijeka</item>
      <item>NANOSYSTEM j.d.o.o., OIB 45095342679, Vrlije 5,51000 Rijeka</item>
    </izvorni_sadrzaj>
    <derivirana_varijabla naziv="DomainObject.Predmet.SudioniciListAdressOIB_1">
      <item>FINA  Rijeka, OIB 85821130368, Frana Kurelca 8,51000 Rijeka</item>
      <item>NANOSYSTEM j.d.o.o., OIB 45095342679, Vrlije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45095342679</item>
    </izvorni_sadrzaj>
    <derivirana_varijabla naziv="DomainObject.Predmet.SudioniciListNazivOIB_1">
      <item>, OIB 85821130368</item>
      <item>, OIB 45095342679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1403</properties:Characters>
  <properties:Lines>44</properties:Lines>
  <properties:Paragraphs>18</properties:Paragraphs>
  <properties:TotalTime>2</properties:TotalTime>
  <properties:ScaleCrop>false</properties:ScaleCrop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2018-01-29T08:58:00Z</dcterms:created>
  <dc:creator>Danijela Fumić</dc:creator>
  <cp:lastModifiedBy>Danijela Fumić</cp:lastModifiedBy>
  <dcterms:modified xmlns:xsi="http://www.w3.org/2001/XMLSchema-instance" xsi:type="dcterms:W3CDTF">2018-01-29T09:00:00Z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