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79b9" w14:paraId="e2e79b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2774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774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774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774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774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774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St-1907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774F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L.I.F.E. EDUKACIJA d.o.o.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C2774F" w:rsidRPr="00C2774F">
        <w:t xml:space="preserve"> </w:t>
      </w:r>
      <w:r w:rsidR="00C2774F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080539886</w:t>
      </w:r>
      <w:r w:rsidR="00741848" w:rsidRPr="00741848"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2774F" w:rsidRPr="00C2774F">
        <w:t xml:space="preserve"> </w:t>
      </w:r>
      <w:r w:rsidR="00C2774F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28246434426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E5400" w:rsidRPr="00DE5400">
        <w:t xml:space="preserve"> </w:t>
      </w:r>
      <w:r w:rsidR="00234459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L.I.F.E. EDUKACIJA d.o.o.</w:t>
      </w:r>
      <w:r w:rsidR="002344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3445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34459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34</w:t>
      </w:r>
      <w:r w:rsidR="0023445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234459" w:rsidRPr="00C2774F">
        <w:t xml:space="preserve"> </w:t>
      </w:r>
      <w:r w:rsidR="00234459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080539886</w:t>
      </w:r>
      <w:r w:rsidR="00234459" w:rsidRPr="00741848">
        <w:t xml:space="preserve"> </w:t>
      </w:r>
      <w:r w:rsidR="0023445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34459" w:rsidRPr="00C2774F">
        <w:t xml:space="preserve"> </w:t>
      </w:r>
      <w:r w:rsidR="00234459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28246434426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234459" w:rsidRPr="002344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34459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L.I.F.E. EDUKACIJA d.o.o.</w:t>
      </w:r>
      <w:r w:rsidR="002344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3445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34459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34</w:t>
      </w:r>
      <w:r w:rsidR="0023445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234459" w:rsidRPr="00C2774F">
        <w:t xml:space="preserve"> </w:t>
      </w:r>
      <w:r w:rsidR="00234459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080539886</w:t>
      </w:r>
      <w:r w:rsidR="002344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3445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234459" w:rsidRPr="00C2774F">
        <w:t xml:space="preserve"> </w:t>
      </w:r>
      <w:r w:rsidR="00234459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28246434426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A30B77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34459"/>
    <w:rsid w:val="002B5FFE"/>
    <w:rsid w:val="003A1F20"/>
    <w:rsid w:val="00604F51"/>
    <w:rsid w:val="00741848"/>
    <w:rsid w:val="007659BE"/>
    <w:rsid w:val="007E7B9C"/>
    <w:rsid w:val="009D1BD2"/>
    <w:rsid w:val="009F7260"/>
    <w:rsid w:val="00A15DB0"/>
    <w:rsid w:val="00A30B77"/>
    <w:rsid w:val="00BE3395"/>
    <w:rsid w:val="00C2774F"/>
    <w:rsid w:val="00C9607A"/>
    <w:rsid w:val="00CA6C01"/>
    <w:rsid w:val="00DA38AC"/>
    <w:rsid w:val="00DE5400"/>
    <w:rsid w:val="00E7627E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27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7627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7627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7627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2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762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762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762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1907</izvorni_sadrzaj>
    <derivirana_varijabla naziv="DomainObject.Predmet.Broj_1">1907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St-1907/2015</izvorni_sadrzaj>
    <derivirana_varijabla naziv="DomainObject.Predmet.OznakaBroj_1">St-1907/2015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L.I.F.E. EDUKACIJA d.o.o.</izvorni_sadrzaj>
    <derivirana_varijabla naziv="DomainObject.Predmet.ProtustrankaFormated_1">  L.I.F.E. EDUKACIJA d.o.o.</derivirana_varijabla>
  </DomainObject.Predmet.ProtustrankaFormated>
  <DomainObject.Predmet.ProtustrankaFormatedOIB>
    <izvorni_sadrzaj>  L.I.F.E. EDUKACIJA d.o.o., OIB 28246434426</izvorni_sadrzaj>
    <derivirana_varijabla naziv="DomainObject.Predmet.ProtustrankaFormatedOIB_1">  L.I.F.E. EDUKACIJA d.o.o., OIB 28246434426</derivirana_varijabla>
  </DomainObject.Predmet.ProtustrankaFormatedOIB>
  <DomainObject.Predmet.ProtustrankaFormatedWithAdress>
    <izvorni_sadrzaj> L.I.F.E. EDUKACIJA d.o.o., Radnička cesta 34, 10000 Zagreb</izvorni_sadrzaj>
    <derivirana_varijabla naziv="DomainObject.Predmet.ProtustrankaFormatedWithAdress_1"> L.I.F.E. EDUKACIJA d.o.o., Radnička cesta 34, 10000 Zagreb</derivirana_varijabla>
  </DomainObject.Predmet.ProtustrankaFormatedWithAdress>
  <DomainObject.Predmet.ProtustrankaFormatedWithAdressOIB>
    <izvorni_sadrzaj> L.I.F.E. EDUKACIJA d.o.o., OIB 28246434426, Radnička cesta 34, 10000 Zagreb</izvorni_sadrzaj>
    <derivirana_varijabla naziv="DomainObject.Predmet.ProtustrankaFormatedWithAdressOIB_1"> L.I.F.E. EDUKACIJA d.o.o., OIB 28246434426, Radnička cesta 34, 10000 Zagreb</derivirana_varijabla>
  </DomainObject.Predmet.ProtustrankaFormatedWithAdressOIB>
  <DomainObject.Predmet.ProtustrankaWithAdress>
    <izvorni_sadrzaj>L.I.F.E. EDUKACIJA d.o.o. Radnička cesta 34, 10000 Zagreb</izvorni_sadrzaj>
    <derivirana_varijabla naziv="DomainObject.Predmet.ProtustrankaWithAdress_1">L.I.F.E. EDUKACIJA d.o.o. Radnička cesta 34, 10000 Zagreb</derivirana_varijabla>
  </DomainObject.Predmet.ProtustrankaWithAdress>
  <DomainObject.Predmet.ProtustrankaWithAdressOIB>
    <izvorni_sadrzaj>L.I.F.E. EDUKACIJA d.o.o., OIB 28246434426, Radnička cesta 34, 10000 Zagreb</izvorni_sadrzaj>
    <derivirana_varijabla naziv="DomainObject.Predmet.ProtustrankaWithAdressOIB_1">L.I.F.E. EDUKACIJA d.o.o., OIB 28246434426, Radnička cesta 34, 10000 Zagreb</derivirana_varijabla>
  </DomainObject.Predmet.ProtustrankaWithAdressOIB>
  <DomainObject.Predmet.ProtustrankaNazivFormated>
    <izvorni_sadrzaj>L.I.F.E. EDUKACIJA d.o.o.</izvorni_sadrzaj>
    <derivirana_varijabla naziv="DomainObject.Predmet.ProtustrankaNazivFormated_1">L.I.F.E. EDUKACIJA d.o.o.</derivirana_varijabla>
  </DomainObject.Predmet.ProtustrankaNazivFormated>
  <DomainObject.Predmet.ProtustrankaNazivFormatedOIB>
    <izvorni_sadrzaj>L.I.F.E. EDUKACIJA d.o.o., OIB 28246434426</izvorni_sadrzaj>
    <derivirana_varijabla naziv="DomainObject.Predmet.ProtustrankaNazivFormatedOIB_1">L.I.F.E. EDUKACIJA d.o.o., OIB 28246434426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L.I.F.E. EDUKACIJA d.o.o.</item>
    </izvorni_sadrzaj>
    <derivirana_varijabla naziv="DomainObject.Predmet.ProtuStrankaListFormated_1">
      <item>L.I.F.E. EDUKACIJA d.o.o.</item>
    </derivirana_varijabla>
  </DomainObject.Predmet.ProtuStrankaListFormated>
  <DomainObject.Predmet.ProtuStrankaListFormatedOIB>
    <izvorni_sadrzaj>
      <item>L.I.F.E. EDUKACIJA d.o.o., OIB 28246434426</item>
    </izvorni_sadrzaj>
    <derivirana_varijabla naziv="DomainObject.Predmet.ProtuStrankaListFormatedOIB_1">
      <item>L.I.F.E. EDUKACIJA d.o.o., OIB 28246434426</item>
    </derivirana_varijabla>
  </DomainObject.Predmet.ProtuStrankaListFormatedOIB>
  <DomainObject.Predmet.ProtuStrankaListFormatedWithAdress>
    <izvorni_sadrzaj>
      <item>L.I.F.E. EDUKACIJA d.o.o., Radnička cesta 34, 10000 Zagreb</item>
    </izvorni_sadrzaj>
    <derivirana_varijabla naziv="DomainObject.Predmet.ProtuStrankaListFormatedWithAdress_1">
      <item>L.I.F.E. EDUKACIJA d.o.o., Radnička cesta 34, 10000 Zagreb</item>
    </derivirana_varijabla>
  </DomainObject.Predmet.ProtuStrankaListFormatedWithAdress>
  <DomainObject.Predmet.ProtuStrankaListFormatedWithAdressOIB>
    <izvorni_sadrzaj>
      <item>L.I.F.E. EDUKACIJA d.o.o., OIB 28246434426, Radnička cesta 34, 10000 Zagreb</item>
    </izvorni_sadrzaj>
    <derivirana_varijabla naziv="DomainObject.Predmet.ProtuStrankaListFormatedWithAdressOIB_1">
      <item>L.I.F.E. EDUKACIJA d.o.o., OIB 28246434426, Radnička cesta 34, 10000 Zagreb</item>
    </derivirana_varijabla>
  </DomainObject.Predmet.ProtuStrankaListFormatedWithAdressOIB>
  <DomainObject.Predmet.ProtuStrankaListNazivFormated>
    <izvorni_sadrzaj>
      <item>L.I.F.E. EDUKACIJA d.o.o.</item>
    </izvorni_sadrzaj>
    <derivirana_varijabla naziv="DomainObject.Predmet.ProtuStrankaListNazivFormated_1">
      <item>L.I.F.E. EDUKACIJA d.o.o.</item>
    </derivirana_varijabla>
  </DomainObject.Predmet.ProtuStrankaListNazivFormated>
  <DomainObject.Predmet.ProtuStrankaListNazivFormatedOIB>
    <izvorni_sadrzaj>
      <item>L.I.F.E. EDUKACIJA d.o.o., OIB 28246434426</item>
    </izvorni_sadrzaj>
    <derivirana_varijabla naziv="DomainObject.Predmet.ProtuStrankaListNazivFormatedOIB_1">
      <item>L.I.F.E. EDUKACIJA d.o.o., OIB 28246434426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L.I.F.E. EDUKACIJA d.o.o.</izvorni_sadrzaj>
    <derivirana_varijabla naziv="DomainObject.Predmet.ProtustrankaIDrugi_1">L.I.F.E. EDUKACIJA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L.I.F.E. EDUKACIJA d.o.o., OIB 28246434426, Radnička cesta 34, 10000 Zagreb</izvorni_sadrzaj>
    <derivirana_varijabla naziv="DomainObject.Predmet.ProtustrankaIDrugiAdressOIB_1">L.I.F.E. EDUKACIJA d.o.o., OIB 28246434426, Radnička cesta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L.I.F.E. EDUKACIJA d.o.o.</item>
      <item>FINA Regionalni centar Zagreb</item>
    </izvorni_sadrzaj>
    <derivirana_varijabla naziv="DomainObject.Predmet.SudioniciListNaziv_1">
      <item>L.I.F.E. EDUKACIJA d.o.o.</item>
      <item>FINA Regionalni centar Zagreb</item>
    </derivirana_varijabla>
  </DomainObject.Predmet.SudioniciListNaziv>
  <DomainObject.Predmet.SudioniciListAdressOIB>
    <izvorni_sadrzaj>
      <item>L.I.F.E. EDUKACIJA d.o.o., OIB 28246434426, Radnička cesta 34,10000 Zagreb</item>
      <item>FINA Regionalni centar Zagreb, OIB 85821130368, Trg Svibanjskih žrtava 1995. br. 1,10000 Zagreb</item>
    </izvorni_sadrzaj>
    <derivirana_varijabla naziv="DomainObject.Predmet.SudioniciListAdressOIB_1">
      <item>L.I.F.E. EDUKACIJA d.o.o., OIB 28246434426, Radnička cesta 34,10000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28246434426</item>
      <item>, OIB 85821130368</item>
    </izvorni_sadrzaj>
    <derivirana_varijabla naziv="DomainObject.Predmet.SudioniciListNazivOIB_1">
      <item>, OIB 28246434426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1848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2015-11-06T14:18:00Z</dcterms:created>
  <dc:creator>Ivan Turčić</dc:creator>
  <cp:lastModifiedBy>Slavica Sorić</cp:lastModifiedBy>
  <dcterms:modified xmlns:xsi="http://www.w3.org/2001/XMLSchema-instance" xsi:type="dcterms:W3CDTF">2015-11-10T14:18:00Z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