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5fa0" w14:paraId="3bb5fa0" w:rsidRDefault="002D49EC" w:rsidP="003F6C53" w:rsidR="002D49EC" w:rsidRPr="007827B4">
      <w:pPr>
        <w15:collapsed w:val="false"/>
      </w:pPr>
      <w:bookmarkStart w:name="_GoBack" w:id="0"/>
      <w:bookmarkEnd w:id="0"/>
    </w:p>
    <w:p w:rsidRDefault="00FE4E4C" w:rsidP="003F6C53" w:rsidR="00FE4E4C" w:rsidRPr="007827B4"/>
    <w:p w:rsidRDefault="00721F79" w:rsidP="004B557B" w:rsidR="00721F79" w:rsidRPr="007827B4"/>
    <w:p w:rsidRDefault="00721F79" w:rsidP="00721F79" w:rsidR="00721F79" w:rsidRPr="007827B4">
      <w:pPr>
        <w:rPr>
          <w:b/>
        </w:rPr>
      </w:pPr>
      <w:r w:rsidRPr="007827B4">
        <w:rPr>
          <w:b/>
        </w:rPr>
        <w:t>REPUBLIKA HRVATSKA</w:t>
      </w:r>
    </w:p>
    <w:p w:rsidRDefault="00721F79" w:rsidP="00721F79" w:rsidR="002B5525" w:rsidRPr="007827B4">
      <w:pPr>
        <w:rPr>
          <w:b/>
        </w:rPr>
      </w:pPr>
      <w:r w:rsidRPr="007827B4">
        <w:rPr>
          <w:b/>
        </w:rPr>
        <w:t>TRGOVAČKI SUD U ZADRU</w:t>
      </w:r>
      <w:r w:rsidRPr="007827B4">
        <w:rPr>
          <w:b/>
        </w:rPr>
        <w:tab/>
      </w:r>
    </w:p>
    <w:p w:rsidRDefault="002B5525" w:rsidP="00721F79" w:rsidR="00721F79" w:rsidRPr="007827B4">
      <w:pPr>
        <w:rPr>
          <w:bCs/>
        </w:rPr>
      </w:pPr>
      <w:r w:rsidRPr="007827B4">
        <w:rPr>
          <w:bCs/>
        </w:rPr>
        <w:t>Dr. Franje Tuđmana 35</w:t>
      </w:r>
      <w:r w:rsidR="00721F79" w:rsidRPr="007827B4">
        <w:rPr>
          <w:bCs/>
        </w:rPr>
        <w:tab/>
      </w:r>
      <w:r w:rsidR="00721F79" w:rsidRPr="007827B4">
        <w:rPr>
          <w:bCs/>
        </w:rPr>
        <w:tab/>
      </w:r>
      <w:r w:rsidR="00721F79" w:rsidRPr="007827B4">
        <w:rPr>
          <w:bCs/>
        </w:rPr>
        <w:tab/>
      </w:r>
      <w:r w:rsidR="00721F79" w:rsidRPr="007827B4">
        <w:rPr>
          <w:bCs/>
        </w:rPr>
        <w:tab/>
      </w:r>
      <w:r w:rsidR="00721F79" w:rsidRPr="007827B4">
        <w:rPr>
          <w:bCs/>
        </w:rPr>
        <w:tab/>
      </w:r>
    </w:p>
    <w:p w:rsidRDefault="002B5525" w:rsidP="00794305" w:rsidR="002B5525" w:rsidRPr="007827B4"/>
    <w:p w:rsidRDefault="0013641B" w:rsidP="00AA1AD1" w:rsidR="00AA1AD1" w:rsidRPr="007827B4">
      <w:pPr>
        <w:jc w:val="center"/>
        <w:rPr>
          <w:b/>
        </w:rPr>
      </w:pPr>
      <w:r w:rsidRPr="007827B4">
        <w:rPr>
          <w:b/>
        </w:rPr>
        <w:t>U  I M E  R E P U B L I K E</w:t>
      </w:r>
      <w:r w:rsidR="00AA1AD1" w:rsidRPr="007827B4">
        <w:rPr>
          <w:b/>
        </w:rPr>
        <w:t xml:space="preserve">  </w:t>
      </w:r>
      <w:r w:rsidRPr="007827B4">
        <w:rPr>
          <w:b/>
        </w:rPr>
        <w:t xml:space="preserve"> </w:t>
      </w:r>
      <w:r w:rsidR="00AA1AD1" w:rsidRPr="007827B4">
        <w:rPr>
          <w:b/>
        </w:rPr>
        <w:t>H R V A T S K</w:t>
      </w:r>
      <w:r w:rsidR="00D40213" w:rsidRPr="007827B4">
        <w:rPr>
          <w:b/>
        </w:rPr>
        <w:t xml:space="preserve"> </w:t>
      </w:r>
      <w:r w:rsidRPr="007827B4">
        <w:rPr>
          <w:b/>
        </w:rPr>
        <w:t>E</w:t>
      </w:r>
      <w:r w:rsidR="00AA1AD1" w:rsidRPr="007827B4">
        <w:rPr>
          <w:b/>
        </w:rPr>
        <w:t xml:space="preserve"> </w:t>
      </w:r>
    </w:p>
    <w:p w:rsidRDefault="005A3991" w:rsidP="00721F79" w:rsidR="005A3991" w:rsidRPr="007827B4">
      <w:pPr>
        <w:rPr>
          <w:b/>
        </w:rPr>
      </w:pPr>
    </w:p>
    <w:p w:rsidRDefault="00721F79" w:rsidP="00360AB6" w:rsidR="00721F79" w:rsidRPr="007827B4">
      <w:pPr>
        <w:jc w:val="center"/>
        <w:rPr>
          <w:b/>
        </w:rPr>
      </w:pPr>
      <w:r w:rsidRPr="007827B4">
        <w:rPr>
          <w:b/>
        </w:rPr>
        <w:t>R J E Š E N J E</w:t>
      </w:r>
    </w:p>
    <w:p w:rsidRDefault="002B5525" w:rsidP="00721F79" w:rsidR="002B5525" w:rsidRPr="007827B4">
      <w:pPr>
        <w:jc w:val="both"/>
      </w:pPr>
    </w:p>
    <w:p w:rsidRDefault="00794305" w:rsidP="00D40213" w:rsidR="00360AB6" w:rsidRPr="007827B4">
      <w:pPr>
        <w:pStyle w:val="Tijeloteksta"/>
        <w:ind w:firstLine="708"/>
        <w:rPr>
          <w:szCs w:val="24"/>
        </w:rPr>
      </w:pPr>
      <w:r w:rsidRPr="007827B4">
        <w:rPr>
          <w:szCs w:val="24"/>
        </w:rPr>
        <w:t xml:space="preserve">Trgovački sud u Zadru, </w:t>
      </w:r>
      <w:r w:rsidR="00D40213" w:rsidRPr="007827B4">
        <w:rPr>
          <w:szCs w:val="24"/>
        </w:rPr>
        <w:t>OIB:</w:t>
      </w:r>
      <w:r w:rsidR="00360AB6" w:rsidRPr="007827B4">
        <w:rPr>
          <w:szCs w:val="24"/>
        </w:rPr>
        <w:t>39670464653, po s</w:t>
      </w:r>
      <w:r w:rsidR="000F3E74" w:rsidRPr="007827B4">
        <w:rPr>
          <w:szCs w:val="24"/>
        </w:rPr>
        <w:t>utkinji Ani Markač,</w:t>
      </w:r>
      <w:r w:rsidR="00360AB6" w:rsidRPr="007827B4">
        <w:rPr>
          <w:szCs w:val="24"/>
        </w:rPr>
        <w:t xml:space="preserve"> povodom prijedloga za otvaranje stečajnog postupka nad dužnikom</w:t>
      </w:r>
      <w:r w:rsidR="00A81369" w:rsidRPr="007827B4">
        <w:rPr>
          <w:szCs w:val="24"/>
        </w:rPr>
        <w:t xml:space="preserve"> </w:t>
      </w:r>
      <w:r w:rsidR="00625D3A" w:rsidRPr="007827B4">
        <w:rPr>
          <w:szCs w:val="24"/>
        </w:rPr>
        <w:t xml:space="preserve">PETRUS d.o.o., Umag, Lovrečica 27, OIB:59893100091, </w:t>
      </w:r>
      <w:r w:rsidR="00A81369" w:rsidRPr="007827B4">
        <w:rPr>
          <w:szCs w:val="24"/>
        </w:rPr>
        <w:t xml:space="preserve">dana </w:t>
      </w:r>
      <w:r w:rsidR="00625D3A" w:rsidRPr="007827B4">
        <w:rPr>
          <w:szCs w:val="24"/>
        </w:rPr>
        <w:t>11. svibnja 2017.,</w:t>
      </w:r>
      <w:r w:rsidR="00360AB6" w:rsidRPr="007827B4">
        <w:rPr>
          <w:szCs w:val="24"/>
        </w:rPr>
        <w:t xml:space="preserve"> </w:t>
      </w:r>
    </w:p>
    <w:p w:rsidRDefault="004270AE" w:rsidP="00721F79" w:rsidR="004270AE" w:rsidRPr="007827B4"/>
    <w:p w:rsidRDefault="00721F79" w:rsidP="00721F79" w:rsidR="00721F79" w:rsidRPr="007827B4">
      <w:pPr>
        <w:jc w:val="center"/>
      </w:pPr>
      <w:r w:rsidRPr="007827B4">
        <w:t>r i j e š i o  j e</w:t>
      </w:r>
    </w:p>
    <w:p w:rsidRDefault="00D44689" w:rsidP="0063724D" w:rsidR="00D44689" w:rsidRPr="007827B4"/>
    <w:p w:rsidRDefault="00DB5865" w:rsidP="0013641B" w:rsidR="0013641B" w:rsidRPr="007827B4">
      <w:pPr>
        <w:pStyle w:val="Tijeloteksta"/>
        <w:rPr>
          <w:szCs w:val="24"/>
        </w:rPr>
      </w:pPr>
      <w:r w:rsidRPr="007827B4">
        <w:rPr>
          <w:szCs w:val="24"/>
        </w:rPr>
        <w:tab/>
      </w:r>
      <w:r w:rsidR="0013641B" w:rsidRPr="007827B4">
        <w:rPr>
          <w:szCs w:val="24"/>
        </w:rPr>
        <w:t xml:space="preserve">Obustavlja se stečajni postupak nad dužnikom </w:t>
      </w:r>
      <w:r w:rsidR="00625D3A" w:rsidRPr="007827B4">
        <w:rPr>
          <w:szCs w:val="24"/>
        </w:rPr>
        <w:t>PETRUS d.o.o., Umag, Lovrečica 27, OIB:59893100091.</w:t>
      </w:r>
    </w:p>
    <w:p w:rsidRDefault="00DB5865" w:rsidP="0013641B" w:rsidR="00D44689" w:rsidRPr="007827B4">
      <w:pPr>
        <w:jc w:val="both"/>
      </w:pPr>
      <w:r w:rsidRPr="007827B4">
        <w:t xml:space="preserve"> </w:t>
      </w:r>
    </w:p>
    <w:p w:rsidRDefault="00721F79" w:rsidP="00721F79" w:rsidR="00721F79" w:rsidRPr="007827B4">
      <w:pPr>
        <w:jc w:val="center"/>
      </w:pPr>
      <w:r w:rsidRPr="007827B4">
        <w:t>Obrazloženje</w:t>
      </w:r>
    </w:p>
    <w:p w:rsidRDefault="00D44689" w:rsidP="00360AB6" w:rsidR="00D44689" w:rsidRPr="007827B4"/>
    <w:p w:rsidRDefault="00721F79" w:rsidP="00625D3A" w:rsidR="00625D3A" w:rsidRPr="007827B4">
      <w:pPr>
        <w:jc w:val="both"/>
      </w:pPr>
      <w:r w:rsidRPr="007827B4">
        <w:tab/>
      </w:r>
      <w:r w:rsidR="00DB5865" w:rsidRPr="007827B4">
        <w:t xml:space="preserve">Nad uvodno </w:t>
      </w:r>
      <w:r w:rsidR="0013641B" w:rsidRPr="007827B4">
        <w:t>označenom p</w:t>
      </w:r>
      <w:r w:rsidR="00DB5865" w:rsidRPr="007827B4">
        <w:t>ravnom osobo</w:t>
      </w:r>
      <w:r w:rsidR="005119FE" w:rsidRPr="007827B4">
        <w:t>m Financijska agencija</w:t>
      </w:r>
      <w:r w:rsidR="00D40213" w:rsidRPr="007827B4">
        <w:t xml:space="preserve"> (nadalje FINA), RC </w:t>
      </w:r>
      <w:r w:rsidR="00625D3A" w:rsidRPr="007827B4">
        <w:t>Rijeka</w:t>
      </w:r>
      <w:r w:rsidR="00D40213" w:rsidRPr="007827B4">
        <w:t xml:space="preserve">, Podružnica </w:t>
      </w:r>
      <w:r w:rsidR="00625D3A" w:rsidRPr="007827B4">
        <w:t>Pula</w:t>
      </w:r>
      <w:r w:rsidR="00D40213" w:rsidRPr="007827B4">
        <w:t xml:space="preserve">, dana </w:t>
      </w:r>
      <w:r w:rsidR="00625D3A" w:rsidRPr="007827B4">
        <w:t xml:space="preserve">9. ožujka 2016. </w:t>
      </w:r>
      <w:r w:rsidR="00794305" w:rsidRPr="007827B4">
        <w:t xml:space="preserve">Trgovačkom sudu u </w:t>
      </w:r>
      <w:r w:rsidR="00625D3A" w:rsidRPr="007827B4">
        <w:t>Pazinu</w:t>
      </w:r>
      <w:r w:rsidR="00794305" w:rsidRPr="007827B4">
        <w:t xml:space="preserve">, </w:t>
      </w:r>
      <w:r w:rsidR="005119FE" w:rsidRPr="007827B4">
        <w:t xml:space="preserve">podnijela </w:t>
      </w:r>
      <w:r w:rsidR="00D40213" w:rsidRPr="007827B4">
        <w:t xml:space="preserve">je </w:t>
      </w:r>
      <w:r w:rsidR="00625D3A" w:rsidRPr="007827B4">
        <w:t xml:space="preserve">zahtjev za provedbu skraćenog stečajnog </w:t>
      </w:r>
      <w:r w:rsidR="005119FE" w:rsidRPr="007827B4">
        <w:t>postupka</w:t>
      </w:r>
      <w:r w:rsidR="00625D3A" w:rsidRPr="007827B4">
        <w:t xml:space="preserve"> na temelju čl. 429. st. 1. Stečajnog zakona (Narodne novine broj 71/15, nadalje:SZ) navodeći da isti na dan 7. ožujka 2016. u Očevidniku redoslijeda osnova za plaćanje ima evidentirane neizvršene osnove za plaćanje u neprekinutom razdoblju od 120 dana u iznosu od 47.776,79 kn te da nema zaposlenih.  </w:t>
      </w:r>
    </w:p>
    <w:p w:rsidRDefault="00625D3A" w:rsidP="00625D3A" w:rsidR="00625D3A" w:rsidRPr="007827B4">
      <w:pPr>
        <w:ind w:firstLine="708"/>
        <w:jc w:val="both"/>
      </w:pPr>
      <w:r w:rsidRPr="007827B4">
        <w:t>Oglasom Trgovačkog suda u Pazinu od 19. travnja 2016. stranke i vjerovnici obaviješteni su da je temeljem čl. 11. st. 2. Zakona o sudovima (Narodne novine broj 28/13, 33/15 i 82/15) rješenjem predsjednika Visokog trgovačkog suda u Zagrebu posl. br. 31 Su-412/16-2 od 7. travnja 2016. kao drugi stvarno nadležan suda za rješavanje ovog predmeta određen Trgovački sud u Zadru.</w:t>
      </w:r>
    </w:p>
    <w:p w:rsidRDefault="00625D3A" w:rsidP="00625D3A" w:rsidR="00625D3A" w:rsidRPr="007827B4">
      <w:pPr>
        <w:ind w:firstLine="708"/>
        <w:jc w:val="both"/>
      </w:pPr>
      <w:r w:rsidRPr="007827B4">
        <w:t>Postupajući po zahtjevu F</w:t>
      </w:r>
      <w:r w:rsidR="007827B4">
        <w:t>INA-e</w:t>
      </w:r>
      <w:r w:rsidRPr="007827B4">
        <w:t xml:space="preserve"> od 9. ožujka 2016., oglasom ovog Suda od 11. studenog 2016. pozvani su članovi uprave da dostave prokazni popis imovine i vjerovnici da u roku od 45 dana predlože otvaranje postupka. </w:t>
      </w:r>
    </w:p>
    <w:p w:rsidRDefault="00625D3A" w:rsidP="00625D3A" w:rsidR="007827B4">
      <w:pPr>
        <w:ind w:firstLine="708"/>
        <w:jc w:val="both"/>
      </w:pPr>
      <w:r w:rsidRPr="007827B4">
        <w:t>U propisanom roku prijedlog za otvaranje stečajnog postupka podnio je GRAD UMAG, Umag, G. Garibaldi 6, OIB:84097228497, navodeći da ima tražbinu prema dužniku u iznosu od 40.764,96 kn</w:t>
      </w:r>
      <w:r w:rsidR="007827B4">
        <w:t>.</w:t>
      </w:r>
    </w:p>
    <w:p w:rsidRDefault="00625D3A" w:rsidP="00625D3A" w:rsidR="00625D3A" w:rsidRPr="007827B4">
      <w:pPr>
        <w:ind w:firstLine="708"/>
        <w:jc w:val="both"/>
      </w:pPr>
      <w:r w:rsidRPr="007827B4">
        <w:t>Kako nisu bile ispunjene pretpostavke za otvaranje i zaključenje skraćenog stečajnog postupka propisane čl. 431. Stečajnog zakona jer je GRAD UMAG kao vjerovnik podnio prijedlog za otvaranje stečajnog postupka nad ovim dužnikom, pri čemu je isti učinio vjerojatnim postajanje svoje tražbine prema istom/dužniku</w:t>
      </w:r>
      <w:r w:rsidR="007827B4">
        <w:t xml:space="preserve">, </w:t>
      </w:r>
      <w:r w:rsidRPr="007827B4">
        <w:t>to je skraćeni stečajni postupak obustavljen primjenom odredbe čl. 433. S</w:t>
      </w:r>
      <w:r w:rsidR="007827B4">
        <w:t>Z-a</w:t>
      </w:r>
      <w:r w:rsidRPr="007827B4">
        <w:t>, rješenjem Suda posl. br. St-688/16-9 od 12. siječnja 2017.</w:t>
      </w:r>
    </w:p>
    <w:p w:rsidRDefault="007827B4" w:rsidP="00625D3A" w:rsidR="005119FE" w:rsidRPr="007827B4">
      <w:pPr>
        <w:ind w:firstLine="708"/>
        <w:jc w:val="both"/>
      </w:pPr>
      <w:r>
        <w:t>Nadalje, a p</w:t>
      </w:r>
      <w:r w:rsidR="00625D3A" w:rsidRPr="007827B4">
        <w:t xml:space="preserve">o pravomoćnosti predmetnog rješenja o obustavi, Sud je rješenjem posl. br St-63/17-12 od 21. ožujka 2017. pokrenuo prethodni postupka </w:t>
      </w:r>
      <w:r w:rsidR="005119FE" w:rsidRPr="007827B4">
        <w:t xml:space="preserve">za otvaranje stečajnog postupka u odnosu na predmetnog dužnika.  </w:t>
      </w:r>
    </w:p>
    <w:p w:rsidRDefault="007827B4" w:rsidP="0013641B" w:rsidR="005119FE" w:rsidRPr="007827B4">
      <w:pPr>
        <w:pStyle w:val="Tijeloteksta"/>
        <w:ind w:firstLine="708"/>
        <w:rPr>
          <w:szCs w:val="24"/>
        </w:rPr>
      </w:pPr>
      <w:r w:rsidRPr="007827B4">
        <w:rPr>
          <w:szCs w:val="24"/>
        </w:rPr>
        <w:t xml:space="preserve">Slijedom navedenog </w:t>
      </w:r>
      <w:r w:rsidR="005119FE" w:rsidRPr="007827B4">
        <w:rPr>
          <w:szCs w:val="24"/>
        </w:rPr>
        <w:t>F</w:t>
      </w:r>
      <w:r>
        <w:rPr>
          <w:szCs w:val="24"/>
        </w:rPr>
        <w:t>INA</w:t>
      </w:r>
      <w:r w:rsidR="005119FE" w:rsidRPr="007827B4">
        <w:rPr>
          <w:szCs w:val="24"/>
        </w:rPr>
        <w:t xml:space="preserve"> je </w:t>
      </w:r>
      <w:r w:rsidRPr="007827B4">
        <w:rPr>
          <w:szCs w:val="24"/>
        </w:rPr>
        <w:t xml:space="preserve">4. svibnja 2017. </w:t>
      </w:r>
      <w:r w:rsidR="005119FE" w:rsidRPr="007827B4">
        <w:rPr>
          <w:szCs w:val="24"/>
        </w:rPr>
        <w:t xml:space="preserve">Sudu </w:t>
      </w:r>
      <w:r w:rsidR="00DB5865" w:rsidRPr="007827B4">
        <w:rPr>
          <w:szCs w:val="24"/>
        </w:rPr>
        <w:t>dostavila potvrdu o blokadi računa i novčanih sredstava ovršenika</w:t>
      </w:r>
      <w:r w:rsidR="005119FE" w:rsidRPr="007827B4">
        <w:rPr>
          <w:szCs w:val="24"/>
        </w:rPr>
        <w:t xml:space="preserve"> tj. dužnika</w:t>
      </w:r>
      <w:r w:rsidRPr="007827B4">
        <w:rPr>
          <w:szCs w:val="24"/>
        </w:rPr>
        <w:t xml:space="preserve"> PETRUS d.o.o., Umag</w:t>
      </w:r>
      <w:r w:rsidR="0013641B" w:rsidRPr="007827B4">
        <w:rPr>
          <w:szCs w:val="24"/>
        </w:rPr>
        <w:t xml:space="preserve">, </w:t>
      </w:r>
      <w:r w:rsidR="00DB5865" w:rsidRPr="007827B4">
        <w:rPr>
          <w:szCs w:val="24"/>
        </w:rPr>
        <w:t xml:space="preserve">iz koje </w:t>
      </w:r>
      <w:r w:rsidR="005119FE" w:rsidRPr="007827B4">
        <w:rPr>
          <w:szCs w:val="24"/>
        </w:rPr>
        <w:t xml:space="preserve">proizlazi da na dan </w:t>
      </w:r>
      <w:r w:rsidR="005119FE" w:rsidRPr="007827B4">
        <w:rPr>
          <w:szCs w:val="24"/>
        </w:rPr>
        <w:lastRenderedPageBreak/>
        <w:t xml:space="preserve">izdavanja potvrde </w:t>
      </w:r>
      <w:r w:rsidRPr="007827B4">
        <w:rPr>
          <w:szCs w:val="24"/>
        </w:rPr>
        <w:t xml:space="preserve">4. svibnja </w:t>
      </w:r>
      <w:r w:rsidR="0013641B" w:rsidRPr="007827B4">
        <w:rPr>
          <w:szCs w:val="24"/>
        </w:rPr>
        <w:t xml:space="preserve">2017. </w:t>
      </w:r>
      <w:r w:rsidR="005119FE" w:rsidRPr="007827B4">
        <w:rPr>
          <w:szCs w:val="24"/>
        </w:rPr>
        <w:t xml:space="preserve">nepodmirene obveze u Očevidniku redoslijeda osnove za plaćanje </w:t>
      </w:r>
      <w:r w:rsidR="00D40213" w:rsidRPr="007827B4">
        <w:rPr>
          <w:szCs w:val="24"/>
        </w:rPr>
        <w:t>istoga</w:t>
      </w:r>
      <w:r w:rsidR="005119FE" w:rsidRPr="007827B4">
        <w:rPr>
          <w:szCs w:val="24"/>
        </w:rPr>
        <w:t xml:space="preserve"> iznos</w:t>
      </w:r>
      <w:r w:rsidR="00D40213" w:rsidRPr="007827B4">
        <w:rPr>
          <w:szCs w:val="24"/>
        </w:rPr>
        <w:t>e</w:t>
      </w:r>
      <w:r w:rsidR="005119FE" w:rsidRPr="007827B4">
        <w:rPr>
          <w:szCs w:val="24"/>
        </w:rPr>
        <w:t xml:space="preserve"> 0,00 kn. </w:t>
      </w:r>
    </w:p>
    <w:p w:rsidRDefault="00115899" w:rsidP="00D40213" w:rsidR="00115899" w:rsidRPr="007827B4">
      <w:pPr>
        <w:ind w:firstLine="708"/>
        <w:jc w:val="both"/>
      </w:pPr>
      <w:r w:rsidRPr="007827B4">
        <w:t xml:space="preserve">Prema odredbi članka 128. stavak 9. SZ-a, ako dužnik do završetka prethodnog postupka postane sposoban za plaćanje, sud će postupak obustaviti. </w:t>
      </w:r>
    </w:p>
    <w:p w:rsidRDefault="00115899" w:rsidP="00D40213" w:rsidR="00115899" w:rsidRPr="007827B4">
      <w:pPr>
        <w:ind w:firstLine="708"/>
        <w:jc w:val="both"/>
      </w:pPr>
      <w:r w:rsidRPr="007827B4">
        <w:t xml:space="preserve">Kako je temeljem potvrde FINA-e o blokadi računa i novčanih sredstava </w:t>
      </w:r>
      <w:r w:rsidR="00D40213" w:rsidRPr="007827B4">
        <w:t xml:space="preserve">ovršenika od </w:t>
      </w:r>
      <w:r w:rsidR="007827B4" w:rsidRPr="007827B4">
        <w:t xml:space="preserve">4. svibnja 2017. </w:t>
      </w:r>
      <w:r w:rsidR="00D40213" w:rsidRPr="007827B4">
        <w:t>S</w:t>
      </w:r>
      <w:r w:rsidRPr="007827B4">
        <w:t xml:space="preserve">ud utvrdio da je dužnik </w:t>
      </w:r>
      <w:r w:rsidR="00D40213" w:rsidRPr="007827B4">
        <w:t>postao sposoban za plaćanje, t</w:t>
      </w:r>
      <w:r w:rsidRPr="007827B4">
        <w:t xml:space="preserve">o je temeljem odredbe članka 128. stavka 9. SZ-a riješeno kao u izreci ovog rješenja. </w:t>
      </w:r>
    </w:p>
    <w:p w:rsidRDefault="00115899" w:rsidP="00DB5865" w:rsidR="00115899" w:rsidRPr="007827B4">
      <w:pPr>
        <w:ind w:firstLine="708"/>
        <w:jc w:val="both"/>
      </w:pPr>
    </w:p>
    <w:p w:rsidRDefault="00721F79" w:rsidP="0013641B" w:rsidR="00794305" w:rsidRPr="007827B4">
      <w:pPr>
        <w:jc w:val="center"/>
      </w:pPr>
      <w:r w:rsidRPr="007827B4">
        <w:t>U Zadru</w:t>
      </w:r>
      <w:r w:rsidR="0013641B" w:rsidRPr="007827B4">
        <w:t xml:space="preserve"> </w:t>
      </w:r>
      <w:r w:rsidR="007827B4" w:rsidRPr="007827B4">
        <w:t xml:space="preserve">11. svibnja 2017. </w:t>
      </w:r>
      <w:r w:rsidR="0013641B" w:rsidRPr="007827B4">
        <w:t xml:space="preserve"> </w:t>
      </w:r>
      <w:r w:rsidRPr="007827B4">
        <w:t xml:space="preserve"> </w:t>
      </w:r>
      <w:r w:rsidR="00360AB6" w:rsidRPr="007827B4">
        <w:t xml:space="preserve"> </w:t>
      </w:r>
    </w:p>
    <w:p w:rsidRDefault="00B66DB6" w:rsidP="00B66DB6" w:rsidR="00B66DB6" w:rsidRPr="007827B4"/>
    <w:p w:rsidRDefault="00B66DB6" w:rsidP="007827B4" w:rsidR="00794DBD" w:rsidRPr="007827B4">
      <w:pPr>
        <w:jc w:val="right"/>
      </w:pPr>
      <w:r w:rsidRPr="007827B4">
        <w:tab/>
      </w:r>
      <w:r w:rsidRPr="007827B4">
        <w:tab/>
      </w:r>
      <w:r w:rsidRPr="007827B4">
        <w:tab/>
      </w:r>
      <w:r w:rsidRPr="007827B4">
        <w:tab/>
        <w:t xml:space="preserve">                               </w:t>
      </w:r>
      <w:r w:rsidR="000F3E74" w:rsidRPr="007827B4">
        <w:t>S</w:t>
      </w:r>
      <w:r w:rsidR="00360AB6" w:rsidRPr="007827B4">
        <w:t>utkinja</w:t>
      </w:r>
    </w:p>
    <w:p w:rsidRDefault="000F3E74" w:rsidP="007827B4" w:rsidR="00004F3B" w:rsidRPr="007827B4">
      <w:pPr>
        <w:jc w:val="right"/>
      </w:pPr>
      <w:r w:rsidRPr="007827B4">
        <w:tab/>
      </w:r>
      <w:r w:rsidRPr="007827B4">
        <w:tab/>
      </w:r>
      <w:r w:rsidRPr="007827B4">
        <w:tab/>
      </w:r>
      <w:r w:rsidRPr="007827B4">
        <w:tab/>
      </w:r>
      <w:r w:rsidRPr="007827B4">
        <w:tab/>
      </w:r>
      <w:r w:rsidRPr="007827B4">
        <w:tab/>
        <w:t xml:space="preserve">     </w:t>
      </w:r>
      <w:r w:rsidR="00B66DB6" w:rsidRPr="007827B4">
        <w:t xml:space="preserve">            </w:t>
      </w:r>
      <w:r w:rsidR="007827B4">
        <w:t>Ana Markač</w:t>
      </w:r>
    </w:p>
    <w:p w:rsidRDefault="00794305" w:rsidP="007827B4" w:rsidR="00794305" w:rsidRPr="007827B4">
      <w:pPr>
        <w:jc w:val="right"/>
      </w:pPr>
    </w:p>
    <w:p w:rsidRDefault="007827B4" w:rsidP="00721F79" w:rsidR="007827B4" w:rsidRPr="007827B4"/>
    <w:p w:rsidRDefault="0020610B" w:rsidP="00721F79" w:rsidR="00721F79" w:rsidRPr="007827B4">
      <w:r w:rsidRPr="007827B4">
        <w:t>U</w:t>
      </w:r>
      <w:r w:rsidR="00721F79" w:rsidRPr="007827B4">
        <w:t xml:space="preserve">PUTA O PRAVNOM LIJEKU:  </w:t>
      </w:r>
    </w:p>
    <w:p w:rsidRDefault="0013641B" w:rsidP="00D40213" w:rsidR="00360AB6" w:rsidRPr="007827B4">
      <w:pPr>
        <w:jc w:val="both"/>
      </w:pPr>
      <w:r w:rsidRPr="007827B4">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7827B4">
          <w:t>12. st</w:t>
        </w:r>
      </w:smartTag>
      <w:r w:rsidRPr="007827B4">
        <w:t xml:space="preserve">. 1. i čl. </w:t>
      </w:r>
      <w:smartTag w:element="metricconverter" w:uri="urn:schemas-microsoft-com:office:smarttags">
        <w:smartTagPr>
          <w:attr w:val="19. st" w:name="ProductID"/>
        </w:smartTagPr>
        <w:r w:rsidRPr="007827B4">
          <w:t>19. st</w:t>
        </w:r>
      </w:smartTag>
      <w:r w:rsidRPr="007827B4">
        <w:t>. 1. i 2. SZ-a). Žalba se podnosi ovom sudu u 2 (dva) istovjetna primjerka, a o žalbi odlučuje Visoki trgovački sud Republike Hrvatske.</w:t>
      </w:r>
    </w:p>
    <w:p w:rsidRDefault="007827B4" w:rsidP="0020610B" w:rsidR="007827B4" w:rsidRPr="007827B4">
      <w:pPr>
        <w:ind w:firstLine="360"/>
      </w:pPr>
    </w:p>
    <w:p w:rsidRDefault="007827B4" w:rsidP="0020610B" w:rsidR="007827B4" w:rsidRPr="007827B4">
      <w:pPr>
        <w:ind w:firstLine="360"/>
      </w:pPr>
    </w:p>
    <w:p w:rsidRDefault="0020610B" w:rsidP="0020610B" w:rsidR="0020610B" w:rsidRPr="007827B4">
      <w:pPr>
        <w:ind w:firstLine="360"/>
      </w:pPr>
      <w:r w:rsidRPr="007827B4">
        <w:t xml:space="preserve">Dostaviti: </w:t>
      </w:r>
    </w:p>
    <w:p w:rsidRDefault="0013641B" w:rsidP="0020610B" w:rsidR="0020610B" w:rsidRPr="007827B4">
      <w:pPr>
        <w:numPr>
          <w:ilvl w:val="0"/>
          <w:numId w:val="3"/>
        </w:numPr>
      </w:pPr>
      <w:r w:rsidRPr="007827B4">
        <w:t>FINA-i</w:t>
      </w:r>
      <w:r w:rsidR="007827B4" w:rsidRPr="007827B4">
        <w:t>, Podružnica Pula</w:t>
      </w:r>
    </w:p>
    <w:p w:rsidRDefault="00115899" w:rsidP="0020610B" w:rsidR="00115899" w:rsidRPr="007827B4">
      <w:pPr>
        <w:numPr>
          <w:ilvl w:val="0"/>
          <w:numId w:val="3"/>
        </w:numPr>
      </w:pPr>
      <w:r w:rsidRPr="007827B4">
        <w:t xml:space="preserve">dužniku </w:t>
      </w:r>
    </w:p>
    <w:p w:rsidRDefault="0013641B" w:rsidP="0020610B" w:rsidR="00D40213" w:rsidRPr="007827B4">
      <w:pPr>
        <w:numPr>
          <w:ilvl w:val="0"/>
          <w:numId w:val="3"/>
        </w:numPr>
      </w:pPr>
      <w:r w:rsidRPr="007827B4">
        <w:t>e-O</w:t>
      </w:r>
      <w:r w:rsidR="00D40213" w:rsidRPr="007827B4">
        <w:t>glasnu ploču sudova</w:t>
      </w:r>
    </w:p>
    <w:p w:rsidRDefault="0020610B" w:rsidP="00F60CD9" w:rsidR="0020610B" w:rsidRPr="007827B4">
      <w:pPr>
        <w:numPr>
          <w:ilvl w:val="0"/>
          <w:numId w:val="3"/>
        </w:numPr>
      </w:pPr>
      <w:r w:rsidRPr="007827B4">
        <w:t>u spis</w:t>
      </w:r>
    </w:p>
    <w:p w:rsidRDefault="0020610B" w:rsidP="0020610B" w:rsidR="0020610B" w:rsidRPr="007827B4"/>
    <w:p w:rsidRDefault="0020610B" w:rsidP="0020610B" w:rsidR="0020610B" w:rsidRPr="007827B4"/>
    <w:p w:rsidRDefault="0020610B" w:rsidP="0020610B" w:rsidR="0020610B" w:rsidRPr="007827B4">
      <w:pPr>
        <w:ind w:firstLine="360"/>
      </w:pPr>
    </w:p>
    <w:p w:rsidRDefault="0020610B" w:rsidP="005A3991" w:rsidR="0020610B" w:rsidRPr="007827B4">
      <w:pPr>
        <w:ind w:firstLine="360"/>
      </w:pPr>
    </w:p>
    <w:sectPr w:rsidSect="007827B4" w:rsidR="0020610B" w:rsidRPr="007827B4">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pPr>
      <w:pStyle w:val="Zaglavlje"/>
      <w:jc w:val="right"/>
    </w:pPr>
    <w:r>
      <w:tab/>
    </w:r>
    <w:r w:rsidR="00631438">
      <w:fldChar w:fldCharType="begin"/>
    </w:r>
    <w:r w:rsidR="00631438">
      <w:instrText>PAGE   \* MERGEFORMAT</w:instrText>
    </w:r>
    <w:r w:rsidR="00631438">
      <w:fldChar w:fldCharType="separate"/>
    </w:r>
    <w:r w:rsidR="00824130">
      <w:rPr>
        <w:noProof/>
      </w:rPr>
      <w:t>2</w:t>
    </w:r>
    <w:r w:rsidR="00631438">
      <w:fldChar w:fldCharType="end"/>
    </w:r>
    <w:r w:rsidR="00631438">
      <w:tab/>
    </w:r>
    <w:r w:rsidR="00631438">
      <w:tab/>
    </w:r>
    <w:r w:rsidR="00631438">
      <w:tab/>
    </w:r>
    <w:r w:rsidR="00631438">
      <w:tab/>
    </w:r>
    <w:r w:rsidR="00631438">
      <w:tab/>
    </w:r>
    <w:r>
      <w:t>Poslovni broj: 1/16-5</w:t>
    </w:r>
  </w:p>
  <w:p w:rsidRDefault="00DB5865" w:rsidP="007827B4" w:rsidR="00631438">
    <w:pPr>
      <w:pStyle w:val="Zaglavlje"/>
      <w:jc w:val="right"/>
    </w:pPr>
    <w:r>
      <w:t>Poslovni broj: 2 St-</w:t>
    </w:r>
    <w:r w:rsidR="007827B4">
      <w:t>63/17-25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E74" w:rsidP="00F51031" w:rsidR="00F51031" w:rsidRPr="000E0307">
    <w:pPr>
      <w:pStyle w:val="Zaglavlje"/>
      <w:jc w:val="right"/>
    </w:pPr>
    <w:r>
      <w:t>P</w:t>
    </w:r>
    <w:r w:rsidR="00CF77B0">
      <w:t>oslovni broj: 2 St-63/17-25</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EEE"/>
    <w:rsid w:val="0013641B"/>
    <w:rsid w:val="00141F1B"/>
    <w:rsid w:val="00150C8D"/>
    <w:rsid w:val="00155EF2"/>
    <w:rsid w:val="00164CB1"/>
    <w:rsid w:val="00173F44"/>
    <w:rsid w:val="00176998"/>
    <w:rsid w:val="001A1D49"/>
    <w:rsid w:val="001A5792"/>
    <w:rsid w:val="001C2BF1"/>
    <w:rsid w:val="001D1E5D"/>
    <w:rsid w:val="0020610B"/>
    <w:rsid w:val="0021129F"/>
    <w:rsid w:val="00217BC8"/>
    <w:rsid w:val="002223B7"/>
    <w:rsid w:val="00227F27"/>
    <w:rsid w:val="002357E2"/>
    <w:rsid w:val="00236010"/>
    <w:rsid w:val="0023700D"/>
    <w:rsid w:val="00245588"/>
    <w:rsid w:val="002511D7"/>
    <w:rsid w:val="0025294D"/>
    <w:rsid w:val="002535AA"/>
    <w:rsid w:val="00255016"/>
    <w:rsid w:val="00256564"/>
    <w:rsid w:val="00280133"/>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0AB6"/>
    <w:rsid w:val="00365CCC"/>
    <w:rsid w:val="00376C01"/>
    <w:rsid w:val="00383555"/>
    <w:rsid w:val="0038405B"/>
    <w:rsid w:val="00393B64"/>
    <w:rsid w:val="00397140"/>
    <w:rsid w:val="00397432"/>
    <w:rsid w:val="003A3271"/>
    <w:rsid w:val="003A73B2"/>
    <w:rsid w:val="003B1833"/>
    <w:rsid w:val="003C5ED2"/>
    <w:rsid w:val="003C6ABB"/>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4B74"/>
    <w:rsid w:val="00612317"/>
    <w:rsid w:val="00612C9E"/>
    <w:rsid w:val="00617000"/>
    <w:rsid w:val="00621863"/>
    <w:rsid w:val="00621B7E"/>
    <w:rsid w:val="006239E2"/>
    <w:rsid w:val="00625D3A"/>
    <w:rsid w:val="00631438"/>
    <w:rsid w:val="00632231"/>
    <w:rsid w:val="00637192"/>
    <w:rsid w:val="0063724D"/>
    <w:rsid w:val="00650C5F"/>
    <w:rsid w:val="006510EC"/>
    <w:rsid w:val="00653F1D"/>
    <w:rsid w:val="006660FA"/>
    <w:rsid w:val="0067069F"/>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80041"/>
    <w:rsid w:val="007827B4"/>
    <w:rsid w:val="00794305"/>
    <w:rsid w:val="00794DBD"/>
    <w:rsid w:val="00797B66"/>
    <w:rsid w:val="007A1710"/>
    <w:rsid w:val="007D6382"/>
    <w:rsid w:val="007E0AFC"/>
    <w:rsid w:val="007E172D"/>
    <w:rsid w:val="007F300A"/>
    <w:rsid w:val="007F6C6F"/>
    <w:rsid w:val="008042F7"/>
    <w:rsid w:val="00816C5F"/>
    <w:rsid w:val="00817A32"/>
    <w:rsid w:val="00824130"/>
    <w:rsid w:val="00834675"/>
    <w:rsid w:val="00836A6B"/>
    <w:rsid w:val="00836FE9"/>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4B89"/>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81369"/>
    <w:rsid w:val="00A9730C"/>
    <w:rsid w:val="00A97B44"/>
    <w:rsid w:val="00AA1AD1"/>
    <w:rsid w:val="00AB76CD"/>
    <w:rsid w:val="00AC1970"/>
    <w:rsid w:val="00AC6E02"/>
    <w:rsid w:val="00AE1CD0"/>
    <w:rsid w:val="00AE70E5"/>
    <w:rsid w:val="00AF1BE6"/>
    <w:rsid w:val="00B0035D"/>
    <w:rsid w:val="00B17535"/>
    <w:rsid w:val="00B2519B"/>
    <w:rsid w:val="00B30288"/>
    <w:rsid w:val="00B37945"/>
    <w:rsid w:val="00B46913"/>
    <w:rsid w:val="00B50997"/>
    <w:rsid w:val="00B51EDD"/>
    <w:rsid w:val="00B560AE"/>
    <w:rsid w:val="00B61297"/>
    <w:rsid w:val="00B6386D"/>
    <w:rsid w:val="00B66DB6"/>
    <w:rsid w:val="00B677C9"/>
    <w:rsid w:val="00B85B09"/>
    <w:rsid w:val="00B9169A"/>
    <w:rsid w:val="00B92F27"/>
    <w:rsid w:val="00B963C2"/>
    <w:rsid w:val="00B9667C"/>
    <w:rsid w:val="00BA6E5C"/>
    <w:rsid w:val="00BC4A0E"/>
    <w:rsid w:val="00BD1E38"/>
    <w:rsid w:val="00BD5761"/>
    <w:rsid w:val="00BD7F16"/>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CF77B0"/>
    <w:rsid w:val="00D04475"/>
    <w:rsid w:val="00D221FC"/>
    <w:rsid w:val="00D344BB"/>
    <w:rsid w:val="00D40213"/>
    <w:rsid w:val="00D41552"/>
    <w:rsid w:val="00D442FF"/>
    <w:rsid w:val="00D44689"/>
    <w:rsid w:val="00D4744E"/>
    <w:rsid w:val="00D6321A"/>
    <w:rsid w:val="00D76105"/>
    <w:rsid w:val="00D77FC2"/>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D6162"/>
    <w:rsid w:val="00EE2939"/>
    <w:rsid w:val="00EE2B66"/>
    <w:rsid w:val="00EF3BBC"/>
    <w:rsid w:val="00EF416E"/>
    <w:rsid w:val="00EF566D"/>
    <w:rsid w:val="00F01032"/>
    <w:rsid w:val="00F43640"/>
    <w:rsid w:val="00F45B41"/>
    <w:rsid w:val="00F4771D"/>
    <w:rsid w:val="00F51031"/>
    <w:rsid w:val="00F534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67069F"/>
    <w:rPr>
      <w:color w:val="808080"/>
      <w:bdr w:space="0" w:sz="0" w:color="auto" w:val="none"/>
      <w:shd w:fill="auto" w:color="auto" w:val="clear"/>
    </w:rPr>
  </w:style>
  <w:style w:customStyle="true" w:styleId="eSPISCCParagraphDefaultFont" w:type="character">
    <w:name w:val="eSPIS_CC_Paragraph Default Font"/>
    <w:basedOn w:val="Zadanifontodlomka"/>
    <w:rsid w:val="006706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69F"/>
    <w:rPr>
      <w:bdr w:space="0" w:sz="0" w:color="auto" w:val="none"/>
      <w:shd w:fill="FFFFCC" w:color="auto" w:val="clear"/>
      <w:lang w:val="hr-HR"/>
    </w:rPr>
  </w:style>
  <w:style w:customStyle="true" w:styleId="PozadinaSvijetloCrvena" w:type="character">
    <w:name w:val="Pozadina_SvijetloCrvena"/>
    <w:basedOn w:val="eSPISCCParagraphDefaultFont"/>
    <w:rsid w:val="006706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6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67069F"/>
    <w:rPr>
      <w:color w:val="808080"/>
      <w:bdr w:color="auto" w:space="0" w:sz="0" w:val="none"/>
      <w:shd w:color="auto" w:fill="auto" w:val="clear"/>
    </w:rPr>
  </w:style>
  <w:style w:customStyle="1" w:styleId="eSPISCCParagraphDefaultFont" w:type="character">
    <w:name w:val="eSPIS_CC_Paragraph Default Font"/>
    <w:basedOn w:val="Zadanifontodlomka"/>
    <w:rsid w:val="006706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69F"/>
    <w:rPr>
      <w:bdr w:color="auto" w:space="0" w:sz="0" w:val="none"/>
      <w:shd w:color="auto" w:fill="FFFFCC" w:val="clear"/>
      <w:lang w:val="hr-HR"/>
    </w:rPr>
  </w:style>
  <w:style w:customStyle="1" w:styleId="PozadinaSvijetloCrvena" w:type="character">
    <w:name w:val="Pozadina_SvijetloCrvena"/>
    <w:basedOn w:val="eSPISCCParagraphDefaultFont"/>
    <w:rsid w:val="006706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6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PETRUS d.o.o. UMAG</izvorni_sadrzaj>
    <derivirana_varijabla naziv="DomainObject.Predmet.ProtustrankaFormated_1">  PETRUS d.o.o. UMAG</derivirana_varijabla>
  </DomainObject.Predmet.ProtustrankaFormated>
  <DomainObject.Predmet.ProtustrankaFormatedOIB>
    <izvorni_sadrzaj>  PETRUS d.o.o. UMAG, OIB 59893100091</izvorni_sadrzaj>
    <derivirana_varijabla naziv="DomainObject.Predmet.ProtustrankaFormatedOIB_1">  PETRUS d.o.o. UMAG, OIB 59893100091</derivirana_varijabla>
  </DomainObject.Predmet.ProtustrankaFormatedOIB>
  <DomainObject.Predmet.ProtustrankaFormatedWithAdress>
    <izvorni_sadrzaj> PETRUS d.o.o. UMAG, Lovrečica 27, 52470 Umag</izvorni_sadrzaj>
    <derivirana_varijabla naziv="DomainObject.Predmet.ProtustrankaFormatedWithAdress_1"> PETRUS d.o.o. UMAG, Lovrečica 27, 52470 Umag</derivirana_varijabla>
  </DomainObject.Predmet.ProtustrankaFormatedWithAdress>
  <DomainObject.Predmet.ProtustrankaFormatedWithAdressOIB>
    <izvorni_sadrzaj> PETRUS d.o.o. UMAG, OIB 59893100091, Lovrečica 27, 52470 Umag</izvorni_sadrzaj>
    <derivirana_varijabla naziv="DomainObject.Predmet.ProtustrankaFormatedWithAdressOIB_1"> PETRUS d.o.o. UMAG, OIB 59893100091, Lovrečica 27, 52470 Umag</derivirana_varijabla>
  </DomainObject.Predmet.ProtustrankaFormatedWithAdressOIB>
  <DomainObject.Predmet.ProtustrankaWithAdress>
    <izvorni_sadrzaj>PETRUS d.o.o. UMAG Lovrečica 27, 52470 Umag</izvorni_sadrzaj>
    <derivirana_varijabla naziv="DomainObject.Predmet.ProtustrankaWithAdress_1">PETRUS d.o.o. UMAG Lovrečica 27, 52470 Umag</derivirana_varijabla>
  </DomainObject.Predmet.ProtustrankaWithAdress>
  <DomainObject.Predmet.ProtustrankaWithAdressOIB>
    <izvorni_sadrzaj>PETRUS d.o.o. UMAG, OIB 59893100091, Lovrečica 27, 52470 Umag</izvorni_sadrzaj>
    <derivirana_varijabla naziv="DomainObject.Predmet.ProtustrankaWithAdressOIB_1">PETRUS d.o.o. UMAG, OIB 59893100091, Lovrečica 27, 52470 Umag</derivirana_varijabla>
  </DomainObject.Predmet.ProtustrankaWithAdressOIB>
  <DomainObject.Predmet.ProtustrankaNazivFormated>
    <izvorni_sadrzaj>PETRUS d.o.o. UMAG</izvorni_sadrzaj>
    <derivirana_varijabla naziv="DomainObject.Predmet.ProtustrankaNazivFormated_1">PETRUS d.o.o. UMAG</derivirana_varijabla>
  </DomainObject.Predmet.ProtustrankaNazivFormated>
  <DomainObject.Predmet.ProtustrankaNazivFormatedOIB>
    <izvorni_sadrzaj>PETRUS d.o.o. UMAG, OIB 59893100091</izvorni_sadrzaj>
    <derivirana_varijabla naziv="DomainObject.Predmet.ProtustrankaNazivFormatedOIB_1">PETRUS d.o.o. UMAG, OIB 59893100091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PETRUS d.o.o. UMAG</item>
    </izvorni_sadrzaj>
    <derivirana_varijabla naziv="DomainObject.Predmet.ProtuStrankaListFormated_1">
      <item>PETRUS d.o.o. UMAG</item>
    </derivirana_varijabla>
  </DomainObject.Predmet.ProtuStrankaListFormated>
  <DomainObject.Predmet.ProtuStrankaListFormatedOIB>
    <izvorni_sadrzaj>
      <item>PETRUS d.o.o. UMAG, OIB 59893100091</item>
    </izvorni_sadrzaj>
    <derivirana_varijabla naziv="DomainObject.Predmet.ProtuStrankaListFormatedOIB_1">
      <item>PETRUS d.o.o. UMAG, OIB 59893100091</item>
    </derivirana_varijabla>
  </DomainObject.Predmet.ProtuStrankaListFormatedOIB>
  <DomainObject.Predmet.ProtuStrankaListFormatedWithAdress>
    <izvorni_sadrzaj>
      <item>PETRUS d.o.o. UMAG, Lovrečica 27, 52470 Umag</item>
    </izvorni_sadrzaj>
    <derivirana_varijabla naziv="DomainObject.Predmet.ProtuStrankaListFormatedWithAdress_1">
      <item>PETRUS d.o.o. UMAG, Lovrečica 27, 52470 Umag</item>
    </derivirana_varijabla>
  </DomainObject.Predmet.ProtuStrankaListFormatedWithAdress>
  <DomainObject.Predmet.ProtuStrankaListFormatedWithAdressOIB>
    <izvorni_sadrzaj>
      <item>PETRUS d.o.o. UMAG, OIB 59893100091, Lovrečica 27, 52470 Umag</item>
    </izvorni_sadrzaj>
    <derivirana_varijabla naziv="DomainObject.Predmet.ProtuStrankaListFormatedWithAdressOIB_1">
      <item>PETRUS d.o.o. UMAG, OIB 59893100091, Lovrečica 27, 52470 Umag</item>
    </derivirana_varijabla>
  </DomainObject.Predmet.ProtuStrankaListFormatedWithAdressOIB>
  <DomainObject.Predmet.ProtuStrankaListNazivFormated>
    <izvorni_sadrzaj>
      <item>PETRUS d.o.o. UMAG</item>
    </izvorni_sadrzaj>
    <derivirana_varijabla naziv="DomainObject.Predmet.ProtuStrankaListNazivFormated_1">
      <item>PETRUS d.o.o. UMAG</item>
    </derivirana_varijabla>
  </DomainObject.Predmet.ProtuStrankaListNazivFormated>
  <DomainObject.Predmet.ProtuStrankaListNazivFormatedOIB>
    <izvorni_sadrzaj>
      <item>PETRUS d.o.o. UMAG, OIB 59893100091</item>
    </izvorni_sadrzaj>
    <derivirana_varijabla naziv="DomainObject.Predmet.ProtuStrankaListNazivFormatedOIB_1">
      <item>PETRUS d.o.o. UMAG, OIB 59893100091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PETRUS d.o.o. UMAG</izvorni_sadrzaj>
    <derivirana_varijabla naziv="DomainObject.Predmet.ProtustrankaIDrugi_1">PETRUS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PETRUS d.o.o. UMAG, OIB 59893100091, Lovrečica 27, 52470 Umag</izvorni_sadrzaj>
    <derivirana_varijabla naziv="DomainObject.Predmet.ProtustrankaIDrugiAdressOIB_1">PETRUS d.o.o. UMAG, OIB 59893100091, Lovrečica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PETRUS d.o.o. UMAG</item>
    </izvorni_sadrzaj>
    <derivirana_varijabla naziv="DomainObject.Predmet.SudioniciListNaziv_1">
      <item>FINANCIJSKA AGENCIJA, RC RIJEKA, PODRUŽNICA PULA, PULA</item>
      <item>PETRUS d.o.o. UMAG</item>
    </derivirana_varijabla>
  </DomainObject.Predmet.SudioniciListNaziv>
  <DomainObject.Predmet.SudioniciListAdressOIB>
    <izvorni_sadrzaj>
      <item>FINANCIJSKA AGENCIJA, RC RIJEKA, PODRUŽNICA PULA, PULA, OIB 85821130368, Giardini 5,52100 Pula</item>
      <item>PETRUS d.o.o. UMAG, OIB 59893100091, Lovrečica 27,52470 Umag</item>
    </izvorni_sadrzaj>
    <derivirana_varijabla naziv="DomainObject.Predmet.SudioniciListAdressOIB_1">
      <item>FINANCIJSKA AGENCIJA, RC RIJEKA, PODRUŽNICA PULA, PULA, OIB 85821130368, Giardini 5,52100 Pula</item>
      <item>PETRUS d.o.o. UMAG, OIB 59893100091, Lovrečica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59893100091</item>
    </izvorni_sadrzaj>
    <derivirana_varijabla naziv="DomainObject.Predmet.SudioniciListNazivOIB_1">
      <item>, OIB 85821130368</item>
      <item>, OIB 59893100091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DC906-EB91-440A-9BD5-3AD39F8A98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578</properties:Words>
  <properties:Characters>3021</properties:Characters>
  <properties:Lines>80</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2017-05-11T12:05:00Z</dcterms:created>
  <dc:creator>Administrator</dc:creator>
  <cp:lastModifiedBy>Marijana Žuža</cp:lastModifiedBy>
  <cp:lastPrinted>2017-05-11T12:25:00Z</cp:lastPrinted>
  <dcterms:modified xmlns:xsi="http://www.w3.org/2001/XMLSchema-instance" xsi:type="dcterms:W3CDTF">2017-05-11T12:46:00Z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