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d239" w14:paraId="f64d239" w:rsidRDefault="00FD1AB2" w:rsidP="00FD1AB2" w:rsidR="00FD1AB2">
      <w:pPr>
        <w:spacing w:after="0"/>
        <w:jc w:val="right"/>
        <w15:collapsed w:val="false"/>
      </w:pPr>
      <w:bookmarkStart w:name="_GoBack" w:id="0"/>
      <w:bookmarkEnd w:id="0"/>
      <w:r>
        <w:t>Poslovni broj: 3 St-287/17-6</w:t>
      </w:r>
    </w:p>
    <w:p w:rsidRDefault="00FD1AB2" w:rsidP="00FD1AB2" w:rsidR="00FD1AB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D1AB2" w:rsidP="00FD1AB2" w:rsidR="00FD1A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D1AB2" w:rsidP="00FD1AB2" w:rsidR="00FD1A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D1AB2" w:rsidP="00FD1AB2" w:rsidR="00FD1AB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D1AB2" w:rsidP="00FD1AB2" w:rsidR="00FD1AB2">
      <w:pPr>
        <w:spacing w:after="0"/>
        <w:rPr>
          <w:lang w:eastAsia="hr-HR"/>
        </w:rPr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center"/>
      </w:pPr>
      <w:r>
        <w:t>U  I M E  R E P U B L I K E  H R V A T S K E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center"/>
      </w:pPr>
      <w:r>
        <w:t>R J E Š E NJ E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IDEAL društvo s ograničenom odgovornošću za proizvodnju, trgovinu i usluge i turistička agencija, skraćena tvrtka: IDEAL d.o.o. i turistička agencija Ivanec, Vladimira Nazora 96/a, MBS: 070064943, OIB: 41248174318, dana 25. kolovoza 2017. godine,</w:t>
      </w:r>
    </w:p>
    <w:p w:rsidRDefault="00FD1AB2" w:rsidP="00FD1AB2" w:rsidR="00FD1AB2">
      <w:pPr>
        <w:spacing w:after="0"/>
        <w:jc w:val="both"/>
      </w:pPr>
    </w:p>
    <w:p w:rsidRDefault="00FD1AB2" w:rsidP="00FD1AB2" w:rsidR="00FD1AB2">
      <w:pPr>
        <w:spacing w:after="0"/>
        <w:jc w:val="both"/>
      </w:pPr>
    </w:p>
    <w:p w:rsidRDefault="00FD1AB2" w:rsidP="00FD1AB2" w:rsidR="00FD1AB2">
      <w:pPr>
        <w:spacing w:after="0"/>
        <w:jc w:val="center"/>
      </w:pPr>
      <w:r>
        <w:t>r i j e š i o  j e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both"/>
      </w:pPr>
      <w:r>
        <w:tab/>
        <w:t>I/ Otvara se stečajni postupak nad stečajnim dužnikom IDEAL društvo s ograničenom odgovornošću za proizvodnju, trgovinu i usluge i turistička agencija, skraćena tvrtka: IDEAL d.o.o. i turistička agencija Ivanec, Vladimira Nazora 96/a, MBS: 070064943, OIB: 41248174318, s danom 25. kolovoza 2017. u 14,30 sati.</w:t>
      </w:r>
    </w:p>
    <w:p w:rsidRDefault="00FD1AB2" w:rsidP="00FD1AB2" w:rsidR="00FD1AB2">
      <w:pPr>
        <w:spacing w:after="0"/>
        <w:jc w:val="both"/>
      </w:pPr>
    </w:p>
    <w:p w:rsidRDefault="00FD1AB2" w:rsidP="00FD1AB2" w:rsidR="00FD1AB2">
      <w:pPr>
        <w:spacing w:after="0"/>
        <w:jc w:val="both"/>
        <w:rPr>
          <w:szCs w:val="20"/>
        </w:rPr>
      </w:pPr>
      <w:r>
        <w:tab/>
        <w:t>II/ Zaključuje se stečajni postupak nad stečajnim dužnikom IDEAL društvo s ograničenom odgovornošću za proizvodnju, trgovinu i usluge i turistička agencija, skraćena tvrtka: IDEAL d.o.o. i turistička agencija Ivanec, Vladimira Nazora 96/a, MBS: 070064943, OIB: 41248174318.</w:t>
      </w:r>
    </w:p>
    <w:p w:rsidRDefault="00FD1AB2" w:rsidP="00FD1AB2" w:rsidR="00FD1AB2">
      <w:pPr>
        <w:spacing w:after="0"/>
        <w:jc w:val="both"/>
      </w:pPr>
    </w:p>
    <w:p w:rsidRDefault="00FD1AB2" w:rsidP="00FD1AB2" w:rsidR="00FD1AB2">
      <w:pPr>
        <w:spacing w:after="0"/>
        <w:jc w:val="both"/>
      </w:pPr>
      <w:r>
        <w:tab/>
        <w:t>III/ Za stečajnog upravitelja imenuje se Ines Mošmondor iz Varaždina, Trakošćanska 18, OIB: 82918904482.</w:t>
      </w:r>
    </w:p>
    <w:p w:rsidRDefault="00FD1AB2" w:rsidP="00FD1AB2" w:rsidR="00FD1AB2">
      <w:pPr>
        <w:spacing w:after="0"/>
        <w:jc w:val="both"/>
        <w:rPr>
          <w:color w:val="FF0000"/>
        </w:rPr>
      </w:pPr>
    </w:p>
    <w:p w:rsidRDefault="00FD1AB2" w:rsidP="00FD1AB2" w:rsidR="00FD1AB2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FD1AB2" w:rsidP="00FD1AB2" w:rsidR="00FD1AB2">
      <w:pPr>
        <w:spacing w:after="0"/>
        <w:jc w:val="both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center"/>
      </w:pPr>
      <w:r>
        <w:t>Obrazloženje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both"/>
      </w:pPr>
      <w:r>
        <w:tab/>
        <w:t xml:space="preserve">Predlagatelj je dana 22. svibnja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lastRenderedPageBreak/>
        <w:t>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FD1AB2" w:rsidP="00FD1AB2" w:rsidR="00FD1AB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center"/>
      </w:pPr>
      <w:r>
        <w:t>U Varaždinu, 25. kolovoza 2017. godine</w:t>
      </w:r>
    </w:p>
    <w:p w:rsidRDefault="00FD1AB2" w:rsidP="00FD1AB2" w:rsidR="00FD1AB2">
      <w:pPr>
        <w:spacing w:after="0"/>
      </w:pPr>
      <w:r>
        <w:t xml:space="preserve">                                                                                                  </w:t>
      </w:r>
    </w:p>
    <w:p w:rsidRDefault="00FD1AB2" w:rsidP="00FD1AB2" w:rsidR="00FD1AB2">
      <w:pPr>
        <w:spacing w:after="0"/>
      </w:pPr>
      <w:r>
        <w:t xml:space="preserve">     </w:t>
      </w:r>
    </w:p>
    <w:p w:rsidRDefault="00FD1AB2" w:rsidP="00FD1AB2" w:rsidR="00FD1A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  <w:r>
        <w:t xml:space="preserve">                              </w:t>
      </w:r>
    </w:p>
    <w:p w:rsidRDefault="00FD1AB2" w:rsidP="00FD1AB2" w:rsidR="00FD1AB2">
      <w:pPr>
        <w:spacing w:after="0"/>
      </w:pPr>
      <w:r>
        <w:tab/>
        <w:t>UPUTA O PRAVNOM LIJEKU: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D1AB2" w:rsidP="00FD1AB2" w:rsidR="00FD1AB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  <w:r>
        <w:t>DNA:</w:t>
      </w:r>
    </w:p>
    <w:p w:rsidRDefault="00FD1AB2" w:rsidP="00FD1AB2" w:rsidR="00FD1AB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D1AB2" w:rsidP="00FD1AB2" w:rsidR="00FD1AB2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FD1AB2" w:rsidP="00FD1AB2" w:rsidR="00FD1AB2">
      <w:pPr>
        <w:numPr>
          <w:ilvl w:val="0"/>
          <w:numId w:val="47"/>
        </w:numPr>
        <w:spacing w:after="0"/>
      </w:pPr>
      <w:r>
        <w:t>Dužnik IDEAL d.o.o. i turistička agencija Ivanec, Vladimira Nazora 96/a</w:t>
      </w:r>
    </w:p>
    <w:p w:rsidRDefault="00FD1AB2" w:rsidP="00FD1AB2" w:rsidR="00FD1AB2">
      <w:pPr>
        <w:numPr>
          <w:ilvl w:val="0"/>
          <w:numId w:val="47"/>
        </w:numPr>
        <w:spacing w:after="0"/>
      </w:pPr>
      <w:r>
        <w:t>Direktor dužnika Anita Bregović iz Ivanca, Vladimira Nazora 23</w:t>
      </w:r>
    </w:p>
    <w:p w:rsidRDefault="00FD1AB2" w:rsidP="00FD1AB2" w:rsidR="00FD1AB2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FD1AB2" w:rsidP="00FD1AB2" w:rsidR="00FD1AB2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FD1AB2" w:rsidP="00FD1AB2" w:rsidR="00FD1AB2">
      <w:pPr>
        <w:numPr>
          <w:ilvl w:val="0"/>
          <w:numId w:val="47"/>
        </w:numPr>
        <w:spacing w:after="0"/>
        <w:rPr>
          <w:szCs w:val="20"/>
        </w:rPr>
      </w:pPr>
      <w:r>
        <w:t>Stečajni upravitelj Ines Mošmondor iz Varaždina, Trakošćanska 18</w:t>
      </w:r>
    </w:p>
    <w:p w:rsidRDefault="00FD1AB2" w:rsidP="00FD1AB2" w:rsidR="00FD1AB2">
      <w:pPr>
        <w:numPr>
          <w:ilvl w:val="0"/>
          <w:numId w:val="47"/>
        </w:numPr>
        <w:spacing w:after="0"/>
      </w:pPr>
      <w:r>
        <w:t>e-Oglasna ploča suda</w:t>
      </w:r>
    </w:p>
    <w:p w:rsidRDefault="00FD1AB2" w:rsidP="00FD1AB2" w:rsidR="00FD1AB2">
      <w:pPr>
        <w:spacing w:after="0"/>
      </w:pPr>
    </w:p>
    <w:p w:rsidRDefault="00FD1AB2" w:rsidP="00FD1AB2" w:rsidR="00FD1AB2">
      <w:pPr>
        <w:spacing w:after="0"/>
      </w:pPr>
    </w:p>
    <w:p w:rsidRDefault="00AB4602" w:rsidP="00FD1AB2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05C" w:rsidP="00537B78" w:rsidR="0073705C">
      <w:r>
        <w:separator/>
      </w:r>
    </w:p>
  </w:endnote>
  <w:endnote w:id="0" w:type="continuationSeparator">
    <w:p w:rsidRDefault="0073705C" w:rsidP="00537B78" w:rsidR="0073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05C" w:rsidP="00537B78" w:rsidR="0073705C">
      <w:r>
        <w:separator/>
      </w:r>
    </w:p>
  </w:footnote>
  <w:footnote w:id="0" w:type="continuationSeparator">
    <w:p w:rsidRDefault="0073705C" w:rsidP="00537B78" w:rsidR="00737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05C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11B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AB2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38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St-287/2017-6</izvorni_sadrzaj>
    <derivirana_varijabla naziv="DomainObject.Oznaka_1">St-287/2017-6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društvo s ograničenom odgovornošću za proizvodnju, trgovinu i usluge i turistička agencija</izvorni_sadrzaj>
    <derivirana_varijabla naziv="DomainObject.Predmet.ProtustrankaFormated_1">  IDEAL društvo s ograničenom odgovornošću za proizvodnju, trgovinu i usluge i turistička agencija</derivirana_varijabla>
  </DomainObject.Predmet.ProtustrankaFormated>
  <DomainObject.Predmet.ProtustrankaFormatedOIB>
    <izvorni_sadrzaj>  IDEAL društvo s ograničenom odgovornošću za proizvodnju, trgovinu i usluge i turistička agencija, OIB 41248174318</izvorni_sadrzaj>
    <derivirana_varijabla naziv="DomainObject.Predmet.ProtustrankaFormatedOIB_1">  IDEAL društvo s ograničenom odgovornošću za proizvodnju, trgovinu i usluge i turistička agencija, OIB 41248174318</derivirana_varijabla>
  </DomainObject.Predmet.ProtustrankaFormatedOIB>
  <DomainObject.Predmet.ProtustrankaFormatedWithAdress>
    <izvorni_sadrzaj> IDEAL društvo s ograničenom odgovornošću za proizvodnju, trgovinu i usluge i turistička agencija, Vladimira Nazora 96/a, 42240 Ivanec</izvorni_sadrzaj>
    <derivirana_varijabla naziv="DomainObject.Predmet.ProtustrankaFormatedWithAdress_1"> IDEAL društvo s ograničenom odgovornošću za proizvodnju, trgovinu i usluge i turistička agencija, Vladimira Nazora 96/a, 42240 Ivanec</derivirana_varijabla>
  </DomainObject.Predmet.ProtustrankaFormatedWithAdress>
  <DomainObject.Predmet.ProtustrankaFormatedWithAdressOIB>
    <izvorni_sadrzaj> IDEAL društvo s ograničenom odgovornošću za proizvodnju, trgovinu i usluge i turistička agencija, OIB 41248174318, Vladimira Nazora 96/a, 42240 Ivanec</izvorni_sadrzaj>
    <derivirana_varijabla naziv="DomainObject.Predmet.ProtustrankaFormatedWithAdressOIB_1"> IDEAL društvo s ograničenom odgovornošću za proizvodnju, trgovinu i usluge i turistička agencija, OIB 41248174318, Vladimira Nazora 96/a, 42240 Ivanec</derivirana_varijabla>
  </DomainObject.Predmet.ProtustrankaFormatedWithAdressOIB>
  <DomainObject.Predmet.ProtustrankaWithAdress>
    <izvorni_sadrzaj>IDEAL društvo s ograničenom odgovornošću za proizvodnju, trgovinu i usluge i turistička agencija Vladimira Nazora 96/a, 42240 Ivanec</izvorni_sadrzaj>
    <derivirana_varijabla naziv="DomainObject.Predmet.ProtustrankaWithAdress_1">IDEAL društvo s ograničenom odgovornošću za proizvodnju, trgovinu i usluge i turistička agencija Vladimira Nazora 96/a, 42240 Ivanec</derivirana_varijabla>
  </DomainObject.Predmet.ProtustrankaWithAdress>
  <DomainObject.Predmet.ProtustrankaWithAdressOIB>
    <izvorni_sadrzaj>IDEAL društvo s ograničenom odgovornošću za proizvodnju, trgovinu i usluge i turistička agencija, OIB 41248174318, Vladimira Nazora 96/a, 42240 Ivanec</izvorni_sadrzaj>
    <derivirana_varijabla naziv="DomainObject.Predmet.ProtustrankaWithAdressOIB_1">IDEAL društvo s ograničenom odgovornošću za proizvodnju, trgovinu i usluge i turistička agencija, OIB 41248174318, Vladimira Nazora 96/a, 42240 Ivanec</derivirana_varijabla>
  </DomainObject.Predmet.ProtustrankaWithAdressOIB>
  <DomainObject.Predmet.ProtustrankaNazivFormated>
    <izvorni_sadrzaj>IDEAL društvo s ograničenom odgovornošću za proizvodnju, trgovinu i usluge i turistička agencija</izvorni_sadrzaj>
    <derivirana_varijabla naziv="DomainObject.Predmet.ProtustrankaNazivFormated_1">IDEAL društvo s ograničenom odgovornošću za proizvodnju, trgovinu i usluge i turistička agencija</derivirana_varijabla>
  </DomainObject.Predmet.ProtustrankaNazivFormated>
  <DomainObject.Predmet.ProtustrankaNazivFormatedOIB>
    <izvorni_sadrzaj>IDEAL društvo s ograničenom odgovornošću za proizvodnju, trgovinu i usluge i turistička agencija, OIB 41248174318</izvorni_sadrzaj>
    <derivirana_varijabla naziv="DomainObject.Predmet.ProtustrankaNazivFormatedOIB_1">IDEAL društvo s ograničenom odgovornošću za proizvodnju, trgovinu i usluge i turistička agencija, OIB 41248174318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10517.45</izvorni_sadrzaj>
    <derivirana_varijabla naziv="DomainObject.Predmet.TrenutnaVrijednost_1">10517.45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društvo s ograničenom odgovornošću za proizvodnju, trgovinu i usluge i turistička agencija</item>
    </izvorni_sadrzaj>
    <derivirana_varijabla naziv="DomainObject.Predmet.ProtuStrankaListFormated_1">
      <item>IDEAL društvo s ograničenom odgovornošću za proizvodnju, trgovinu i usluge i turistička agencija</item>
    </derivirana_varijabla>
  </DomainObject.Predmet.ProtuStrankaListFormated>
  <DomainObject.Predmet.ProtuStrankaListFormatedOIB>
    <izvorni_sadrzaj>
      <item>IDEAL društvo s ograničenom odgovornošću za proizvodnju, trgovinu i usluge i turistička agencija, OIB 41248174318</item>
    </izvorni_sadrzaj>
    <derivirana_varijabla naziv="DomainObject.Predmet.ProtuStrankaListFormatedOIB_1">
      <item>IDEAL društvo s ograničenom odgovornošću za proizvodnju, trgovinu i usluge i turistička agencija, OIB 41248174318</item>
    </derivirana_varijabla>
  </DomainObject.Predmet.ProtuStrankaListFormatedOIB>
  <DomainObject.Predmet.ProtuStrankaListFormatedWithAdress>
    <izvorni_sadrzaj>
      <item>IDEAL društvo s ograničenom odgovornošću za proizvodnju, trgovinu i usluge i turistička agencija, Vladimira Nazora 96/a, 42240 Ivanec</item>
    </izvorni_sadrzaj>
    <derivirana_varijabla naziv="DomainObject.Predmet.ProtuStrankaListFormatedWithAdress_1">
      <item>IDEAL društvo s ograničenom odgovornošću za proizvodnju, trgovinu i usluge i turistička agencija, Vladimira Nazora 96/a, 42240 Ivanec</item>
    </derivirana_varijabla>
  </DomainObject.Predmet.ProtuStrankaListFormatedWithAdress>
  <DomainObject.Predmet.ProtuStrankaListFormatedWithAdressOIB>
    <izvorni_sadrzaj>
      <item>IDEAL društvo s ograničenom odgovornošću za proizvodnju, trgovinu i usluge i turistička agencija, OIB 41248174318, Vladimira Nazora 96/a, 42240 Ivanec</item>
    </izvorni_sadrzaj>
    <derivirana_varijabla naziv="DomainObject.Predmet.ProtuStrankaListFormatedWithAdressOIB_1">
      <item>IDEAL društvo s ograničenom odgovornošću za proizvodnju, trgovinu i usluge i turistička agencija, OIB 41248174318, Vladimira Nazora 96/a, 42240 Ivanec</item>
    </derivirana_varijabla>
  </DomainObject.Predmet.ProtuStrankaListFormatedWithAdressOIB>
  <DomainObject.Predmet.ProtuStrankaListNazivFormated>
    <izvorni_sadrzaj>
      <item>IDEAL društvo s ograničenom odgovornošću za proizvodnju, trgovinu i usluge i turistička agencija</item>
    </izvorni_sadrzaj>
    <derivirana_varijabla naziv="DomainObject.Predmet.ProtuStrankaListNazivFormated_1">
      <item>IDEAL društvo s ograničenom odgovornošću za proizvodnju, trgovinu i usluge i turistička agencija</item>
    </derivirana_varijabla>
  </DomainObject.Predmet.ProtuStrankaListNazivFormated>
  <DomainObject.Predmet.ProtuStrankaListNazivFormatedOIB>
    <izvorni_sadrzaj>
      <item>IDEAL društvo s ograničenom odgovornošću za proizvodnju, trgovinu i usluge i turistička agencija, OIB 41248174318</item>
    </izvorni_sadrzaj>
    <derivirana_varijabla naziv="DomainObject.Predmet.ProtuStrankaListNazivFormatedOIB_1">
      <item>IDEAL društvo s ograničenom odgovornošću za proizvodnju, trgovinu i usluge i turistička agencija, OIB 41248174318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St-287/2017-6</izvorni_sadrzaj>
    <derivirana_varijabla naziv="DomainObject.PoslovniBrojDokumenta_1">St-287/2017-6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društvo s ograničenom odgovornošću za proizvodnju, trgovinu i usluge i turistička agencija</izvorni_sadrzaj>
    <derivirana_varijabla naziv="DomainObject.Predmet.ProtustrankaIDrugi_1">IDEAL društvo s ograničenom odgovornošću za proizvodnju, trgovinu i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IDEAL društvo s ograničenom odgovornošću za proizvodnju, trgovinu i usluge i turistička agencija, OIB 41248174318, Vladimira Nazora 96/a, 42240 Ivanec</izvorni_sadrzaj>
    <derivirana_varijabla naziv="DomainObject.Predmet.ProtustrankaIDrugiAdressOIB_1">IDEAL društvo s ograničenom odgovornošću za proizvodnju, trgovinu i usluge i turistička agencija, OIB 41248174318, Vladimira Nazora 96/a,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društvo s ograničenom odgovornošću za proizvodnju, trgovinu i usluge i turistička agencija</item>
      <item>Sudski registar</item>
      <item>e-oglasna ploča</item>
    </izvorni_sadrzaj>
    <derivirana_varijabla naziv="DomainObject.Predmet.SudioniciListNaziv_1">
      <item>Financijska agencija</item>
      <item>IDEAL društvo s ograničenom odgovornošću za proizvodnju, trgovinu i usluge i turistička agencija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IDEAL društvo s ograničenom odgovornošću za proizvodnju, trgovinu i usluge i turistička agencija, OIB 41248174318, Vladimira Nazora 96/a,42240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IDEAL društvo s ograničenom odgovornošću za proizvodnju, trgovinu i usluge i turistička agencija, OIB 41248174318, Vladimira Nazora 96/a,42240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7B12B-279F-4F7E-88D2-50B072C8A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563</properties:Words>
  <properties:Characters>3129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2017-08-25T08:05:00Z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