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4ce3" w14:paraId="1f54ce3" w:rsidRDefault="004A54D7" w:rsidP="00C701B8" w:rsidR="00C701B8" w:rsidRPr="005347E1">
      <w:pPr>
        <w15:collapsed w:val="false"/>
      </w:pPr>
      <w:bookmarkStart w:name="_GoBack" w:id="0"/>
      <w:bookmarkEnd w:id="0"/>
      <w:r>
        <w:t xml:space="preserve">               </w:t>
      </w:r>
      <w:r w:rsidR="00942263" w:rsidRPr="005347E1">
        <w:t xml:space="preserve">   </w:t>
      </w:r>
      <w:r w:rsidR="00C701B8"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01B8"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34707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450284">
        <w:t xml:space="preserve">ISTARSKO ČAKAVSKO DRUŠTVO DR. IVAN RUDAN, Pula, Gajeva 3, OIB: 87347615489, </w:t>
      </w:r>
    </w:p>
    <w:p w:rsidRDefault="00450284" w:rsidP="00C701B8" w:rsidR="00450284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0906A4" w:rsidR="00020463" w:rsidRPr="005347E1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450284">
        <w:t>ISTARSKO ČAKAVSKO DRUŠTVO DR. IVAN RUDAN, Pula, Gajeva 3, OIB: 87347615489</w:t>
      </w:r>
      <w:r w:rsidR="00020463" w:rsidRPr="005347E1">
        <w:t>.</w:t>
      </w:r>
    </w:p>
    <w:p w:rsidRDefault="00020463" w:rsidP="00020463" w:rsidR="00020463" w:rsidRPr="005347E1">
      <w:pPr>
        <w:jc w:val="both"/>
      </w:pPr>
    </w:p>
    <w:p w:rsidRDefault="000906A4" w:rsidP="00A910B6" w:rsidR="002321CA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450284">
        <w:t xml:space="preserve">Nikola Delić, Pula, Kranjčevićeva 16, OIB: 58474163165. </w:t>
      </w:r>
    </w:p>
    <w:p w:rsidRDefault="00450284" w:rsidP="00A910B6" w:rsidR="00450284" w:rsidRPr="005347E1">
      <w:pPr>
        <w:ind w:firstLine="720"/>
        <w:jc w:val="both"/>
      </w:pPr>
    </w:p>
    <w:p w:rsidRDefault="000906A4" w:rsidP="000906A4" w:rsidR="00A910B6" w:rsidRPr="005347E1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450284">
        <w:t>ISTARSKO ČAKAVSKO DRUŠTVO DR. IVAN RUDAN, Pula, Gajeva 3, OIB: 87347615489.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 xml:space="preserve">Ovo rješenje objaviti će se na mrežnoj stranici e-Oglasna ploča sudova i po pravomoćnosti dostaviti </w:t>
      </w:r>
      <w:r w:rsidR="00450284">
        <w:t xml:space="preserve">Uredu državne uprave u Istarskoj županiji, Pula, Splitska 14, radi </w:t>
      </w:r>
      <w:r w:rsidRPr="005347E1">
        <w:t>brisanja dužnika</w:t>
      </w:r>
      <w:r w:rsidR="00450284">
        <w:t xml:space="preserve"> iz registra udruga</w:t>
      </w:r>
      <w:r w:rsidRPr="005347E1">
        <w:t>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82547">
        <w:t>6</w:t>
      </w:r>
      <w:r w:rsidR="00450284">
        <w:t>8</w:t>
      </w:r>
      <w:r w:rsidR="00E82547">
        <w:t>2/16-3 od 29. travnja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E82547">
        <w:t>29</w:t>
      </w:r>
      <w:r w:rsidR="002F7598" w:rsidRPr="005347E1">
        <w:t xml:space="preserve">. </w:t>
      </w:r>
      <w:r w:rsidR="00E82547">
        <w:t>travnja</w:t>
      </w:r>
      <w:r w:rsidR="00552DE0" w:rsidRPr="005347E1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E82547">
        <w:t>13</w:t>
      </w:r>
      <w:r w:rsidR="00A910B6" w:rsidRPr="005347E1">
        <w:t>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lastRenderedPageBreak/>
        <w:t xml:space="preserve">Iz podataka kojima sud raspolaže proizlazi da dužnik nema imovine (potvrda z.k. odjela Općinskog suda u Puli, Zemljišnoknjižnog odjela </w:t>
      </w:r>
      <w:r w:rsidR="00E82547">
        <w:t>Pula</w:t>
      </w:r>
      <w:r w:rsidR="00A910B6" w:rsidRPr="005347E1">
        <w:t xml:space="preserve"> (list 1</w:t>
      </w:r>
      <w:r w:rsidR="00450284">
        <w:t>2</w:t>
      </w:r>
      <w:r w:rsidRPr="005347E1">
        <w:t xml:space="preserve"> spisa), uvjerenje Policijske uprave istarske (list </w:t>
      </w:r>
      <w:r w:rsidR="00E82547">
        <w:t>1</w:t>
      </w:r>
      <w:r w:rsidR="00450284">
        <w:t>3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E82547">
        <w:t>6</w:t>
      </w:r>
      <w:r w:rsidR="00450284">
        <w:t>82</w:t>
      </w:r>
      <w:r w:rsidR="00E82547">
        <w:t>/16-</w:t>
      </w:r>
      <w:r w:rsidR="00450284">
        <w:t>10</w:t>
      </w:r>
      <w:r w:rsidR="00A910B6" w:rsidRPr="005347E1">
        <w:t xml:space="preserve"> od 2</w:t>
      </w:r>
      <w:r w:rsidR="00E82547">
        <w:t>7</w:t>
      </w:r>
      <w:r w:rsidR="00A910B6" w:rsidRPr="005347E1">
        <w:t>. lipnja</w:t>
      </w:r>
      <w:r w:rsidR="00552DE0" w:rsidRPr="005347E1">
        <w:t xml:space="preserve"> 2016</w:t>
      </w:r>
      <w:r w:rsidR="00BA0C72" w:rsidRPr="005347E1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A910B6" w:rsidRPr="005347E1">
        <w:t>2</w:t>
      </w:r>
      <w:r w:rsidR="00E82547">
        <w:t>7</w:t>
      </w:r>
      <w:r w:rsidR="00A910B6" w:rsidRPr="005347E1">
        <w:t>. lipnja</w:t>
      </w:r>
      <w:r w:rsidRPr="005347E1">
        <w:t xml:space="preserve"> 2016. godine, a skinuto je sa oglasne </w:t>
      </w:r>
      <w:r w:rsidR="00A910B6" w:rsidRPr="005347E1">
        <w:t>0</w:t>
      </w:r>
      <w:r w:rsidR="00E82547">
        <w:t>4</w:t>
      </w:r>
      <w:r w:rsidR="00A910B6" w:rsidRPr="005347E1">
        <w:t>. srpnja</w:t>
      </w:r>
      <w:r w:rsidR="0089087E" w:rsidRPr="005347E1">
        <w:t xml:space="preserve"> 2016. godine. U roku od 15 dana, koji rok je istekao </w:t>
      </w:r>
      <w:r w:rsidR="00E82547">
        <w:t>19</w:t>
      </w:r>
      <w:r w:rsidR="00A910B6" w:rsidRPr="005347E1">
        <w:t>. srpnja</w:t>
      </w:r>
      <w:r w:rsidR="006F517F" w:rsidRPr="005347E1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28.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05478A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E82547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450284">
        <w:t xml:space="preserve">Uredu državne uprave u Istarskoj županiji </w:t>
      </w:r>
      <w:r w:rsidR="0089087E" w:rsidRPr="005347E1">
        <w:t>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89087E" w:rsidRPr="005347E1">
      <w:pPr>
        <w:jc w:val="both"/>
      </w:pPr>
      <w:r w:rsidRPr="005347E1">
        <w:tab/>
        <w:t xml:space="preserve">- zz dužnika </w:t>
      </w: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78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E82547">
      <w:rPr>
        <w:sz w:val="23"/>
        <w:szCs w:val="23"/>
      </w:rPr>
      <w:t>6</w:t>
    </w:r>
    <w:r w:rsidR="00450284">
      <w:rPr>
        <w:sz w:val="23"/>
        <w:szCs w:val="23"/>
      </w:rPr>
      <w:t>8</w:t>
    </w:r>
    <w:r w:rsidR="00E82547">
      <w:rPr>
        <w:sz w:val="23"/>
        <w:szCs w:val="23"/>
      </w:rPr>
      <w:t>2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>-</w:t>
    </w:r>
    <w:r w:rsidR="0005478A">
      <w:rPr>
        <w:sz w:val="23"/>
        <w:szCs w:val="23"/>
      </w:rPr>
      <w:t>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50284">
      <w:rPr>
        <w:sz w:val="23"/>
        <w:szCs w:val="23"/>
      </w:rPr>
      <w:t>682</w:t>
    </w:r>
    <w:r w:rsidR="002F7598">
      <w:rPr>
        <w:sz w:val="23"/>
        <w:szCs w:val="23"/>
      </w:rPr>
      <w:t>/16</w:t>
    </w:r>
    <w:r w:rsidR="0005478A">
      <w:rPr>
        <w:sz w:val="23"/>
        <w:szCs w:val="23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478A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7190C"/>
    <w:rsid w:val="003843C6"/>
    <w:rsid w:val="0038490C"/>
    <w:rsid w:val="00423AB7"/>
    <w:rsid w:val="004277F1"/>
    <w:rsid w:val="004478D5"/>
    <w:rsid w:val="00450284"/>
    <w:rsid w:val="0045218A"/>
    <w:rsid w:val="00453E5D"/>
    <w:rsid w:val="00457A11"/>
    <w:rsid w:val="004A54D7"/>
    <w:rsid w:val="004C17EF"/>
    <w:rsid w:val="004C5944"/>
    <w:rsid w:val="004E6771"/>
    <w:rsid w:val="00522C82"/>
    <w:rsid w:val="00522F3F"/>
    <w:rsid w:val="005347E1"/>
    <w:rsid w:val="00552DE0"/>
    <w:rsid w:val="005D20E4"/>
    <w:rsid w:val="005E3D31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4C39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A7E28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ČAKAVSKO DRUŠTVO Dr. Ivan Rudan, PULA</izvorni_sadrzaj>
    <derivirana_varijabla naziv="DomainObject.Predmet.ProtustrankaFormated_1">  ISTARSKO ČAKAVSKO DRUŠTVO Dr. Ivan Rudan, PULA</derivirana_varijabla>
  </DomainObject.Predmet.ProtustrankaFormated>
  <DomainObject.Predmet.ProtustrankaFormatedOIB>
    <izvorni_sadrzaj>  ISTARSKO ČAKAVSKO DRUŠTVO Dr. Ivan Rudan, PULA, OIB 87347615489</izvorni_sadrzaj>
    <derivirana_varijabla naziv="DomainObject.Predmet.ProtustrankaFormatedOIB_1">  ISTARSKO ČAKAVSKO DRUŠTVO Dr. Ivan Rudan, PULA, OIB 87347615489</derivirana_varijabla>
  </DomainObject.Predmet.ProtustrankaFormatedOIB>
  <DomainObject.Predmet.ProtustrankaFormatedWithAdress>
    <izvorni_sadrzaj> ISTARSKO ČAKAVSKO DRUŠTVO Dr. Ivan Rudan, PULA, Gajeva 3, 52100 Pula</izvorni_sadrzaj>
    <derivirana_varijabla naziv="DomainObject.Predmet.ProtustrankaFormatedWithAdress_1"> ISTARSKO ČAKAVSKO DRUŠTVO Dr. Ivan Rudan, PULA, Gajeva 3, 52100 Pula</derivirana_varijabla>
  </DomainObject.Predmet.ProtustrankaFormatedWithAdress>
  <DomainObject.Predmet.ProtustrankaFormatedWithAdressOIB>
    <izvorni_sadrzaj> ISTARSKO ČAKAVSKO DRUŠTVO Dr. Ivan Rudan, PULA, OIB 87347615489, Gajeva 3, 52100 Pula</izvorni_sadrzaj>
    <derivirana_varijabla naziv="DomainObject.Predmet.ProtustrankaFormatedWithAdressOIB_1"> ISTARSKO ČAKAVSKO DRUŠTVO Dr. Ivan Rudan, PULA, OIB 87347615489, Gajeva 3, 52100 Pula</derivirana_varijabla>
  </DomainObject.Predmet.ProtustrankaFormatedWithAdressOIB>
  <DomainObject.Predmet.ProtustrankaWithAdress>
    <izvorni_sadrzaj>ISTARSKO ČAKAVSKO DRUŠTVO Dr. Ivan Rudan, PULA Gajeva 3, 52100 Pula</izvorni_sadrzaj>
    <derivirana_varijabla naziv="DomainObject.Predmet.ProtustrankaWithAdress_1">ISTARSKO ČAKAVSKO DRUŠTVO Dr. Ivan Rudan, PULA Gajeva 3, 52100 Pula</derivirana_varijabla>
  </DomainObject.Predmet.ProtustrankaWithAdress>
  <DomainObject.Predmet.ProtustrankaWithAdressOIB>
    <izvorni_sadrzaj>ISTARSKO ČAKAVSKO DRUŠTVO Dr. Ivan Rudan, PULA, OIB 87347615489, Gajeva 3, 52100 Pula</izvorni_sadrzaj>
    <derivirana_varijabla naziv="DomainObject.Predmet.ProtustrankaWithAdressOIB_1">ISTARSKO ČAKAVSKO DRUŠTVO Dr. Ivan Rudan, PULA, OIB 87347615489, Gajeva 3, 52100 Pula</derivirana_varijabla>
  </DomainObject.Predmet.ProtustrankaWithAdressOIB>
  <DomainObject.Predmet.ProtustrankaNazivFormated>
    <izvorni_sadrzaj>ISTARSKO ČAKAVSKO DRUŠTVO Dr. Ivan Rudan, PULA</izvorni_sadrzaj>
    <derivirana_varijabla naziv="DomainObject.Predmet.ProtustrankaNazivFormated_1">ISTARSKO ČAKAVSKO DRUŠTVO Dr. Ivan Rudan, PULA</derivirana_varijabla>
  </DomainObject.Predmet.ProtustrankaNazivFormated>
  <DomainObject.Predmet.ProtustrankaNazivFormatedOIB>
    <izvorni_sadrzaj>ISTARSKO ČAKAVSKO DRUŠTVO Dr. Ivan Rudan, PULA, OIB 87347615489</izvorni_sadrzaj>
    <derivirana_varijabla naziv="DomainObject.Predmet.ProtustrankaNazivFormatedOIB_1">ISTARSKO ČAKAVSKO DRUŠTVO Dr. Ivan Rudan, PULA, OIB 87347615489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37787.10</izvorni_sadrzaj>
    <derivirana_varijabla naziv="DomainObject.Predmet.TrenutnaVrijednost_1">37787.10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ČAKAVSKO DRUŠTVO Dr. Ivan Rudan, PULA</item>
    </izvorni_sadrzaj>
    <derivirana_varijabla naziv="DomainObject.Predmet.ProtuStrankaListFormated_1">
      <item>ISTARSKO ČAKAVSKO DRUŠTVO Dr. Ivan Rudan, PULA</item>
    </derivirana_varijabla>
  </DomainObject.Predmet.ProtuStrankaListFormated>
  <DomainObject.Predmet.ProtuStrankaListFormatedOIB>
    <izvorni_sadrzaj>
      <item>ISTARSKO ČAKAVSKO DRUŠTVO Dr. Ivan Rudan, PULA, OIB 87347615489</item>
    </izvorni_sadrzaj>
    <derivirana_varijabla naziv="DomainObject.Predmet.ProtuStrankaListFormatedOIB_1">
      <item>ISTARSKO ČAKAVSKO DRUŠTVO Dr. Ivan Rudan, PULA, OIB 87347615489</item>
    </derivirana_varijabla>
  </DomainObject.Predmet.ProtuStrankaListFormatedOIB>
  <DomainObject.Predmet.ProtuStrankaListFormatedWithAdress>
    <izvorni_sadrzaj>
      <item>ISTARSKO ČAKAVSKO DRUŠTVO Dr. Ivan Rudan, PULA, Gajeva 3, 52100 Pula</item>
    </izvorni_sadrzaj>
    <derivirana_varijabla naziv="DomainObject.Predmet.ProtuStrankaListFormatedWithAdress_1">
      <item>ISTARSKO ČAKAVSKO DRUŠTVO Dr. Ivan Rudan, PULA, Gajeva 3, 52100 Pula</item>
    </derivirana_varijabla>
  </DomainObject.Predmet.ProtuStrankaListFormatedWithAdress>
  <DomainObject.Predmet.ProtuStrankaListFormatedWithAdressOIB>
    <izvorni_sadrzaj>
      <item>ISTARSKO ČAKAVSKO DRUŠTVO Dr. Ivan Rudan, PULA, OIB 87347615489, Gajeva 3, 52100 Pula</item>
    </izvorni_sadrzaj>
    <derivirana_varijabla naziv="DomainObject.Predmet.ProtuStrankaListFormatedWithAdressOIB_1">
      <item>ISTARSKO ČAKAVSKO DRUŠTVO Dr. Ivan Rudan, PULA, OIB 87347615489, Gajeva 3, 52100 Pula</item>
    </derivirana_varijabla>
  </DomainObject.Predmet.ProtuStrankaListFormatedWithAdressOIB>
  <DomainObject.Predmet.ProtuStrankaListNazivFormated>
    <izvorni_sadrzaj>
      <item>ISTARSKO ČAKAVSKO DRUŠTVO Dr. Ivan Rudan, PULA</item>
    </izvorni_sadrzaj>
    <derivirana_varijabla naziv="DomainObject.Predmet.ProtuStrankaListNazivFormated_1">
      <item>ISTARSKO ČAKAVSKO DRUŠTVO Dr. Ivan Rudan, PULA</item>
    </derivirana_varijabla>
  </DomainObject.Predmet.ProtuStrankaListNazivFormated>
  <DomainObject.Predmet.ProtuStrankaListNazivFormatedOIB>
    <izvorni_sadrzaj>
      <item>ISTARSKO ČAKAVSKO DRUŠTVO Dr. Ivan Rudan, PULA, OIB 87347615489</item>
    </izvorni_sadrzaj>
    <derivirana_varijabla naziv="DomainObject.Predmet.ProtuStrankaListNazivFormatedOIB_1">
      <item>ISTARSKO ČAKAVSKO DRUŠTVO Dr. Ivan Rudan, PULA, OIB 87347615489</item>
    </derivirana_varijabla>
  </DomainObject.Predmet.ProtuStrankaListNazivFormatedOIB>
  <DomainObject.Predmet.OstaliListFormated>
    <izvorni_sadrzaj>
      <item>Dario Tomišić</item>
    </izvorni_sadrzaj>
    <derivirana_varijabla naziv="DomainObject.Predmet.OstaliListFormated_1">
      <item>Dario Tomišić</item>
    </derivirana_varijabla>
  </DomainObject.Predmet.OstaliListFormated>
  <DomainObject.Predmet.OstaliListFormatedOIB>
    <izvorni_sadrzaj>
      <item>Dario Tomišić</item>
    </izvorni_sadrzaj>
    <derivirana_varijabla naziv="DomainObject.Predmet.OstaliListFormatedOIB_1">
      <item>Dario Tomišić</item>
    </derivirana_varijabla>
  </DomainObject.Predmet.OstaliListFormatedOIB>
  <DomainObject.Predmet.OstaliListFormatedWithAdress>
    <izvorni_sadrzaj>
      <item>Dario Tomišić, Gajeva 3, 52100 Pula</item>
    </izvorni_sadrzaj>
    <derivirana_varijabla naziv="DomainObject.Predmet.OstaliListFormatedWithAdress_1">
      <item>Dario Tomišić, Gajeva 3, 52100 Pula</item>
    </derivirana_varijabla>
  </DomainObject.Predmet.OstaliListFormatedWithAdress>
  <DomainObject.Predmet.OstaliListFormatedWithAdressOIB>
    <izvorni_sadrzaj>
      <item>Dario Tomišić, Gajeva 3, 52100 Pula</item>
    </izvorni_sadrzaj>
    <derivirana_varijabla naziv="DomainObject.Predmet.OstaliListFormatedWithAdressOIB_1">
      <item>Dario Tomišić, Gajeva 3, 52100 Pula</item>
    </derivirana_varijabla>
  </DomainObject.Predmet.OstaliListFormatedWithAdressOIB>
  <DomainObject.Predmet.OstaliListNazivFormated>
    <izvorni_sadrzaj>
      <item>Dario Tomišić</item>
    </izvorni_sadrzaj>
    <derivirana_varijabla naziv="DomainObject.Predmet.OstaliListNazivFormated_1">
      <item>Dario Tomišić</item>
    </derivirana_varijabla>
  </DomainObject.Predmet.OstaliListNazivFormated>
  <DomainObject.Predmet.OstaliListNazivFormatedOIB>
    <izvorni_sadrzaj>
      <item>Dario Tomišić</item>
    </izvorni_sadrzaj>
    <derivirana_varijabla naziv="DomainObject.Predmet.OstaliListNazivFormatedOIB_1">
      <item>Dario Tomišić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ČAKAVSKO DRUŠTVO Dr. Ivan Rudan, PULA</izvorni_sadrzaj>
    <derivirana_varijabla naziv="DomainObject.Predmet.ProtustrankaIDrugi_1">ISTARSKO ČAKAVSKO DRUŠTVO Dr. Ivan Rudan,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ISTARSKO ČAKAVSKO DRUŠTVO Dr. Ivan Rudan, PULA, OIB 87347615489, Gajeva 3, 52100 Pula</izvorni_sadrzaj>
    <derivirana_varijabla naziv="DomainObject.Predmet.ProtustrankaIDrugiAdressOIB_1">ISTARSKO ČAKAVSKO DRUŠTVO Dr. Ivan Rudan, PULA, OIB 87347615489,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ISTARSKO ČAKAVSKO DRUŠTVO Dr. Ivan Rudan, PULA</item>
      <item>Dario Tomišić</item>
    </izvorni_sadrzaj>
    <derivirana_varijabla naziv="DomainObject.Predmet.SudioniciListNaziv_1">
      <item>FINANCIJSKA AGENCIJA, RC RIJEKA, PODRUŽNICA PULA, PULA</item>
      <item>ISTARSKO ČAKAVSKO DRUŠTVO Dr. Ivan Rudan, PULA</item>
      <item>Dario Tomišić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izvorni_sadrzaj>
    <derivirana_varijabla naziv="DomainObject.Predmet.SudioniciListAdressOIB_1"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87347615489</item>
      <item>, OIB null</item>
    </izvorni_sadrzaj>
    <derivirana_varijabla naziv="DomainObject.Predmet.SudioniciListNazivOIB_1">
      <item>, OIB 85821130368</item>
      <item>, OIB 87347615489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3265</properties:Characters>
  <properties:Lines>95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2016-07-28T08:39:00Z</dcterms:created>
  <dc:creator>msimicic</dc:creator>
  <cp:lastModifiedBy>Sanja Prodan</cp:lastModifiedBy>
  <cp:lastPrinted>2016-07-28T09:52:00Z</cp:lastPrinted>
  <dcterms:modified xmlns:xsi="http://www.w3.org/2001/XMLSchema-instance" xsi:type="dcterms:W3CDTF">2016-07-28T09:52:00Z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